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c223" w14:paraId="554c223" w:rsidRDefault="002D340F" w:rsidP="002D340F" w:rsidR="002D340F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40F" w:rsidP="002D340F" w:rsidR="002D340F"/>
    <w:p w:rsidRDefault="002D340F" w:rsidP="002D340F" w:rsidR="002D340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D340F" w:rsidP="002D340F" w:rsidR="002D340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2D340F" w:rsidP="002D340F" w:rsidR="002D340F">
      <w:pPr>
        <w:ind w:hanging="720" w:left="360"/>
        <w:rPr>
          <w:sz w:val="22"/>
          <w:szCs w:val="22"/>
        </w:rPr>
      </w:pPr>
    </w:p>
    <w:p w:rsidRDefault="002D340F" w:rsidP="00B2099B" w:rsidR="002D340F" w:rsidRPr="008D004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2D340F" w:rsidP="002D340F" w:rsidR="002D340F">
      <w:pPr>
        <w:jc w:val="center"/>
      </w:pPr>
      <w:r>
        <w:t>U   I M E   R E P U B L I K E   H R V A T S K E</w:t>
      </w:r>
    </w:p>
    <w:p w:rsidRDefault="002D340F" w:rsidP="002D340F" w:rsidR="002D340F" w:rsidRPr="004B2AEF">
      <w:pPr>
        <w:pStyle w:val="Naslov1"/>
        <w:rPr>
          <w:b w:val="false"/>
          <w:sz w:val="24"/>
        </w:rPr>
      </w:pPr>
      <w:r w:rsidRPr="004B2AEF">
        <w:rPr>
          <w:b w:val="false"/>
          <w:sz w:val="24"/>
        </w:rPr>
        <w:t>R J E Š E N J E</w:t>
      </w:r>
    </w:p>
    <w:p w:rsidRDefault="002D340F" w:rsidP="002D340F" w:rsidR="002D340F"/>
    <w:p w:rsidRDefault="002C45DE" w:rsidP="00916070" w:rsidR="002D340F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E73F94">
        <w:t xml:space="preserve">BELJE TVORNICA OPREME I STROJEVA d.o.o. u stečaju, Kneževo, Industrijska 1, </w:t>
      </w:r>
      <w:proofErr w:type="spellStart"/>
      <w:r w:rsidRPr="00E73F94">
        <w:t>OIB</w:t>
      </w:r>
      <w:proofErr w:type="spellEnd"/>
      <w:r w:rsidRPr="00E73F94">
        <w:t xml:space="preserve"> </w:t>
      </w:r>
      <w:proofErr w:type="spellStart"/>
      <w:r w:rsidRPr="00E73F94">
        <w:t>05044463769</w:t>
      </w:r>
      <w:proofErr w:type="spellEnd"/>
      <w:r w:rsidRPr="00E73F94">
        <w:t xml:space="preserve">, </w:t>
      </w:r>
      <w:proofErr w:type="spellStart"/>
      <w:r w:rsidRPr="00E73F94">
        <w:t>MBS</w:t>
      </w:r>
      <w:proofErr w:type="spellEnd"/>
      <w:r w:rsidRPr="00E73F94">
        <w:t xml:space="preserve"> </w:t>
      </w:r>
      <w:proofErr w:type="spellStart"/>
      <w:r w:rsidRPr="00E73F94">
        <w:t>030112962</w:t>
      </w:r>
      <w:proofErr w:type="spellEnd"/>
      <w:r w:rsidRPr="00E73F94">
        <w:t>,</w:t>
      </w:r>
      <w:r>
        <w:t xml:space="preserve"> </w:t>
      </w:r>
      <w:r w:rsidRPr="00F870B7">
        <w:t>dana</w:t>
      </w:r>
      <w:r>
        <w:t xml:space="preserve"> </w:t>
      </w:r>
      <w:proofErr w:type="spellStart"/>
      <w:r>
        <w:t>11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 xml:space="preserve">.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2D340F" w:rsidP="002D340F" w:rsidR="002D340F">
      <w:pPr>
        <w:jc w:val="center"/>
        <w:rPr>
          <w:bCs/>
        </w:rPr>
      </w:pPr>
      <w:r>
        <w:rPr>
          <w:bCs/>
        </w:rPr>
        <w:t>r i j e š i o   j e</w:t>
      </w:r>
    </w:p>
    <w:p w:rsidRDefault="0065228E" w:rsidP="00916070" w:rsidR="00C53FBD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2A6AA5" w:rsidP="002A6AA5" w:rsidR="004315ED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2C45DE" w:rsidRPr="00E73F94">
        <w:t xml:space="preserve">BELJE TVORNICA OPREME I STROJEVA d.o.o. u stečaju, Kneževo, Industrijska 1, </w:t>
      </w:r>
      <w:proofErr w:type="spellStart"/>
      <w:r w:rsidR="002C45DE" w:rsidRPr="00E73F94">
        <w:t>OIB</w:t>
      </w:r>
      <w:proofErr w:type="spellEnd"/>
      <w:r w:rsidR="002C45DE" w:rsidRPr="00E73F94">
        <w:t xml:space="preserve"> </w:t>
      </w:r>
      <w:proofErr w:type="spellStart"/>
      <w:r w:rsidR="002C45DE" w:rsidRPr="00E73F94">
        <w:t>05044463769</w:t>
      </w:r>
      <w:proofErr w:type="spellEnd"/>
      <w:r w:rsidR="002C45DE" w:rsidRPr="00E73F94">
        <w:t xml:space="preserve">, </w:t>
      </w:r>
      <w:proofErr w:type="spellStart"/>
      <w:r w:rsidR="002C45DE" w:rsidRPr="00E73F94">
        <w:t>MBS</w:t>
      </w:r>
      <w:proofErr w:type="spellEnd"/>
      <w:r w:rsidR="002C45DE" w:rsidRPr="00E73F94">
        <w:t xml:space="preserve"> </w:t>
      </w:r>
      <w:proofErr w:type="spellStart"/>
      <w:r w:rsidR="002C45DE" w:rsidRPr="00E73F94">
        <w:t>030112962</w:t>
      </w:r>
      <w:proofErr w:type="spellEnd"/>
      <w:r w:rsidR="002C45DE">
        <w:t>.</w:t>
      </w:r>
    </w:p>
    <w:p w:rsidRDefault="001D678E" w:rsidP="001D678E" w:rsidR="001D678E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1D678E" w:rsidP="001D678E" w:rsidR="001D678E">
      <w:pPr>
        <w:pStyle w:val="Tijeloteksta"/>
      </w:pPr>
    </w:p>
    <w:p w:rsidRDefault="00F17A8B" w:rsidP="00916070" w:rsidR="00615260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C53FBD" w:rsidP="002A6AA5" w:rsidR="00C53FBD">
      <w:pPr>
        <w:pStyle w:val="Tijeloteksta"/>
        <w:jc w:val="left"/>
      </w:pPr>
    </w:p>
    <w:p w:rsidRDefault="002A6AA5" w:rsidP="00EC3B49" w:rsidR="00EC3B49" w:rsidRPr="00EC3B49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C53FBD" w:rsidP="00AE5908" w:rsidR="00C53FBD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proofErr w:type="spellStart"/>
      <w:r w:rsidR="002C45DE">
        <w:t>11</w:t>
      </w:r>
      <w:proofErr w:type="spellEnd"/>
      <w:r w:rsidR="002C45DE">
        <w:t xml:space="preserve">. siječnja </w:t>
      </w:r>
      <w:proofErr w:type="spellStart"/>
      <w:r w:rsidR="002C45DE">
        <w:t>2018</w:t>
      </w:r>
      <w:proofErr w:type="spellEnd"/>
      <w:r w:rsidR="002C45DE">
        <w:t>.</w:t>
      </w:r>
      <w:r w:rsidR="001D678E">
        <w:t xml:space="preserve"> stečajna </w:t>
      </w:r>
      <w:r w:rsidR="00114AAF">
        <w:t>upravitelj</w:t>
      </w:r>
      <w:r w:rsidR="001D678E">
        <w:t>ica podnijela</w:t>
      </w:r>
      <w:r w:rsidR="00114AAF">
        <w:t xml:space="preserve"> je izvješće o tijeku stečajnog postupka, raspra</w:t>
      </w:r>
      <w:r w:rsidR="001D678E">
        <w:t>vljen je završni račun stečajne upraviteljice</w:t>
      </w:r>
      <w:r w:rsidR="008900D1">
        <w:t>.</w:t>
      </w:r>
    </w:p>
    <w:p w:rsidRDefault="008900D1" w:rsidP="002A6AA5" w:rsidR="008900D1">
      <w:pPr>
        <w:pStyle w:val="Tijeloteksta"/>
      </w:pPr>
    </w:p>
    <w:p w:rsidRDefault="00F17A8B" w:rsidP="00EC3B49" w:rsidR="00C53FBD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 w:rsidR="00B316F2">
        <w:t xml:space="preserve"> ukupan</w:t>
      </w:r>
      <w:r>
        <w:t xml:space="preserve"> prihod od </w:t>
      </w:r>
      <w:r w:rsidR="00B316F2">
        <w:t>6.914.331,</w:t>
      </w:r>
      <w:proofErr w:type="spellStart"/>
      <w:r w:rsidR="00B316F2">
        <w:t>03</w:t>
      </w:r>
      <w:proofErr w:type="spellEnd"/>
      <w:r w:rsidR="00B316F2">
        <w:t xml:space="preserve"> kn. Unovčenjem nekretnina ostvaren je iznos od 1.044.077,</w:t>
      </w:r>
      <w:proofErr w:type="spellStart"/>
      <w:r w:rsidR="00B316F2">
        <w:t>99</w:t>
      </w:r>
      <w:proofErr w:type="spellEnd"/>
      <w:r w:rsidR="00B316F2">
        <w:t xml:space="preserve"> kn, unovčenjem pokretnina ukupan iznos od </w:t>
      </w:r>
      <w:proofErr w:type="spellStart"/>
      <w:r w:rsidR="00B316F2">
        <w:t>981.480</w:t>
      </w:r>
      <w:proofErr w:type="spellEnd"/>
      <w:r w:rsidR="00B316F2">
        <w:t>,</w:t>
      </w:r>
      <w:proofErr w:type="spellStart"/>
      <w:r w:rsidR="00B316F2">
        <w:t>59</w:t>
      </w:r>
      <w:proofErr w:type="spellEnd"/>
      <w:r w:rsidR="00B316F2">
        <w:t xml:space="preserve"> kn. U stečajnom postupku ostvaren je i prihod od zakupa nekretnina u iznosu od </w:t>
      </w:r>
      <w:proofErr w:type="spellStart"/>
      <w:r w:rsidR="00B316F2">
        <w:t>330.825</w:t>
      </w:r>
      <w:proofErr w:type="spellEnd"/>
      <w:r w:rsidR="00B316F2">
        <w:t>,</w:t>
      </w:r>
      <w:proofErr w:type="spellStart"/>
      <w:r w:rsidR="00B316F2">
        <w:t>79</w:t>
      </w:r>
      <w:proofErr w:type="spellEnd"/>
      <w:r w:rsidR="00B316F2">
        <w:t xml:space="preserve"> kn, naplaćena su potraživanja dužnika prema trećima u ukupnom iznosu od 1.158.285,</w:t>
      </w:r>
      <w:proofErr w:type="spellStart"/>
      <w:r w:rsidR="00B316F2">
        <w:t>30</w:t>
      </w:r>
      <w:proofErr w:type="spellEnd"/>
      <w:r w:rsidR="00B316F2">
        <w:t xml:space="preserve"> kn, unovčenjem poslovnih udjela u trgovačkom društvu Projekt gradnja d.o.o. Gornja Vrba ostvaren je iznos od 1.500.000,</w:t>
      </w:r>
      <w:proofErr w:type="spellStart"/>
      <w:r w:rsidR="00B316F2">
        <w:t>00</w:t>
      </w:r>
      <w:proofErr w:type="spellEnd"/>
      <w:r w:rsidR="00B316F2">
        <w:t xml:space="preserve"> kn</w:t>
      </w:r>
      <w:r w:rsidR="00EF7CEF">
        <w:t>.</w:t>
      </w:r>
    </w:p>
    <w:p w:rsidRDefault="005F6E74" w:rsidP="00C53FBD" w:rsidR="005F6E74">
      <w:pPr>
        <w:pStyle w:val="Tijeloteksta"/>
        <w:jc w:val="center"/>
      </w:pPr>
    </w:p>
    <w:p w:rsidRDefault="00613FCC" w:rsidP="00613FCC" w:rsidR="00251D47">
      <w:pPr>
        <w:pStyle w:val="Tijeloteksta"/>
        <w:ind w:firstLine="708"/>
      </w:pPr>
      <w:r>
        <w:t xml:space="preserve">U stečajnom postupku održana su dva ispitna ročišta i to prvo ispitno ročište </w:t>
      </w:r>
      <w:r w:rsidR="00EF7CEF">
        <w:t>16.9.2014.</w:t>
      </w:r>
      <w:r>
        <w:t xml:space="preserve"> na kojem su priznate i utvrđene tražbine vjerovnika I višeg isplatnog reda u iznosu od </w:t>
      </w:r>
      <w:r w:rsidR="00EF7CEF">
        <w:t>4.362.069,</w:t>
      </w:r>
      <w:proofErr w:type="spellStart"/>
      <w:r w:rsidR="00EF7CEF">
        <w:t>88</w:t>
      </w:r>
      <w:proofErr w:type="spellEnd"/>
      <w:r w:rsidR="00EC3B49">
        <w:t xml:space="preserve"> </w:t>
      </w:r>
      <w:r>
        <w:t xml:space="preserve">kn i tražbine vjerovnika II višeg isplatnog reda u iznosu od </w:t>
      </w:r>
      <w:r w:rsidR="00EF7CEF">
        <w:t>26.052.572,</w:t>
      </w:r>
      <w:proofErr w:type="spellStart"/>
      <w:r w:rsidR="00EF7CEF">
        <w:t>51</w:t>
      </w:r>
      <w:proofErr w:type="spellEnd"/>
      <w:r>
        <w:t xml:space="preserve"> kn, te posebno ispitno ročište</w:t>
      </w:r>
      <w:r w:rsidR="00EF7CEF">
        <w:t xml:space="preserve"> 25.4.2017</w:t>
      </w:r>
      <w:r w:rsidR="006D726B">
        <w:t xml:space="preserve">. </w:t>
      </w:r>
      <w:r>
        <w:t xml:space="preserve"> na kojem su priznate i</w:t>
      </w:r>
      <w:r w:rsidR="00EF7CEF">
        <w:t xml:space="preserve"> utvrđene tražbine vjerovnika II </w:t>
      </w:r>
      <w:r>
        <w:t>višeg isplatnog reda u iznosu od</w:t>
      </w:r>
      <w:r w:rsidR="00EF7CEF">
        <w:t xml:space="preserve"> </w:t>
      </w:r>
      <w:proofErr w:type="spellStart"/>
      <w:r w:rsidR="00EF7CEF">
        <w:t>410.529</w:t>
      </w:r>
      <w:proofErr w:type="spellEnd"/>
      <w:r w:rsidR="00EF7CEF">
        <w:t>,</w:t>
      </w:r>
      <w:proofErr w:type="spellStart"/>
      <w:r w:rsidR="00EF7CEF">
        <w:t>25</w:t>
      </w:r>
      <w:proofErr w:type="spellEnd"/>
      <w:r w:rsidR="00EF7CEF">
        <w:t xml:space="preserve"> kn. </w:t>
      </w:r>
    </w:p>
    <w:p w:rsidRDefault="00916070" w:rsidP="00916070" w:rsidR="00916070">
      <w:pPr>
        <w:pStyle w:val="Tijeloteksta"/>
        <w:ind w:firstLine="708"/>
        <w:jc w:val="center"/>
      </w:pPr>
    </w:p>
    <w:p w:rsidRDefault="00B2099B" w:rsidP="00613FCC" w:rsidR="00DD6973">
      <w:pPr>
        <w:pStyle w:val="Tijeloteksta"/>
        <w:ind w:firstLine="708"/>
      </w:pPr>
      <w:r>
        <w:t xml:space="preserve">Bivši radnici stečajnog dužnika, čije tražbine su rješenjem stečajnog suca utvrđene kao tražbine I višeg isplatnog reda ostvarili su pravo s osnova Zakona o osiguranju potraživanja radnika u stečaju, te im je od strane Agencije za osiguranje radničkih potraživanja </w:t>
      </w:r>
      <w:r w:rsidR="00DD6973">
        <w:t xml:space="preserve"> </w:t>
      </w:r>
      <w:r>
        <w:t>u</w:t>
      </w:r>
      <w:r w:rsidR="00DD6973">
        <w:t xml:space="preserve"> </w:t>
      </w:r>
      <w:r>
        <w:t xml:space="preserve"> slučaju </w:t>
      </w:r>
      <w:r w:rsidR="00DD6973">
        <w:t xml:space="preserve"> </w:t>
      </w:r>
      <w:r>
        <w:t xml:space="preserve">stečaja poslodavca isplaćen ukupan iznos </w:t>
      </w:r>
      <w:r w:rsidR="00DD6973">
        <w:t xml:space="preserve"> </w:t>
      </w:r>
      <w:r>
        <w:t xml:space="preserve">od </w:t>
      </w:r>
      <w:r w:rsidR="00DD6973">
        <w:t xml:space="preserve"> </w:t>
      </w:r>
      <w:r>
        <w:t>1.711.634,</w:t>
      </w:r>
      <w:proofErr w:type="spellStart"/>
      <w:r>
        <w:t>99</w:t>
      </w:r>
      <w:proofErr w:type="spellEnd"/>
      <w:r>
        <w:t xml:space="preserve"> kn. </w:t>
      </w:r>
      <w:r w:rsidR="00DD6973">
        <w:t xml:space="preserve"> </w:t>
      </w:r>
      <w:r>
        <w:t xml:space="preserve">S </w:t>
      </w:r>
    </w:p>
    <w:p w:rsidRDefault="00DD6973" w:rsidP="00613FCC" w:rsidR="00DD6973">
      <w:pPr>
        <w:pStyle w:val="Tijeloteksta"/>
        <w:ind w:firstLine="708"/>
      </w:pPr>
    </w:p>
    <w:p w:rsidRDefault="00DD6973" w:rsidP="00DD6973" w:rsidR="00DD6973">
      <w:pPr>
        <w:pStyle w:val="Tijeloteksta"/>
        <w:jc w:val="center"/>
      </w:pPr>
      <w:r>
        <w:lastRenderedPageBreak/>
        <w:t>2</w:t>
      </w:r>
    </w:p>
    <w:p w:rsidRDefault="00DD6973" w:rsidP="00DD6973" w:rsidR="00DD6973">
      <w:pPr>
        <w:pStyle w:val="Tijeloteksta"/>
        <w:jc w:val="center"/>
      </w:pPr>
    </w:p>
    <w:p w:rsidRDefault="00B2099B" w:rsidP="00DD6973" w:rsidR="00B2099B">
      <w:pPr>
        <w:pStyle w:val="Tijeloteksta"/>
      </w:pPr>
      <w:r>
        <w:t>danom uplate na Agenciju su prešla isplaćena potraživanja radnika pa je Agencija za ispl</w:t>
      </w:r>
      <w:r w:rsidR="00DD6973">
        <w:t>aće</w:t>
      </w:r>
      <w:r>
        <w:t>ni iznos preuzela sva procesna prava stečajnih vjerovnika i stupila na mjesto vjerovnika I višeg isplatnog reda.</w:t>
      </w:r>
    </w:p>
    <w:p w:rsidRDefault="00251D47" w:rsidP="00613FCC" w:rsidR="00251D47">
      <w:pPr>
        <w:pStyle w:val="Tijeloteksta"/>
      </w:pPr>
    </w:p>
    <w:p w:rsidRDefault="008E2628" w:rsidP="008E2628" w:rsidR="00121E5A">
      <w:pPr>
        <w:pStyle w:val="Tijeloteksta"/>
        <w:ind w:firstLine="705"/>
      </w:pPr>
      <w:r>
        <w:t xml:space="preserve"> Tijekom stečajnog postupka</w:t>
      </w:r>
      <w:r w:rsidR="00E27DDB">
        <w:t xml:space="preserve"> </w:t>
      </w:r>
      <w:r w:rsidR="001B67E9">
        <w:t>proveden</w:t>
      </w:r>
      <w:r w:rsidR="00EF7CEF">
        <w:t xml:space="preserve">a je jedna </w:t>
      </w:r>
      <w:r w:rsidR="006D726B">
        <w:t xml:space="preserve"> djelomičn</w:t>
      </w:r>
      <w:r w:rsidR="00EF7CEF">
        <w:t>a</w:t>
      </w:r>
      <w:r w:rsidR="006D726B">
        <w:t xml:space="preserve"> diob</w:t>
      </w:r>
      <w:r w:rsidR="00EF7CEF">
        <w:t>a</w:t>
      </w:r>
      <w:r w:rsidR="001B67E9">
        <w:t xml:space="preserve"> vjerovnicima</w:t>
      </w:r>
      <w:r w:rsidR="00613FCC">
        <w:t>. Ist</w:t>
      </w:r>
      <w:r w:rsidR="00EF7CEF">
        <w:t>om diobom</w:t>
      </w:r>
      <w:r w:rsidR="00613FCC">
        <w:t xml:space="preserve"> namireni su vjerovnici </w:t>
      </w:r>
      <w:r w:rsidR="001B67E9">
        <w:t>I višeg isplatnog reda u</w:t>
      </w:r>
      <w:r w:rsidR="00121E5A">
        <w:t xml:space="preserve"> </w:t>
      </w:r>
      <w:r w:rsidR="006D726B">
        <w:t xml:space="preserve"> iznosu od </w:t>
      </w:r>
      <w:proofErr w:type="spellStart"/>
      <w:r w:rsidR="00EF7CEF">
        <w:t>40</w:t>
      </w:r>
      <w:proofErr w:type="spellEnd"/>
      <w:r w:rsidR="00121E5A">
        <w:t xml:space="preserve"> %-</w:t>
      </w:r>
      <w:proofErr w:type="spellStart"/>
      <w:r w:rsidR="00121E5A">
        <w:t>tnom</w:t>
      </w:r>
      <w:proofErr w:type="spellEnd"/>
      <w:r w:rsidR="00121E5A">
        <w:t xml:space="preserve"> </w:t>
      </w:r>
      <w:r w:rsidR="001B67E9">
        <w:t xml:space="preserve"> iznosu</w:t>
      </w:r>
      <w:r w:rsidR="00121E5A">
        <w:t xml:space="preserve"> priznatih i utvrđenih tražbina vjerovnika I višeg isplatnog reda</w:t>
      </w:r>
      <w:r w:rsidR="006D726B">
        <w:t>.</w:t>
      </w:r>
    </w:p>
    <w:p w:rsidRDefault="00586179" w:rsidP="002A6AA5" w:rsidR="00586179">
      <w:pPr>
        <w:pStyle w:val="Tijeloteksta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r w:rsidR="00E27DDB">
        <w:t xml:space="preserve"> </w:t>
      </w:r>
      <w:r w:rsidR="00385712">
        <w:t>3.575.148,</w:t>
      </w:r>
      <w:proofErr w:type="spellStart"/>
      <w:r w:rsidR="00385712">
        <w:t>94</w:t>
      </w:r>
      <w:proofErr w:type="spellEnd"/>
      <w:r w:rsidR="00D20C21">
        <w:t xml:space="preserve"> </w:t>
      </w:r>
      <w:r w:rsidR="00F46871">
        <w:t xml:space="preserve">kn.  </w:t>
      </w:r>
    </w:p>
    <w:p w:rsidRDefault="005C789A" w:rsidP="005C789A" w:rsidR="005C789A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 xml:space="preserve">Nekretnine u vlasništvu stečajnog dužnika unovčavane su tijekom stečajnog postupka sukladno članku </w:t>
      </w:r>
      <w:proofErr w:type="spellStart"/>
      <w:r>
        <w:t>164</w:t>
      </w:r>
      <w:proofErr w:type="spellEnd"/>
      <w:r>
        <w:t xml:space="preserve">. Stečajnog zakona, budući su sve nekretnine bile opterećene </w:t>
      </w:r>
      <w:proofErr w:type="spellStart"/>
      <w:r>
        <w:t>razlučnim</w:t>
      </w:r>
      <w:proofErr w:type="spellEnd"/>
      <w:r>
        <w:t xml:space="preserve"> pravima. </w:t>
      </w:r>
      <w:r w:rsidR="007C5C7F">
        <w:t xml:space="preserve">U stečajnom postupku održano je </w:t>
      </w:r>
      <w:proofErr w:type="spellStart"/>
      <w:r w:rsidR="007C5C7F">
        <w:t>1</w:t>
      </w:r>
      <w:r w:rsidR="00385712">
        <w:t>5</w:t>
      </w:r>
      <w:proofErr w:type="spellEnd"/>
      <w:r w:rsidR="007C5C7F">
        <w:t xml:space="preserve"> javnih dražbi radi prodaje nekretnina </w:t>
      </w:r>
      <w:r w:rsidR="00D20C21">
        <w:t xml:space="preserve"> opterećenih </w:t>
      </w:r>
      <w:proofErr w:type="spellStart"/>
      <w:r w:rsidR="00D20C21">
        <w:t>razlučnim</w:t>
      </w:r>
      <w:proofErr w:type="spellEnd"/>
      <w:r w:rsidR="00D20C21">
        <w:t xml:space="preserve"> pravom</w:t>
      </w:r>
      <w:r w:rsidR="00B2099B">
        <w:t>.</w:t>
      </w:r>
      <w:r w:rsidR="00D20C21">
        <w:t xml:space="preserve"> Prodajom nekretnina namiren je </w:t>
      </w:r>
      <w:proofErr w:type="spellStart"/>
      <w:r w:rsidR="00D20C21">
        <w:t>razlučni</w:t>
      </w:r>
      <w:proofErr w:type="spellEnd"/>
      <w:r w:rsidR="00D20C21">
        <w:t xml:space="preserve"> vjerovnik</w:t>
      </w:r>
      <w:r w:rsidR="00385712">
        <w:t xml:space="preserve"> H-</w:t>
      </w:r>
      <w:proofErr w:type="spellStart"/>
      <w:r w:rsidR="00385712">
        <w:t>ABDUCO</w:t>
      </w:r>
      <w:proofErr w:type="spellEnd"/>
      <w:r w:rsidR="00385712">
        <w:t xml:space="preserve"> d.o.o. Zagreb  </w:t>
      </w:r>
      <w:r w:rsidR="00D20C21">
        <w:t>u iznosu od</w:t>
      </w:r>
      <w:r w:rsidR="00385712">
        <w:t xml:space="preserve"> </w:t>
      </w:r>
      <w:proofErr w:type="spellStart"/>
      <w:r w:rsidR="00385712">
        <w:t>975.533</w:t>
      </w:r>
      <w:proofErr w:type="spellEnd"/>
      <w:r w:rsidR="00385712">
        <w:t>,</w:t>
      </w:r>
      <w:proofErr w:type="spellStart"/>
      <w:r w:rsidR="00385712">
        <w:t>13</w:t>
      </w:r>
      <w:proofErr w:type="spellEnd"/>
      <w:r w:rsidR="00385712">
        <w:t xml:space="preserve"> kn.</w:t>
      </w:r>
      <w:r w:rsidR="00D20C21">
        <w:t xml:space="preserve"> </w:t>
      </w:r>
    </w:p>
    <w:p w:rsidRDefault="005C789A" w:rsidP="005C789A" w:rsidR="005C789A">
      <w:pPr>
        <w:pStyle w:val="Tijeloteksta"/>
      </w:pPr>
    </w:p>
    <w:p w:rsidRDefault="005C789A" w:rsidP="00314D27" w:rsidR="005F6E74">
      <w:pPr>
        <w:pStyle w:val="Tijeloteksta"/>
        <w:ind w:firstLine="708"/>
      </w:pPr>
      <w:r>
        <w:t>Na temelju preostalih  raspoloživih sredstava stečajn</w:t>
      </w:r>
      <w:r w:rsidR="000850E7">
        <w:t>a</w:t>
      </w:r>
      <w:r>
        <w:t xml:space="preserve"> upravitelj</w:t>
      </w:r>
      <w:r w:rsidR="000850E7">
        <w:t xml:space="preserve">ica </w:t>
      </w:r>
      <w:r>
        <w:t xml:space="preserve"> izradi</w:t>
      </w:r>
      <w:r w:rsidR="000850E7">
        <w:t>la</w:t>
      </w:r>
      <w:r w:rsidR="00F46871">
        <w:t xml:space="preserve"> </w:t>
      </w:r>
      <w:r>
        <w:t xml:space="preserve"> je diobni popis za završnu diobu, prema kome su </w:t>
      </w:r>
      <w:r w:rsidR="000850E7">
        <w:t xml:space="preserve">namirene tražbine vjerovnika I </w:t>
      </w:r>
      <w:r>
        <w:t>višeg isplatnog reda u iznosu od</w:t>
      </w:r>
      <w:r w:rsidR="00E479B1">
        <w:t xml:space="preserve"> </w:t>
      </w:r>
      <w:proofErr w:type="spellStart"/>
      <w:r w:rsidR="00E479B1">
        <w:t>133.131</w:t>
      </w:r>
      <w:proofErr w:type="spellEnd"/>
      <w:r w:rsidR="00E479B1">
        <w:t>,</w:t>
      </w:r>
      <w:proofErr w:type="spellStart"/>
      <w:r w:rsidR="00E479B1">
        <w:t>83</w:t>
      </w:r>
      <w:proofErr w:type="spellEnd"/>
      <w:r w:rsidR="00E479B1">
        <w:t xml:space="preserve"> </w:t>
      </w:r>
      <w:r w:rsidR="000850E7">
        <w:t>k</w:t>
      </w:r>
      <w:r>
        <w:t>n što čini</w:t>
      </w:r>
      <w:r w:rsidR="00F46871">
        <w:t xml:space="preserve"> </w:t>
      </w:r>
      <w:r w:rsidR="00E479B1">
        <w:t>6</w:t>
      </w:r>
      <w:r>
        <w:t xml:space="preserve"> % priznatih i utvrđenih  tražbina vjerovnika ovog isplatnog reda, što je stečajni sudac odobrio te na ovaj diobni popis nije pristigao niti jedan prigovor. </w:t>
      </w:r>
    </w:p>
    <w:p w:rsidRDefault="005F6E74" w:rsidP="005C789A" w:rsidR="005F6E74">
      <w:pPr>
        <w:pStyle w:val="Tijeloteksta"/>
        <w:ind w:firstLine="360"/>
      </w:pPr>
    </w:p>
    <w:p w:rsidRDefault="005C789A" w:rsidP="00AE5908" w:rsidR="00FD75A1">
      <w:pPr>
        <w:pStyle w:val="Tijeloteksta"/>
      </w:pPr>
      <w:r>
        <w:tab/>
        <w:t>Kako iz izvješća stečajn</w:t>
      </w:r>
      <w:r w:rsidR="00314D27">
        <w:t>e</w:t>
      </w:r>
      <w:r>
        <w:t xml:space="preserve"> upravitel</w:t>
      </w:r>
      <w:r w:rsidR="00776A99">
        <w:t>j</w:t>
      </w:r>
      <w:r w:rsidR="000850E7">
        <w:t>ice</w:t>
      </w:r>
      <w:r>
        <w:t xml:space="preserve">, na završnom ročištu, proizlazi da su poslovi u ovom stečajnom postupku dovršeni, unovčena je sva imovina stečajnog dužnika, primjenom Odredbe članka  </w:t>
      </w:r>
      <w:proofErr w:type="spellStart"/>
      <w:r>
        <w:t>196</w:t>
      </w:r>
      <w:proofErr w:type="spellEnd"/>
      <w:r>
        <w:t xml:space="preserve">. stav 1. Stečajnog zakona (Narodne novine broj 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u vezi s člankom </w:t>
      </w:r>
      <w:proofErr w:type="spellStart"/>
      <w:r>
        <w:t>441</w:t>
      </w:r>
      <w:proofErr w:type="spellEnd"/>
      <w:r>
        <w:t xml:space="preserve">. Stečajnog zakona 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 donijeto je rješenje kao u izreci.</w:t>
      </w:r>
    </w:p>
    <w:p w:rsidRDefault="005F6E74" w:rsidP="00AE5908" w:rsidR="005F6E74">
      <w:pPr>
        <w:pStyle w:val="Tijeloteksta"/>
      </w:pPr>
    </w:p>
    <w:p w:rsidRDefault="00930E2E" w:rsidP="006361ED" w:rsidR="00EF371F">
      <w:pPr>
        <w:pStyle w:val="Tijeloteksta"/>
        <w:jc w:val="center"/>
      </w:pPr>
      <w:r>
        <w:t>U Osijeku</w:t>
      </w:r>
      <w:r w:rsidR="00E479B1">
        <w:t xml:space="preserve"> </w:t>
      </w:r>
      <w:proofErr w:type="spellStart"/>
      <w:r w:rsidR="00E479B1">
        <w:t>11</w:t>
      </w:r>
      <w:proofErr w:type="spellEnd"/>
      <w:r w:rsidR="00E479B1">
        <w:t xml:space="preserve">. siječanj </w:t>
      </w:r>
      <w:proofErr w:type="spellStart"/>
      <w:r w:rsidR="00E479B1">
        <w:t>2018</w:t>
      </w:r>
      <w:proofErr w:type="spellEnd"/>
      <w:r w:rsidR="00E479B1">
        <w:t xml:space="preserve">.    </w:t>
      </w:r>
    </w:p>
    <w:p w:rsidRDefault="00F73E19" w:rsidP="00F73E19" w:rsidR="00F73E19">
      <w:pPr>
        <w:pStyle w:val="Tijeloteksta"/>
      </w:pPr>
    </w:p>
    <w:p w:rsidRDefault="00EF371F" w:rsidP="00615260" w:rsidR="00E479B1">
      <w:pPr>
        <w:jc w:val="both"/>
      </w:pPr>
      <w:r>
        <w:t>Zapisničar</w:t>
      </w:r>
    </w:p>
    <w:p w:rsidRDefault="00E479B1" w:rsidP="00916070" w:rsidR="002A6AA5">
      <w:pPr>
        <w:jc w:val="both"/>
      </w:pPr>
      <w:r>
        <w:t>Maja Kocijan</w:t>
      </w:r>
      <w:r w:rsidR="00930E2E">
        <w:tab/>
      </w:r>
      <w:r w:rsidR="00930E2E">
        <w:tab/>
      </w:r>
      <w:r w:rsidR="00930E2E">
        <w:tab/>
      </w:r>
      <w:r w:rsidR="00930E2E">
        <w:tab/>
      </w:r>
      <w:r w:rsidR="00930E2E">
        <w:tab/>
      </w:r>
      <w:r w:rsidR="00916070">
        <w:tab/>
        <w:t xml:space="preserve">    ST</w:t>
      </w:r>
      <w:r w:rsidR="002A6AA5">
        <w:t>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>
        <w:t>Jadranka Herman</w:t>
      </w:r>
    </w:p>
    <w:p w:rsidRDefault="008F24EB" w:rsidP="002A6AA5" w:rsidR="00930E2E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EF371F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930E2E" w:rsidP="00586179" w:rsidR="00930E2E">
      <w:pPr>
        <w:pStyle w:val="Tijeloteksta"/>
        <w:jc w:val="left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776A99" w:rsidP="005C789A" w:rsidR="00776A99">
      <w:pPr>
        <w:pStyle w:val="Tijeloteksta"/>
        <w:numPr>
          <w:ilvl w:val="0"/>
          <w:numId w:val="2"/>
        </w:numPr>
        <w:jc w:val="left"/>
      </w:pPr>
      <w:r>
        <w:t>predlagatelj</w:t>
      </w:r>
      <w:r w:rsidR="00E479B1">
        <w:t xml:space="preserve"> - </w:t>
      </w:r>
      <w:proofErr w:type="spellStart"/>
      <w:r w:rsidR="00E479B1">
        <w:t>JURICA</w:t>
      </w:r>
      <w:proofErr w:type="spellEnd"/>
      <w:r w:rsidR="00E479B1">
        <w:t xml:space="preserve"> HERCEG, Popovac, Športska 3</w:t>
      </w:r>
    </w:p>
    <w:p w:rsidRDefault="00776A99" w:rsidP="00776A99" w:rsidR="00776A99" w:rsidRPr="00355088">
      <w:pPr>
        <w:pStyle w:val="Tijeloteksta"/>
        <w:numPr>
          <w:ilvl w:val="0"/>
          <w:numId w:val="2"/>
        </w:numPr>
        <w:jc w:val="left"/>
      </w:pPr>
      <w:r>
        <w:t xml:space="preserve">stečajni upravitelj </w:t>
      </w:r>
      <w:r w:rsidR="00E479B1">
        <w:t xml:space="preserve">Snježana </w:t>
      </w:r>
      <w:proofErr w:type="spellStart"/>
      <w:r w:rsidR="00E479B1">
        <w:t>Sudarević</w:t>
      </w:r>
      <w:proofErr w:type="spellEnd"/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  <w:r w:rsidR="00E479B1">
        <w:t xml:space="preserve"> </w:t>
      </w:r>
    </w:p>
    <w:p w:rsidRDefault="00DF2ED4" w:rsidP="002A6AA5" w:rsidR="002C7293" w:rsidRPr="00355088">
      <w:pPr>
        <w:pStyle w:val="Tijeloteksta"/>
        <w:numPr>
          <w:ilvl w:val="0"/>
          <w:numId w:val="2"/>
        </w:numPr>
        <w:jc w:val="left"/>
      </w:pPr>
      <w:r w:rsidRPr="00355088">
        <w:t xml:space="preserve">Porezna uprava </w:t>
      </w:r>
      <w:r w:rsidR="009F4E73">
        <w:t xml:space="preserve">Područni ured </w:t>
      </w:r>
      <w:r w:rsidR="00E479B1">
        <w:t>Beli Manastir</w:t>
      </w:r>
    </w:p>
    <w:p w:rsidRDefault="00776A99" w:rsidP="000850E7" w:rsidR="00FD75A1">
      <w:pPr>
        <w:pStyle w:val="Tijeloteksta"/>
        <w:numPr>
          <w:ilvl w:val="0"/>
          <w:numId w:val="2"/>
        </w:numPr>
        <w:jc w:val="left"/>
      </w:pPr>
      <w:r>
        <w:t xml:space="preserve">FINA </w:t>
      </w:r>
      <w:r w:rsidR="00E479B1">
        <w:t>Osijek</w:t>
      </w:r>
    </w:p>
    <w:p w:rsidRDefault="009F4E73" w:rsidP="000850E7" w:rsidR="009F4E73">
      <w:pPr>
        <w:pStyle w:val="Tijeloteksta"/>
        <w:numPr>
          <w:ilvl w:val="0"/>
          <w:numId w:val="2"/>
        </w:numPr>
        <w:jc w:val="left"/>
      </w:pPr>
      <w:proofErr w:type="spellStart"/>
      <w:r>
        <w:t>ŽDO</w:t>
      </w:r>
      <w:proofErr w:type="spellEnd"/>
      <w:r>
        <w:t xml:space="preserve"> </w:t>
      </w:r>
      <w:r w:rsidR="00E479B1">
        <w:t>Osijek</w:t>
      </w:r>
    </w:p>
    <w:p w:rsidRDefault="00776A99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9F4E73" w:rsidP="00C312B9" w:rsidR="00A8611B" w:rsidRPr="00355088">
      <w:pPr>
        <w:pStyle w:val="Tijeloteksta"/>
        <w:numPr>
          <w:ilvl w:val="0"/>
          <w:numId w:val="2"/>
        </w:numPr>
        <w:jc w:val="left"/>
      </w:pPr>
      <w:r>
        <w:t>kal.</w:t>
      </w:r>
      <w:r w:rsidR="00E479B1">
        <w:t xml:space="preserve"> </w:t>
      </w:r>
      <w:proofErr w:type="spellStart"/>
      <w:r w:rsidR="00E479B1">
        <w:t>11</w:t>
      </w:r>
      <w:proofErr w:type="spellEnd"/>
      <w:r w:rsidR="00E479B1">
        <w:t>/2</w:t>
      </w:r>
    </w:p>
    <w:sectPr w:rsidSect="00DD6973" w:rsidR="00A8611B" w:rsidRPr="0035508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2C45DE" w:rsidP="002C45DE" w:rsidR="002C45DE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146</w:t>
    </w:r>
    <w:proofErr w:type="spellEnd"/>
    <w:r>
      <w:t>/</w:t>
    </w:r>
    <w:proofErr w:type="spellStart"/>
    <w:r>
      <w:t>14</w:t>
    </w:r>
    <w:proofErr w:type="spellEnd"/>
    <w:r>
      <w:t>-</w:t>
    </w:r>
    <w:proofErr w:type="spellStart"/>
    <w:r>
      <w:t>138</w:t>
    </w:r>
    <w:proofErr w:type="spellEnd"/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FBD" w:rsidP="00C53FBD" w:rsidR="00C53FBD">
    <w:pPr>
      <w:pStyle w:val="Zaglavlje"/>
      <w:jc w:val="right"/>
    </w:pPr>
    <w:proofErr w:type="spellStart"/>
    <w:r>
      <w:t>1</w:t>
    </w:r>
    <w:r w:rsidR="00A24F2B">
      <w:t>3</w:t>
    </w:r>
    <w:proofErr w:type="spellEnd"/>
    <w:r w:rsidR="00A24F2B">
      <w:t xml:space="preserve"> St-</w:t>
    </w:r>
    <w:proofErr w:type="spellStart"/>
    <w:r w:rsidR="00A24F2B">
      <w:t>146</w:t>
    </w:r>
    <w:proofErr w:type="spellEnd"/>
    <w:r w:rsidR="00A24F2B">
      <w:t>/</w:t>
    </w:r>
    <w:proofErr w:type="spellStart"/>
    <w:r w:rsidR="00A24F2B">
      <w:t>14</w:t>
    </w:r>
    <w:proofErr w:type="spellEnd"/>
    <w:r w:rsidR="00A24F2B">
      <w:t>-</w:t>
    </w:r>
    <w:proofErr w:type="spellStart"/>
    <w:r w:rsidR="002C45DE">
      <w:t>138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850E7"/>
    <w:rsid w:val="000C20F1"/>
    <w:rsid w:val="000E414B"/>
    <w:rsid w:val="00101E37"/>
    <w:rsid w:val="00111495"/>
    <w:rsid w:val="00114AAF"/>
    <w:rsid w:val="00121E5A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B67E9"/>
    <w:rsid w:val="001C2220"/>
    <w:rsid w:val="001D678E"/>
    <w:rsid w:val="001E75FC"/>
    <w:rsid w:val="002027A5"/>
    <w:rsid w:val="002142C7"/>
    <w:rsid w:val="00217EC7"/>
    <w:rsid w:val="00223C8E"/>
    <w:rsid w:val="00251D47"/>
    <w:rsid w:val="002751D8"/>
    <w:rsid w:val="00275CB7"/>
    <w:rsid w:val="00276E19"/>
    <w:rsid w:val="00291B9C"/>
    <w:rsid w:val="002A6AA5"/>
    <w:rsid w:val="002B4E68"/>
    <w:rsid w:val="002C45DE"/>
    <w:rsid w:val="002C7293"/>
    <w:rsid w:val="002D340F"/>
    <w:rsid w:val="002D56BB"/>
    <w:rsid w:val="002E1BA7"/>
    <w:rsid w:val="003113AD"/>
    <w:rsid w:val="00313F98"/>
    <w:rsid w:val="00314D27"/>
    <w:rsid w:val="00327B99"/>
    <w:rsid w:val="003364FB"/>
    <w:rsid w:val="003432BA"/>
    <w:rsid w:val="00343E51"/>
    <w:rsid w:val="00346D7E"/>
    <w:rsid w:val="00350493"/>
    <w:rsid w:val="00355088"/>
    <w:rsid w:val="003702CF"/>
    <w:rsid w:val="00385712"/>
    <w:rsid w:val="003E08E5"/>
    <w:rsid w:val="003E147C"/>
    <w:rsid w:val="004315ED"/>
    <w:rsid w:val="00437419"/>
    <w:rsid w:val="00463FE6"/>
    <w:rsid w:val="004806AD"/>
    <w:rsid w:val="00497410"/>
    <w:rsid w:val="004A2829"/>
    <w:rsid w:val="004C16A7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624C"/>
    <w:rsid w:val="00586179"/>
    <w:rsid w:val="00592F5A"/>
    <w:rsid w:val="005A1FAD"/>
    <w:rsid w:val="005B403D"/>
    <w:rsid w:val="005C46A4"/>
    <w:rsid w:val="005C789A"/>
    <w:rsid w:val="005F6E74"/>
    <w:rsid w:val="00607E75"/>
    <w:rsid w:val="00613FCC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B3A"/>
    <w:rsid w:val="006A56C2"/>
    <w:rsid w:val="006B0F26"/>
    <w:rsid w:val="006D0173"/>
    <w:rsid w:val="006D726B"/>
    <w:rsid w:val="00725641"/>
    <w:rsid w:val="00731E45"/>
    <w:rsid w:val="0074711B"/>
    <w:rsid w:val="0075037B"/>
    <w:rsid w:val="00776A99"/>
    <w:rsid w:val="007C1241"/>
    <w:rsid w:val="007C5C7F"/>
    <w:rsid w:val="0080666F"/>
    <w:rsid w:val="00807DFE"/>
    <w:rsid w:val="00830D5F"/>
    <w:rsid w:val="00845777"/>
    <w:rsid w:val="008737C5"/>
    <w:rsid w:val="008900D1"/>
    <w:rsid w:val="00891C51"/>
    <w:rsid w:val="008D6DA3"/>
    <w:rsid w:val="008E2628"/>
    <w:rsid w:val="008F24EB"/>
    <w:rsid w:val="008F36EA"/>
    <w:rsid w:val="008F4974"/>
    <w:rsid w:val="009001D6"/>
    <w:rsid w:val="00916070"/>
    <w:rsid w:val="00930E2E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9F4E73"/>
    <w:rsid w:val="00A025E8"/>
    <w:rsid w:val="00A07AC6"/>
    <w:rsid w:val="00A15F37"/>
    <w:rsid w:val="00A24F2B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2099B"/>
    <w:rsid w:val="00B316F2"/>
    <w:rsid w:val="00B50F56"/>
    <w:rsid w:val="00B5562F"/>
    <w:rsid w:val="00B92D46"/>
    <w:rsid w:val="00BA6033"/>
    <w:rsid w:val="00BC33DE"/>
    <w:rsid w:val="00C00957"/>
    <w:rsid w:val="00C15361"/>
    <w:rsid w:val="00C15D7B"/>
    <w:rsid w:val="00C21608"/>
    <w:rsid w:val="00C312B9"/>
    <w:rsid w:val="00C53FBD"/>
    <w:rsid w:val="00C9197B"/>
    <w:rsid w:val="00C9645A"/>
    <w:rsid w:val="00CA5EA9"/>
    <w:rsid w:val="00CF4431"/>
    <w:rsid w:val="00D04072"/>
    <w:rsid w:val="00D1384B"/>
    <w:rsid w:val="00D178DC"/>
    <w:rsid w:val="00D20C21"/>
    <w:rsid w:val="00D216B3"/>
    <w:rsid w:val="00D457D1"/>
    <w:rsid w:val="00D631A4"/>
    <w:rsid w:val="00D64559"/>
    <w:rsid w:val="00D85A5F"/>
    <w:rsid w:val="00D86163"/>
    <w:rsid w:val="00DA04CD"/>
    <w:rsid w:val="00DC7BF5"/>
    <w:rsid w:val="00DD04E3"/>
    <w:rsid w:val="00DD4719"/>
    <w:rsid w:val="00DD6973"/>
    <w:rsid w:val="00DE58F9"/>
    <w:rsid w:val="00DF2ED4"/>
    <w:rsid w:val="00E11B11"/>
    <w:rsid w:val="00E1321F"/>
    <w:rsid w:val="00E27DDB"/>
    <w:rsid w:val="00E430E2"/>
    <w:rsid w:val="00E479B1"/>
    <w:rsid w:val="00E55AA4"/>
    <w:rsid w:val="00EB3D75"/>
    <w:rsid w:val="00EC3B49"/>
    <w:rsid w:val="00ED0232"/>
    <w:rsid w:val="00ED09AE"/>
    <w:rsid w:val="00EF08B5"/>
    <w:rsid w:val="00EF371F"/>
    <w:rsid w:val="00EF7CEF"/>
    <w:rsid w:val="00F17A8B"/>
    <w:rsid w:val="00F32028"/>
    <w:rsid w:val="00F46871"/>
    <w:rsid w:val="00F50283"/>
    <w:rsid w:val="00F618C3"/>
    <w:rsid w:val="00F726AE"/>
    <w:rsid w:val="00F73342"/>
    <w:rsid w:val="00F73E19"/>
    <w:rsid w:val="00F76EF7"/>
    <w:rsid w:val="00F80660"/>
    <w:rsid w:val="00F8686C"/>
    <w:rsid w:val="00FB0929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Naglaeno" w:type="character">
    <w:name w:val="Strong"/>
    <w:qFormat/>
    <w:rsid w:val="002D340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3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631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31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1A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1A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Naglaeno" w:type="character">
    <w:name w:val="Strong"/>
    <w:qFormat/>
    <w:rsid w:val="002D340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3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631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31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1A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1A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BELJE TVORNICA OPREME I STROJEVA d.o.o.</izvorni_sadrzaj>
    <derivirana_varijabla naziv="DomainObject.Predmet.ProtustrankaFormated_1">  BELJE TVORNICA OPREME I STROJEVA d.o.o.</derivirana_varijabla>
  </DomainObject.Predmet.ProtustrankaFormated>
  <DomainObject.Predmet.ProtustrankaFormatedOIB>
    <izvorni_sadrzaj>  BELJE TVORNICA OPREME I STROJEVA d.o.o., OIB 05044463769</izvorni_sadrzaj>
    <derivirana_varijabla naziv="DomainObject.Predmet.ProtustrankaFormatedOIB_1">  BELJE TVORNICA OPREME I STROJEVA d.o.o., OIB 05044463769</derivirana_varijabla>
  </DomainObject.Predmet.ProtustrankaFormatedOIB>
  <DomainObject.Predmet.ProtustrankaFormatedWithAdress>
    <izvorni_sadrzaj> BELJE TVORNICA OPREME I STROJEVA d.o.o., Industrijska 1, 31302 Kneževo</izvorni_sadrzaj>
    <derivirana_varijabla naziv="DomainObject.Predmet.ProtustrankaFormatedWithAdress_1"> BELJE TVORNICA OPREME I STROJEVA d.o.o., Industrijska 1, 31302 Kneževo</derivirana_varijabla>
  </DomainObject.Predmet.ProtustrankaFormatedWithAdress>
  <DomainObject.Predmet.ProtustrankaFormatedWithAdressOIB>
    <izvorni_sadrzaj> BELJE TVORNICA OPREME I STROJEVA d.o.o., OIB 05044463769, Industrijska 1, 31302 Kneževo</izvorni_sadrzaj>
    <derivirana_varijabla naziv="DomainObject.Predmet.ProtustrankaFormatedWithAdressOIB_1"> BELJE TVORNICA OPREME I STROJEVA d.o.o., OIB 05044463769, Industrijska 1, 31302 Kneževo</derivirana_varijabla>
  </DomainObject.Predmet.ProtustrankaFormatedWithAdressOIB>
  <DomainObject.Predmet.ProtustrankaWithAdress>
    <izvorni_sadrzaj>BELJE TVORNICA OPREME I STROJEVA d.o.o. Industrijska 1, 31302 Kneževo</izvorni_sadrzaj>
    <derivirana_varijabla naziv="DomainObject.Predmet.ProtustrankaWithAdress_1">BELJE TVORNICA OPREME I STROJEVA d.o.o. Industrijska 1, 31302 Kneževo</derivirana_varijabla>
  </DomainObject.Predmet.ProtustrankaWithAdress>
  <DomainObject.Predmet.ProtustrankaWithAdressOIB>
    <izvorni_sadrzaj>BELJE TVORNICA OPREME I STROJEVA d.o.o., OIB 05044463769, Industrijska 1, 31302 Kneževo</izvorni_sadrzaj>
    <derivirana_varijabla naziv="DomainObject.Predmet.ProtustrankaWithAdressOIB_1">BELJE TVORNICA OPREME I STROJEVA d.o.o., OIB 05044463769, Industrijska 1, 31302 Kneževo</derivirana_varijabla>
  </DomainObject.Predmet.ProtustrankaWithAdressOIB>
  <DomainObject.Predmet.ProtustrankaNazivFormated>
    <izvorni_sadrzaj>BELJE TVORNICA OPREME I STROJEVA d.o.o.</izvorni_sadrzaj>
    <derivirana_varijabla naziv="DomainObject.Predmet.ProtustrankaNazivFormated_1">BELJE TVORNICA OPREME I STROJEVA d.o.o.</derivirana_varijabla>
  </DomainObject.Predmet.ProtustrankaNazivFormated>
  <DomainObject.Predmet.ProtustrankaNazivFormatedOIB>
    <izvorni_sadrzaj>BELJE TVORNICA OPREME I STROJEVA d.o.o., OIB 05044463769</izvorni_sadrzaj>
    <derivirana_varijabla naziv="DomainObject.Predmet.ProtustrankaNazivFormatedOIB_1">BELJE TVORNICA OPREME I STROJEVA d.o.o., OIB 05044463769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HERCEG,  djelatnik  i dr,</izvorni_sadrzaj>
    <derivirana_varijabla naziv="DomainObject.Predmet.StrankaFormated_1">  JURICA HERCEG,  djelatnik  i dr,</derivirana_varijabla>
  </DomainObject.Predmet.StrankaFormated>
  <DomainObject.Predmet.StrankaFormatedOIB>
    <izvorni_sadrzaj>  JURICA HERCEG,  djelatnik  i dr,</izvorni_sadrzaj>
    <derivirana_varijabla naziv="DomainObject.Predmet.StrankaFormatedOIB_1">  JURICA HERCEG,  djelatnik  i dr,</derivirana_varijabla>
  </DomainObject.Predmet.StrankaFormatedOIB>
  <DomainObject.Predmet.StrankaFormatedWithAdress>
    <izvorni_sadrzaj> JURICA HERCEG,  djelatnik  i dr,, Športska 3, 31300 Popovac</izvorni_sadrzaj>
    <derivirana_varijabla naziv="DomainObject.Predmet.StrankaFormatedWithAdress_1"> JURICA HERCEG,  djelatnik  i dr,, Športska 3, 31300 Popovac</derivirana_varijabla>
  </DomainObject.Predmet.StrankaFormatedWithAdress>
  <DomainObject.Predmet.StrankaFormatedWithAdressOIB>
    <izvorni_sadrzaj> JURICA HERCEG,  djelatnik  i dr,, Športska 3, 31300 Popovac</izvorni_sadrzaj>
    <derivirana_varijabla naziv="DomainObject.Predmet.StrankaFormatedWithAdressOIB_1"> JURICA HERCEG,  djelatnik  i dr,, Športska 3, 31300 Popovac</derivirana_varijabla>
  </DomainObject.Predmet.StrankaFormatedWithAdressOIB>
  <DomainObject.Predmet.StrankaWithAdress>
    <izvorni_sadrzaj>JURICA HERCEG,  djelatnik  i dr, Športska 3,31300 Popovac</izvorni_sadrzaj>
    <derivirana_varijabla naziv="DomainObject.Predmet.StrankaWithAdress_1">JURICA HERCEG,  djelatnik  i dr, Športska 3,31300 Popovac</derivirana_varijabla>
  </DomainObject.Predmet.StrankaWithAdress>
  <DomainObject.Predmet.StrankaWithAdressOIB>
    <izvorni_sadrzaj>JURICA HERCEG,  djelatnik  i dr,, Športska 3,31300 Popovac</izvorni_sadrzaj>
    <derivirana_varijabla naziv="DomainObject.Predmet.StrankaWithAdressOIB_1">JURICA HERCEG,  djelatnik  i dr,, Športska 3,31300 Popovac</derivirana_varijabla>
  </DomainObject.Predmet.StrankaWithAdressOIB>
  <DomainObject.Predmet.StrankaNazivFormated>
    <izvorni_sadrzaj>JURICA HERCEG,  djelatnik  i dr,</izvorni_sadrzaj>
    <derivirana_varijabla naziv="DomainObject.Predmet.StrankaNazivFormated_1">JURICA HERCEG,  djelatnik  i dr,</derivirana_varijabla>
  </DomainObject.Predmet.StrankaNazivFormated>
  <DomainObject.Predmet.StrankaNazivFormatedOIB>
    <izvorni_sadrzaj>JURICA HERCEG,  djelatnik  i dr,</izvorni_sadrzaj>
    <derivirana_varijabla naziv="DomainObject.Predmet.StrankaNazivFormatedOIB_1">JURICA HERCEG,  djelatnik  i dr,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JURICA HERCEG,  djelatnik  i dr,</item>
    </izvorni_sadrzaj>
    <derivirana_varijabla naziv="DomainObject.Predmet.StrankaListFormated_1">
      <item>JURICA HERCEG,  djelatnik  i dr,</item>
    </derivirana_varijabla>
  </DomainObject.Predmet.StrankaListFormated>
  <DomainObject.Predmet.StrankaListFormatedOIB>
    <izvorni_sadrzaj>
      <item>JURICA HERCEG,  djelatnik  i dr,</item>
    </izvorni_sadrzaj>
    <derivirana_varijabla naziv="DomainObject.Predmet.StrankaListFormatedOIB_1">
      <item>JURICA HERCEG,  djelatnik  i dr,</item>
    </derivirana_varijabla>
  </DomainObject.Predmet.StrankaListFormatedOIB>
  <DomainObject.Predmet.StrankaListFormatedWithAdress>
    <izvorni_sadrzaj>
      <item>JURICA HERCEG,  djelatnik  i dr,, Športska 3, 31300 Popovac</item>
    </izvorni_sadrzaj>
    <derivirana_varijabla naziv="DomainObject.Predmet.StrankaListFormatedWithAdress_1">
      <item>JURICA HERCEG,  djelatnik  i dr,, Športska 3, 31300 Popovac</item>
    </derivirana_varijabla>
  </DomainObject.Predmet.StrankaListFormatedWithAdress>
  <DomainObject.Predmet.StrankaListFormatedWithAdressOIB>
    <izvorni_sadrzaj>
      <item>JURICA HERCEG,  djelatnik  i dr,, Športska 3, 31300 Popovac</item>
    </izvorni_sadrzaj>
    <derivirana_varijabla naziv="DomainObject.Predmet.StrankaListFormatedWithAdressOIB_1">
      <item>JURICA HERCEG,  djelatnik  i dr,, Športska 3, 31300 Popovac</item>
    </derivirana_varijabla>
  </DomainObject.Predmet.StrankaListFormatedWithAdressOIB>
  <DomainObject.Predmet.StrankaListNazivFormated>
    <izvorni_sadrzaj>
      <item>JURICA HERCEG,  djelatnik  i dr,</item>
    </izvorni_sadrzaj>
    <derivirana_varijabla naziv="DomainObject.Predmet.StrankaListNazivFormated_1">
      <item>JURICA HERCEG,  djelatnik  i dr,</item>
    </derivirana_varijabla>
  </DomainObject.Predmet.StrankaListNazivFormated>
  <DomainObject.Predmet.StrankaListNazivFormatedOIB>
    <izvorni_sadrzaj>
      <item>JURICA HERCEG,  djelatnik  i dr,</item>
    </izvorni_sadrzaj>
    <derivirana_varijabla naziv="DomainObject.Predmet.StrankaListNazivFormatedOIB_1">
      <item>JURICA HERCEG,  djelatnik  i dr,</item>
    </derivirana_varijabla>
  </DomainObject.Predmet.StrankaListNazivFormatedOIB>
  <DomainObject.Predmet.ProtuStrankaListFormated>
    <izvorni_sadrzaj>
      <item>BELJE TVORNICA OPREME I STROJEVA d.o.o.</item>
    </izvorni_sadrzaj>
    <derivirana_varijabla naziv="DomainObject.Predmet.ProtuStrankaListFormated_1">
      <item>BELJE TVORNICA OPREME I STROJEVA d.o.o.</item>
    </derivirana_varijabla>
  </DomainObject.Predmet.ProtuStrankaListFormated>
  <DomainObject.Predmet.ProtuStrankaListFormatedOIB>
    <izvorni_sadrzaj>
      <item>BELJE TVORNICA OPREME I STROJEVA d.o.o., OIB 05044463769</item>
    </izvorni_sadrzaj>
    <derivirana_varijabla naziv="DomainObject.Predmet.ProtuStrankaListFormatedOIB_1">
      <item>BELJE TVORNICA OPREME I STROJEVA d.o.o., OIB 05044463769</item>
    </derivirana_varijabla>
  </DomainObject.Predmet.ProtuStrankaListFormatedOIB>
  <DomainObject.Predmet.ProtuStrankaListFormatedWithAdress>
    <izvorni_sadrzaj>
      <item>BELJE TVORNICA OPREME I STROJEVA d.o.o., Industrijska 1, 31302 Kneževo</item>
    </izvorni_sadrzaj>
    <derivirana_varijabla naziv="DomainObject.Predmet.ProtuStrankaListFormatedWithAdress_1">
      <item>BELJE TVORNICA OPREME I STROJEVA d.o.o., Industrijska 1, 31302 Kneževo</item>
    </derivirana_varijabla>
  </DomainObject.Predmet.ProtuStrankaListFormatedWithAdress>
  <DomainObject.Predmet.ProtuStrankaListFormatedWithAdressOIB>
    <izvorni_sadrzaj>
      <item>BELJE TVORNICA OPREME I STROJEVA d.o.o., OIB 05044463769, Industrijska 1, 31302 Kneževo</item>
    </izvorni_sadrzaj>
    <derivirana_varijabla naziv="DomainObject.Predmet.ProtuStrankaListFormatedWithAdressOIB_1">
      <item>BELJE TVORNICA OPREME I STROJEVA d.o.o., OIB 05044463769, Industrijska 1, 31302 Kneževo</item>
    </derivirana_varijabla>
  </DomainObject.Predmet.ProtuStrankaListFormatedWithAdressOIB>
  <DomainObject.Predmet.ProtuStrankaListNazivFormated>
    <izvorni_sadrzaj>
      <item>BELJE TVORNICA OPREME I STROJEVA d.o.o.</item>
    </izvorni_sadrzaj>
    <derivirana_varijabla naziv="DomainObject.Predmet.ProtuStrankaListNazivFormated_1">
      <item>BELJE TVORNICA OPREME I STROJEVA d.o.o.</item>
    </derivirana_varijabla>
  </DomainObject.Predmet.ProtuStrankaListNazivFormated>
  <DomainObject.Predmet.ProtuStrankaListNazivFormatedOIB>
    <izvorni_sadrzaj>
      <item>BELJE TVORNICA OPREME I STROJEVA d.o.o., OIB 05044463769</item>
    </izvorni_sadrzaj>
    <derivirana_varijabla naziv="DomainObject.Predmet.ProtuStrankaListNazivFormatedOIB_1">
      <item>BELJE TVORNICA OPREME I STROJEVA d.o.o., OIB 05044463769</item>
    </derivirana_varijabla>
  </DomainObject.Predmet.ProtuStrankaListNazivFormatedOIB>
  <DomainObject.Predmet.OstaliList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Formated>
  <DomainObject.Predmet.OstaliList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FormatedOIB>
  <DomainObject.Predmet.OstaliListFormatedWithAdress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izvorni_sadrzaj>
    <derivirana_varijabla naziv="DomainObject.Predmet.OstaliListFormatedWithAdress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derivirana_varijabla>
  </DomainObject.Predmet.OstaliListFormatedWithAdress>
  <DomainObject.Predmet.OstaliListFormatedWithAdress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izvorni_sadrzaj>
    <derivirana_varijabla naziv="DomainObject.Predmet.OstaliListFormatedWithAdress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derivirana_varijabla>
  </DomainObject.Predmet.OstaliListFormatedWithAdressOIB>
  <DomainObject.Predmet.OstaliListNaziv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Naziv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NazivFormated>
  <DomainObject.Predmet.OstaliListNaziv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Naziv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HERCEG,  djelatnik  i dr,</izvorni_sadrzaj>
    <derivirana_varijabla naziv="DomainObject.Predmet.StrankaIDrugi_1">JURICA HERCEG,  djelatnik  i dr,</derivirana_varijabla>
  </DomainObject.Predmet.StrankaIDrugi>
  <DomainObject.Predmet.ProtustrankaIDrugi>
    <izvorni_sadrzaj>BELJE TVORNICA OPREME I STROJEVA d.o.o.</izvorni_sadrzaj>
    <derivirana_varijabla naziv="DomainObject.Predmet.ProtustrankaIDrugi_1">BELJE TVORNICA OPREME I STROJEVA d.o.o.</derivirana_varijabla>
  </DomainObject.Predmet.ProtustrankaIDrugi>
  <DomainObject.Predmet.StrankaIDrugiAdressOIB>
    <izvorni_sadrzaj>JURICA HERCEG,  djelatnik  i dr,, Športska 3, 31300 Popovac</izvorni_sadrzaj>
    <derivirana_varijabla naziv="DomainObject.Predmet.StrankaIDrugiAdressOIB_1">JURICA HERCEG,  djelatnik  i dr,, Športska 3, 31300 Popovac</derivirana_varijabla>
  </DomainObject.Predmet.StrankaIDrugiAdressOIB>
  <DomainObject.Predmet.ProtustrankaIDrugiAdressOIB>
    <izvorni_sadrzaj>BELJE TVORNICA OPREME I STROJEVA d.o.o., OIB 05044463769, Industrijska 1, 31302 Kneževo</izvorni_sadrzaj>
    <derivirana_varijabla naziv="DomainObject.Predmet.ProtustrankaIDrugiAdressOIB_1">BELJE TVORNICA OPREME I STROJEVA d.o.o., OIB 05044463769, Industrijska 1, 31302 Kneževo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SudioniciListNaziv_1"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SudioniciListNaziv>
  <DomainObject.Predmet.SudioniciListAdressOIB>
    <izvorni_sadrzaj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izvorni_sadrzaj>
    <derivirana_varijabla naziv="DomainObject.Predmet.SudioniciListAdressOIB_1"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izvorni_sadrzaj>
    <derivirana_varijabla naziv="DomainObject.Predmet.SudioniciListNazivOIB_1"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3787</properties:Characters>
  <properties:Lines>101</properties:Lines>
  <properties:Paragraphs>37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2018-01-11T09:22:00Z</dcterms:created>
  <dc:creator>hermanj</dc:creator>
  <cp:lastModifiedBy>Maja Kocijan</cp:lastModifiedBy>
  <cp:lastPrinted>2018-01-11T09:57:00Z</cp:lastPrinted>
  <dcterms:modified xmlns:xsi="http://www.w3.org/2001/XMLSchema-instance" xsi:type="dcterms:W3CDTF">2018-01-11T10:03:00Z</dcterms:modified>
  <cp:revision>4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