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711ee" w14:paraId="45711ee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D362FA">
        <w:t>845</w:t>
      </w:r>
      <w:r w:rsidR="00BE14DE">
        <w:t>/</w:t>
      </w:r>
      <w:r w:rsidR="00245588">
        <w:t>16-</w:t>
      </w:r>
      <w:r w:rsidR="000A6B55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D362FA">
        <w:t>BIO GRAĐA d.o.o., Zadar, Hrvatskih književnika 19/A, OIB: 69320644999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D362FA">
        <w:t>16</w:t>
      </w:r>
      <w:r w:rsidR="00547B4B">
        <w:t>. lipnja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D362FA">
        <w:t>BIO GRAĐA d.o.o., Zadar, Hrvatskih književnika 19/A, OIB: 69320644999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6C62D6" w:rsidP="00A70A5D" w:rsidR="000A6B55">
      <w:pPr>
        <w:jc w:val="center"/>
      </w:pPr>
      <w:r>
        <w:t>29</w:t>
      </w:r>
      <w:r w:rsidR="00547B4B">
        <w:t>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D362FA">
        <w:t>08</w:t>
      </w:r>
      <w:r w:rsidR="00A70A5D">
        <w:t>,</w:t>
      </w:r>
      <w:r w:rsidR="00D362FA">
        <w:t>40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6C62D6" w:rsidP="000A6B55" w:rsidR="000A6B55">
      <w:pPr>
        <w:jc w:val="center"/>
      </w:pPr>
      <w:r>
        <w:t>29</w:t>
      </w:r>
      <w:r w:rsidR="00547B4B">
        <w:t>. lipnja</w:t>
      </w:r>
      <w:r w:rsidR="009A76E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08</w:t>
      </w:r>
      <w:r w:rsidR="00547B4B">
        <w:t>,</w:t>
      </w:r>
      <w:r w:rsidR="00D362FA">
        <w:t>42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D362FA">
        <w:t>BIO GRAĐA 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434CD2">
        <w:t>rujna</w:t>
      </w:r>
      <w:r w:rsidR="00A626D4">
        <w:t xml:space="preserve"> </w:t>
      </w:r>
      <w:r w:rsidR="00F972A6">
        <w:t>201</w:t>
      </w:r>
      <w:r w:rsidR="00AF0981">
        <w:t>6</w:t>
      </w:r>
      <w:r w:rsidR="00245588" w:rsidRPr="006A6907">
        <w:t xml:space="preserve">. u Očevidniku redoslijeda osnova za plaćanje ima evidentirane neizvršene osnove za </w:t>
      </w:r>
      <w:r w:rsidR="00245588" w:rsidRPr="006A6907">
        <w:lastRenderedPageBreak/>
        <w:t xml:space="preserve">plaćanje u neprekinutom razdoblju od </w:t>
      </w:r>
      <w:r w:rsidR="00D362FA">
        <w:t>371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D362FA">
        <w:t>8.091,94</w:t>
      </w:r>
      <w:r w:rsidR="00EB6C13">
        <w:t xml:space="preserve"> </w:t>
      </w:r>
      <w:r w:rsidR="00245588" w:rsidRPr="006A6907">
        <w:t>kun</w:t>
      </w:r>
      <w:r w:rsidR="00EB6C13">
        <w:t>a</w:t>
      </w:r>
      <w:r w:rsidR="00673D65" w:rsidRPr="006A6907">
        <w:t xml:space="preserve">, te da ima </w:t>
      </w:r>
      <w:r w:rsidR="00D362FA">
        <w:t>dva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D362FA">
        <w:t>16</w:t>
      </w:r>
      <w:r w:rsidR="00547B4B">
        <w:t>. lipnja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D362FA">
        <w:t>BIO GRAĐA d.o.o., Zadar</w:t>
      </w:r>
      <w:r w:rsidR="00D362FA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D362FA" w:rsidP="00153B5F" w:rsidR="00153B5F" w:rsidRPr="00D362FA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IVANA PROCHAZKOVA KINCELOVA</w:t>
      </w:r>
      <w:r w:rsidR="00E67691">
        <w:rPr>
          <w:szCs w:val="24"/>
        </w:rPr>
        <w:t xml:space="preserve"> </w:t>
      </w:r>
      <w:r w:rsidR="00153B5F">
        <w:t>- uz upozorenje na adresu</w:t>
      </w:r>
      <w:r>
        <w:t xml:space="preserve"> dužnika</w:t>
      </w:r>
      <w:r w:rsidR="00153B5F">
        <w:t xml:space="preserve"> i na e-oglasnu ploču suda</w:t>
      </w:r>
    </w:p>
    <w:p w:rsidRDefault="00D362FA" w:rsidP="00153B5F" w:rsidR="00D362FA" w:rsidRPr="00153B5F">
      <w:pPr>
        <w:pStyle w:val="Tijeloteksta"/>
        <w:numPr>
          <w:ilvl w:val="0"/>
          <w:numId w:val="3"/>
        </w:numPr>
        <w:rPr>
          <w:szCs w:val="24"/>
        </w:rPr>
      </w:pPr>
      <w:r>
        <w:t>PATRIK ŠTANCL - uz upozorenje na adresu dužnika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584F12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D362FA">
      <w:t>845</w:t>
    </w:r>
    <w:r w:rsidR="000A6B55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366D8"/>
    <w:rsid w:val="000400E9"/>
    <w:rsid w:val="0004017B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567CB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4CD2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47B4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4F12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C62D6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C134A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A76E5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0981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362FA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6769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84F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4F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4F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4F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4F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84F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4F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4F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4F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4F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St-845/2016-3</izvorni_sadrzaj>
    <derivirana_varijabla naziv="DomainObject.Oznaka_1">St-845/2016-3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St-845/2016</izvorni_sadrzaj>
    <derivirana_varijabla naziv="DomainObject.Predmet.OznakaBroj_1">St-845/2016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 GRAĐA d.o.o. za proizvodnju i poslovne usluge</izvorni_sadrzaj>
    <derivirana_varijabla naziv="DomainObject.Predmet.ProtustrankaFormated_1">  BIO GRAĐA d.o.o. za proizvodnju i poslovne usluge</derivirana_varijabla>
  </DomainObject.Predmet.ProtustrankaFormated>
  <DomainObject.Predmet.ProtustrankaFormatedOIB>
    <izvorni_sadrzaj>  BIO GRAĐA d.o.o. za proizvodnju i poslovne usluge, OIB 69320644999</izvorni_sadrzaj>
    <derivirana_varijabla naziv="DomainObject.Predmet.ProtustrankaFormatedOIB_1">  BIO GRAĐA d.o.o. za proizvodnju i poslovne usluge, OIB 69320644999</derivirana_varijabla>
  </DomainObject.Predmet.ProtustrankaFormatedOIB>
  <DomainObject.Predmet.ProtustrankaFormatedWithAdress>
    <izvorni_sadrzaj> BIO GRAĐA d.o.o. za proizvodnju i poslovne usluge, Hrvatskih književnika 19/A, 23000 Zadar</izvorni_sadrzaj>
    <derivirana_varijabla naziv="DomainObject.Predmet.ProtustrankaFormatedWithAdress_1"> BIO GRAĐA d.o.o. za proizvodnju i poslovne usluge, Hrvatskih književnika 19/A, 23000 Zadar</derivirana_varijabla>
  </DomainObject.Predmet.ProtustrankaFormatedWithAdress>
  <DomainObject.Predmet.ProtustrankaFormatedWithAdressOIB>
    <izvorni_sadrzaj> BIO GRAĐA d.o.o. za proizvodnju i poslovne usluge, OIB 69320644999, Hrvatskih književnika 19/A, 23000 Zadar</izvorni_sadrzaj>
    <derivirana_varijabla naziv="DomainObject.Predmet.ProtustrankaFormatedWithAdressOIB_1"> BIO GRAĐA d.o.o. za proizvodnju i poslovne usluge, OIB 69320644999, Hrvatskih književnika 19/A, 23000 Zadar</derivirana_varijabla>
  </DomainObject.Predmet.ProtustrankaFormatedWithAdressOIB>
  <DomainObject.Predmet.ProtustrankaWithAdress>
    <izvorni_sadrzaj>BIO GRAĐA d.o.o. za proizvodnju i poslovne usluge Hrvatskih književnika 19/A, 23000 Zadar</izvorni_sadrzaj>
    <derivirana_varijabla naziv="DomainObject.Predmet.ProtustrankaWithAdress_1">BIO GRAĐA d.o.o. za proizvodnju i poslovne usluge Hrvatskih književnika 19/A, 23000 Zadar</derivirana_varijabla>
  </DomainObject.Predmet.ProtustrankaWithAdress>
  <DomainObject.Predmet.ProtustrankaWithAdressOIB>
    <izvorni_sadrzaj>BIO GRAĐA d.o.o. za proizvodnju i poslovne usluge, OIB 69320644999, Hrvatskih književnika 19/A, 23000 Zadar</izvorni_sadrzaj>
    <derivirana_varijabla naziv="DomainObject.Predmet.ProtustrankaWithAdressOIB_1">BIO GRAĐA d.o.o. za proizvodnju i poslovne usluge, OIB 69320644999, Hrvatskih književnika 19/A, 23000 Zadar</derivirana_varijabla>
  </DomainObject.Predmet.ProtustrankaWithAdressOIB>
  <DomainObject.Predmet.ProtustrankaNazivFormated>
    <izvorni_sadrzaj>BIO GRAĐA d.o.o. za proizvodnju i poslovne usluge</izvorni_sadrzaj>
    <derivirana_varijabla naziv="DomainObject.Predmet.ProtustrankaNazivFormated_1">BIO GRAĐA d.o.o. za proizvodnju i poslovne usluge</derivirana_varijabla>
  </DomainObject.Predmet.ProtustrankaNazivFormated>
  <DomainObject.Predmet.ProtustrankaNazivFormatedOIB>
    <izvorni_sadrzaj>BIO GRAĐA d.o.o. za proizvodnju i poslovne usluge, OIB 69320644999</izvorni_sadrzaj>
    <derivirana_varijabla naziv="DomainObject.Predmet.ProtustrankaNazivFormatedOIB_1">BIO GRAĐA d.o.o. za proizvodnju i poslovne usluge, OIB 69320644999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8091.94</izvorni_sadrzaj>
    <derivirana_varijabla naziv="DomainObject.Predmet.TrenutnaVrijednost_1">8091.94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BIO GRAĐA d.o.o. za proizvodnju i poslovne usluge</item>
    </izvorni_sadrzaj>
    <derivirana_varijabla naziv="DomainObject.Predmet.ProtuStrankaListFormated_1">
      <item>BIO GRAĐA d.o.o. za proizvodnju i poslovne usluge</item>
    </derivirana_varijabla>
  </DomainObject.Predmet.ProtuStrankaListFormated>
  <DomainObject.Predmet.ProtuStrankaListFormatedOIB>
    <izvorni_sadrzaj>
      <item>BIO GRAĐA d.o.o. za proizvodnju i poslovne usluge, OIB 69320644999</item>
    </izvorni_sadrzaj>
    <derivirana_varijabla naziv="DomainObject.Predmet.ProtuStrankaListFormatedOIB_1">
      <item>BIO GRAĐA d.o.o. za proizvodnju i poslovne usluge, OIB 69320644999</item>
    </derivirana_varijabla>
  </DomainObject.Predmet.ProtuStrankaListFormatedOIB>
  <DomainObject.Predmet.ProtuStrankaListFormatedWithAdress>
    <izvorni_sadrzaj>
      <item>BIO GRAĐA d.o.o. za proizvodnju i poslovne usluge, Hrvatskih književnika 19/A, 23000 Zadar</item>
    </izvorni_sadrzaj>
    <derivirana_varijabla naziv="DomainObject.Predmet.ProtuStrankaListFormatedWithAdress_1">
      <item>BIO GRAĐA d.o.o. za proizvodnju i poslovne usluge, Hrvatskih književnika 19/A, 23000 Zadar</item>
    </derivirana_varijabla>
  </DomainObject.Predmet.ProtuStrankaListFormatedWithAdress>
  <DomainObject.Predmet.ProtuStrankaListFormatedWithAdressOIB>
    <izvorni_sadrzaj>
      <item>BIO GRAĐA d.o.o. za proizvodnju i poslovne usluge, OIB 69320644999, Hrvatskih književnika 19/A, 23000 Zadar</item>
    </izvorni_sadrzaj>
    <derivirana_varijabla naziv="DomainObject.Predmet.ProtuStrankaListFormatedWithAdressOIB_1">
      <item>BIO GRAĐA d.o.o. za proizvodnju i poslovne usluge, OIB 69320644999, Hrvatskih književnika 19/A, 23000 Zadar</item>
    </derivirana_varijabla>
  </DomainObject.Predmet.ProtuStrankaListFormatedWithAdressOIB>
  <DomainObject.Predmet.ProtuStrankaListNazivFormated>
    <izvorni_sadrzaj>
      <item>BIO GRAĐA d.o.o. za proizvodnju i poslovne usluge</item>
    </izvorni_sadrzaj>
    <derivirana_varijabla naziv="DomainObject.Predmet.ProtuStrankaListNazivFormated_1">
      <item>BIO GRAĐA d.o.o. za proizvodnju i poslovne usluge</item>
    </derivirana_varijabla>
  </DomainObject.Predmet.ProtuStrankaListNazivFormated>
  <DomainObject.Predmet.ProtuStrankaListNazivFormatedOIB>
    <izvorni_sadrzaj>
      <item>BIO GRAĐA d.o.o. za proizvodnju i poslovne usluge, OIB 69320644999</item>
    </izvorni_sadrzaj>
    <derivirana_varijabla naziv="DomainObject.Predmet.ProtuStrankaListNazivFormatedOIB_1">
      <item>BIO GRAĐA d.o.o. za proizvodnju i poslovne usluge, OIB 69320644999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St-845/2016-3</izvorni_sadrzaj>
    <derivirana_varijabla naziv="DomainObject.PoslovniBrojDokumenta_1">St-845/2016-3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BIO GRAĐA d.o.o. za proizvodnju i poslovne usluge</izvorni_sadrzaj>
    <derivirana_varijabla naziv="DomainObject.Predmet.ProtustrankaIDrugi_1">BIO GRAĐA d.o.o. za proizvodnju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BIO GRAĐA d.o.o. za proizvodnju i poslovne usluge, OIB 69320644999, Hrvatskih književnika 19/A, 23000 Zadar</izvorni_sadrzaj>
    <derivirana_varijabla naziv="DomainObject.Predmet.ProtustrankaIDrugiAdressOIB_1">BIO GRAĐA d.o.o. za proizvodnju i poslovne usluge, OIB 69320644999, Hrvatskih književnika 19/A,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BIO GRAĐA d.o.o. za proizvodnju i poslovne usluge</item>
    </izvorni_sadrzaj>
    <derivirana_varijabla naziv="DomainObject.Predmet.SudioniciListNaziv_1">
      <item>Financijska agencija</item>
      <item>BIO GRAĐA d.o.o. za proizvodnju i poslovne usluge</item>
    </derivirana_varijabla>
  </DomainObject.Predmet.SudioniciListNaziv>
  <DomainObject.Predmet.SudioniciListAdressOIB>
    <izvorni_sadrzaj>
      <item>Financijska agencija, OIB 85821130368, Ivana Danila 4,23000 Zadar</item>
      <item>BIO GRAĐA d.o.o. za proizvodnju i poslovne usluge, OIB 69320644999, Hrvatskih književnika 19/A,23000 Zadar</item>
    </izvorni_sadrzaj>
    <derivirana_varijabla naziv="DomainObject.Predmet.SudioniciListAdressOIB_1">
      <item>Financijska agencija, OIB 85821130368, Ivana Danila 4,23000 Zadar</item>
      <item>BIO GRAĐA d.o.o. za proizvodnju i poslovne usluge, OIB 69320644999, Hrvatskih književnika 19/A,23000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69320644999</item>
    </izvorni_sadrzaj>
    <derivirana_varijabla naziv="DomainObject.Predmet.SudioniciListNazivOIB_1">
      <item>, OIB 85821130368</item>
      <item>, OIB 69320644999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48FD64-D635-45BB-BD9D-FAC45D9E45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368</properties:Words>
  <properties:Characters>1920</properties:Characters>
  <properties:Lines>80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2016-06-15T12:20:00Z</dcterms:created>
  <dc:creator>Administrator</dc:creator>
  <cp:lastModifiedBy>wsadmin</cp:lastModifiedBy>
  <cp:lastPrinted>2016-03-18T09:50:00Z</cp:lastPrinted>
  <dcterms:modified xmlns:xsi="http://www.w3.org/2001/XMLSchema-instance" xsi:type="dcterms:W3CDTF">2016-06-17T06:23:00Z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St-845/2016-3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