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31cb" w14:paraId="a2931cb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D6056F">
        <w:rPr>
          <w:b/>
        </w:rPr>
        <w:t>847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CD6654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 </w:t>
      </w:r>
      <w:r w:rsidR="00CD6654">
        <w:t xml:space="preserve">EXPLETUS 94 d.o.o., Split, Katalinićev prilaz 4, OIB: 36342427937, </w:t>
      </w:r>
      <w:r w:rsidR="00407841" w:rsidRPr="00F14A92">
        <w:t>dana</w:t>
      </w:r>
      <w:r w:rsidR="00583F5B" w:rsidRPr="00F14A92">
        <w:t xml:space="preserve"> </w:t>
      </w:r>
      <w:r>
        <w:t>2</w:t>
      </w:r>
      <w:r w:rsidR="00CD6654">
        <w:t>8</w:t>
      </w:r>
      <w:r>
        <w:t>. lipnja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CD6654">
        <w:t>EXPLETUS 94 d.o.o., Split, Katalinićev prilaz 4, OIB: 36342427937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10-84</w:t>
      </w:r>
      <w:r w:rsidR="00CD6654">
        <w:t>7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3D1676">
        <w:t xml:space="preserve">23.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CD6654">
        <w:t>EXPLETUS 94 d.o.o., Split, Katalinićev prilaz 4, OIB: 36342427937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3D1676">
        <w:t xml:space="preserve">9. svibnja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A93497">
        <w:t>190</w:t>
      </w:r>
      <w:r w:rsidR="003D1676">
        <w:t>.</w:t>
      </w:r>
      <w:r w:rsidR="00A93497">
        <w:t>355,79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A93497">
        <w:t>1925</w:t>
      </w:r>
      <w:r w:rsidRPr="00F14A92">
        <w:t xml:space="preserve"> dana.</w:t>
      </w:r>
    </w:p>
    <w:p w:rsidRDefault="00C67953" w:rsidP="00407841" w:rsidR="00407841" w:rsidRPr="00F14A92">
      <w:pPr>
        <w:ind w:firstLine="708"/>
        <w:jc w:val="both"/>
      </w:pPr>
      <w:r>
        <w:t>Sud nema podatak iz kojih prozlazi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3D1676">
        <w:rPr>
          <w:b/>
        </w:rPr>
        <w:t>2</w:t>
      </w:r>
      <w:r w:rsidR="00CD6654">
        <w:rPr>
          <w:b/>
        </w:rPr>
        <w:t>8</w:t>
      </w:r>
      <w:r w:rsidR="003D1676">
        <w:rPr>
          <w:b/>
        </w:rPr>
        <w:t>. lipnja</w:t>
      </w:r>
      <w:r w:rsidR="00FF4F62">
        <w:rPr>
          <w:b/>
        </w:rPr>
        <w:t xml:space="preserve">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EA6">
          <w:rPr>
            <w:noProof/>
          </w:rPr>
          <w:t>2</w:t>
        </w:r>
        <w:r>
          <w:fldChar w:fldCharType="end"/>
        </w:r>
        <w:r w:rsidR="005D7505">
          <w:t xml:space="preserve"> </w:t>
        </w:r>
        <w:r w:rsidR="005D7505">
          <w:tab/>
        </w:r>
        <w:r w:rsidR="005D7505">
          <w:tab/>
          <w:t>Posl.br. 7.St.84</w:t>
        </w:r>
        <w:r w:rsidR="00CD6654">
          <w:t>7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A5D1D"/>
    <w:rsid w:val="001B47A7"/>
    <w:rsid w:val="00205AA3"/>
    <w:rsid w:val="002D78E4"/>
    <w:rsid w:val="003D1676"/>
    <w:rsid w:val="003D731C"/>
    <w:rsid w:val="00407841"/>
    <w:rsid w:val="00443432"/>
    <w:rsid w:val="004634EE"/>
    <w:rsid w:val="004778A7"/>
    <w:rsid w:val="00550A50"/>
    <w:rsid w:val="00583F5B"/>
    <w:rsid w:val="005C12B7"/>
    <w:rsid w:val="005D7505"/>
    <w:rsid w:val="0065181B"/>
    <w:rsid w:val="007634B0"/>
    <w:rsid w:val="00772BD0"/>
    <w:rsid w:val="00896A3D"/>
    <w:rsid w:val="009D5071"/>
    <w:rsid w:val="00A126EF"/>
    <w:rsid w:val="00A93497"/>
    <w:rsid w:val="00BA3950"/>
    <w:rsid w:val="00C67953"/>
    <w:rsid w:val="00CC5486"/>
    <w:rsid w:val="00CD6654"/>
    <w:rsid w:val="00D2067C"/>
    <w:rsid w:val="00D6056F"/>
    <w:rsid w:val="00DE5301"/>
    <w:rsid w:val="00EA5C88"/>
    <w:rsid w:val="00F11C3A"/>
    <w:rsid w:val="00F14A92"/>
    <w:rsid w:val="00FB4EA6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E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EA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EA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EA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E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EA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EA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EA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EXPLETUS 94 d.o.o. za montažu, usluge i trgovinu</izvorni_sadrzaj>
    <derivirana_varijabla naziv="DomainObject.Predmet.ProtustrankaFormated_1">  EXPLETUS 94 d.o.o. za montažu, usluge i trgovinu</derivirana_varijabla>
  </DomainObject.Predmet.ProtustrankaFormated>
  <DomainObject.Predmet.ProtustrankaFormatedOIB>
    <izvorni_sadrzaj>  EXPLETUS 94 d.o.o. za montažu, usluge i trgovinu, OIB 36342427937</izvorni_sadrzaj>
    <derivirana_varijabla naziv="DomainObject.Predmet.ProtustrankaFormatedOIB_1">  EXPLETUS 94 d.o.o. za montažu, usluge i trgovinu, OIB 36342427937</derivirana_varijabla>
  </DomainObject.Predmet.ProtustrankaFormatedOIB>
  <DomainObject.Predmet.ProtustrankaFormatedWithAdress>
    <izvorni_sadrzaj> EXPLETUS 94 d.o.o. za montažu, usluge i trgovinu, Katalinićev prilaz 4, 21000 Split</izvorni_sadrzaj>
    <derivirana_varijabla naziv="DomainObject.Predmet.ProtustrankaFormatedWithAdress_1"> EXPLETUS 94 d.o.o. za montažu, usluge i trgovinu, Katalinićev prilaz 4, 21000 Split</derivirana_varijabla>
  </DomainObject.Predmet.ProtustrankaFormatedWithAdress>
  <DomainObject.Predmet.ProtustrankaFormatedWithAdressOIB>
    <izvorni_sadrzaj> EXPLETUS 94 d.o.o. za montažu, usluge i trgovinu, OIB 36342427937, Katalinićev prilaz 4, 21000 Split</izvorni_sadrzaj>
    <derivirana_varijabla naziv="DomainObject.Predmet.ProtustrankaFormatedWithAdressOIB_1"> EXPLETUS 94 d.o.o. za montažu, usluge i trgovinu, OIB 36342427937, Katalinićev prilaz 4, 21000 Split</derivirana_varijabla>
  </DomainObject.Predmet.ProtustrankaFormatedWithAdressOIB>
  <DomainObject.Predmet.ProtustrankaWithAdress>
    <izvorni_sadrzaj>EXPLETUS 94 d.o.o. za montažu, usluge i trgovinu Katalinićev prilaz 4, 21000 Split</izvorni_sadrzaj>
    <derivirana_varijabla naziv="DomainObject.Predmet.ProtustrankaWithAdress_1">EXPLETUS 94 d.o.o. za montažu, usluge i trgovinu Katalinićev prilaz 4, 21000 Split</derivirana_varijabla>
  </DomainObject.Predmet.ProtustrankaWithAdress>
  <DomainObject.Predmet.ProtustrankaWithAdressOIB>
    <izvorni_sadrzaj>EXPLETUS 94 d.o.o. za montažu, usluge i trgovinu, OIB 36342427937, Katalinićev prilaz 4, 21000 Split</izvorni_sadrzaj>
    <derivirana_varijabla naziv="DomainObject.Predmet.ProtustrankaWithAdressOIB_1">EXPLETUS 94 d.o.o. za montažu, usluge i trgovinu, OIB 36342427937, Katalinićev prilaz 4, 21000 Split</derivirana_varijabla>
  </DomainObject.Predmet.ProtustrankaWithAdressOIB>
  <DomainObject.Predmet.ProtustrankaNazivFormated>
    <izvorni_sadrzaj>EXPLETUS 94 d.o.o. za montažu, usluge i trgovinu</izvorni_sadrzaj>
    <derivirana_varijabla naziv="DomainObject.Predmet.ProtustrankaNazivFormated_1">EXPLETUS 94 d.o.o. za montažu, usluge i trgovinu</derivirana_varijabla>
  </DomainObject.Predmet.ProtustrankaNazivFormated>
  <DomainObject.Predmet.ProtustrankaNazivFormatedOIB>
    <izvorni_sadrzaj>EXPLETUS 94 d.o.o. za montažu, usluge i trgovinu, OIB 36342427937</izvorni_sadrzaj>
    <derivirana_varijabla naziv="DomainObject.Predmet.ProtustrankaNazivFormatedOIB_1">EXPLETUS 94 d.o.o. za montažu, usluge i trgovinu, OIB 36342427937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190355.79</izvorni_sadrzaj>
    <derivirana_varijabla naziv="DomainObject.Predmet.TrenutnaVrijednost_1">190355.79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EXPLETUS 94 d.o.o. za montažu, usluge i trgovinu</item>
    </izvorni_sadrzaj>
    <derivirana_varijabla naziv="DomainObject.Predmet.ProtuStrankaListFormated_1">
      <item>EXPLETUS 94 d.o.o. za montažu, usluge i trgovinu</item>
    </derivirana_varijabla>
  </DomainObject.Predmet.ProtuStrankaListFormated>
  <DomainObject.Predmet.ProtuStrankaListFormatedOIB>
    <izvorni_sadrzaj>
      <item>EXPLETUS 94 d.o.o. za montažu, usluge i trgovinu, OIB 36342427937</item>
    </izvorni_sadrzaj>
    <derivirana_varijabla naziv="DomainObject.Predmet.ProtuStrankaListFormatedOIB_1">
      <item>EXPLETUS 94 d.o.o. za montažu, usluge i trgovinu, OIB 36342427937</item>
    </derivirana_varijabla>
  </DomainObject.Predmet.ProtuStrankaListFormatedOIB>
  <DomainObject.Predmet.ProtuStrankaListFormatedWithAdress>
    <izvorni_sadrzaj>
      <item>EXPLETUS 94 d.o.o. za montažu, usluge i trgovinu, Katalinićev prilaz 4, 21000 Split</item>
    </izvorni_sadrzaj>
    <derivirana_varijabla naziv="DomainObject.Predmet.ProtuStrankaListFormatedWithAdress_1">
      <item>EXPLETUS 94 d.o.o. za montažu, usluge i trgovinu, Katalinićev prilaz 4, 21000 Split</item>
    </derivirana_varijabla>
  </DomainObject.Predmet.ProtuStrankaListFormatedWithAdress>
  <DomainObject.Predmet.ProtuStrankaListFormatedWithAdressOIB>
    <izvorni_sadrzaj>
      <item>EXPLETUS 94 d.o.o. za montažu, usluge i trgovinu, OIB 36342427937, Katalinićev prilaz 4, 21000 Split</item>
    </izvorni_sadrzaj>
    <derivirana_varijabla naziv="DomainObject.Predmet.ProtuStrankaListFormatedWithAdressOIB_1">
      <item>EXPLETUS 94 d.o.o. za montažu, usluge i trgovinu, OIB 36342427937, Katalinićev prilaz 4, 21000 Split</item>
    </derivirana_varijabla>
  </DomainObject.Predmet.ProtuStrankaListFormatedWithAdressOIB>
  <DomainObject.Predmet.ProtuStrankaListNazivFormated>
    <izvorni_sadrzaj>
      <item>EXPLETUS 94 d.o.o. za montažu, usluge i trgovinu</item>
    </izvorni_sadrzaj>
    <derivirana_varijabla naziv="DomainObject.Predmet.ProtuStrankaListNazivFormated_1">
      <item>EXPLETUS 94 d.o.o. za montažu, usluge i trgovinu</item>
    </derivirana_varijabla>
  </DomainObject.Predmet.ProtuStrankaListNazivFormated>
  <DomainObject.Predmet.ProtuStrankaListNazivFormatedOIB>
    <izvorni_sadrzaj>
      <item>EXPLETUS 94 d.o.o. za montažu, usluge i trgovinu, OIB 36342427937</item>
    </izvorni_sadrzaj>
    <derivirana_varijabla naziv="DomainObject.Predmet.ProtuStrankaListNazivFormatedOIB_1">
      <item>EXPLETUS 94 d.o.o. za montažu, usluge i trgovinu, OIB 36342427937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EXPLETUS 94 d.o.o. za montažu, usluge i trgovinu</izvorni_sadrzaj>
    <derivirana_varijabla naziv="DomainObject.Predmet.ProtustrankaIDrugi_1">EXPLETUS 94 d.o.o. za montažu, usluge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EXPLETUS 94 d.o.o. za montažu, usluge i trgovinu, OIB 36342427937, Katalinićev prilaz 4, 21000 Split</izvorni_sadrzaj>
    <derivirana_varijabla naziv="DomainObject.Predmet.ProtustrankaIDrugiAdressOIB_1">EXPLETUS 94 d.o.o. za montažu, usluge i trgovinu, OIB 36342427937, Katalinićev prilaz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EXPLETUS 94 d.o.o. za montažu, usluge i trgovinu</item>
      <item>FINANCIJSKA AGENCIJA, PODRUŽNICA SPLIT</item>
    </izvorni_sadrzaj>
    <derivirana_varijabla naziv="DomainObject.Predmet.SudioniciListNaziv_1">
      <item>EXPLETUS 94 d.o.o. za montažu, usluge i trgovinu</item>
      <item>FINANCIJSKA AGENCIJA, PODRUŽNICA SPLIT</item>
    </derivirana_varijabla>
  </DomainObject.Predmet.SudioniciListNaziv>
  <DomainObject.Predmet.SudioniciListAdressOIB>
    <izvorni_sadrzaj>
      <item>EXPLETUS 94 d.o.o. za montažu, usluge i trgovinu, OIB 36342427937, Katalinićev prilaz 4,21000 Split</item>
      <item>FINANCIJSKA AGENCIJA, PODRUŽNICA SPLIT, OIB 85821130368, Mažuranićevo šetalište 24b,21000 Split</item>
    </izvorni_sadrzaj>
    <derivirana_varijabla naziv="DomainObject.Predmet.SudioniciListAdressOIB_1">
      <item>EXPLETUS 94 d.o.o. za montažu, usluge i trgovinu, OIB 36342427937, Katalinićev prilaz 4,21000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36342427937</item>
      <item>, OIB 85821130368</item>
    </izvorni_sadrzaj>
    <derivirana_varijabla naziv="DomainObject.Predmet.SudioniciListNazivOIB_1">
      <item>, OIB 36342427937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3462</properties:Characters>
  <properties:Lines>91</properties:Lines>
  <properties:Paragraphs>35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2016-06-28T09:50:00Z</dcterms:created>
  <dc:creator>Diana Butigan Granić</dc:creator>
  <cp:lastModifiedBy>Mara Marčinko</cp:lastModifiedBy>
  <cp:lastPrinted>2016-06-23T11:32:00Z</cp:lastPrinted>
  <dcterms:modified xmlns:xsi="http://www.w3.org/2001/XMLSchema-instance" xsi:type="dcterms:W3CDTF">2016-06-28T10:18:00Z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