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31aa" w14:paraId="9b631aa" w:rsidRDefault="003E020D" w:rsidP="003E020D" w:rsidR="00A07532">
      <w:pPr>
        <w:jc w:val="right"/>
        <w15:collapsed w:val="false"/>
      </w:pPr>
      <w:r>
        <w:t>Broj: 6 St-</w:t>
      </w:r>
      <w:r w:rsidR="000E533F">
        <w:t>45/15-188</w:t>
      </w:r>
    </w:p>
    <w:p w:rsidRDefault="00A8142F" w:rsidP="00A8142F" w:rsidR="00A8142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REPUBLIKA HRVATSKA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/>
    <w:p w:rsidRDefault="00A07532" w:rsidP="003E020D" w:rsidR="004713CE">
      <w:pPr>
        <w:pStyle w:val="Tijeloteksta"/>
        <w:ind w:firstLine="708"/>
      </w:pPr>
      <w:r>
        <w:t>Trgovački sud u Osijeku, po stečajno</w:t>
      </w:r>
      <w:r w:rsidR="002410C3">
        <w:t>j sutkinji</w:t>
      </w:r>
      <w:r>
        <w:t xml:space="preserve"> </w:t>
      </w:r>
      <w:r w:rsidR="003E020D">
        <w:t>Nadi Roso</w:t>
      </w:r>
      <w:r>
        <w:t xml:space="preserve">, u stečajnom </w:t>
      </w:r>
      <w:r w:rsidR="003E020D">
        <w:t xml:space="preserve">predmetu </w:t>
      </w:r>
      <w:r w:rsidR="002E09C0">
        <w:t>stečajnog dužnika</w:t>
      </w:r>
      <w:r w:rsidR="002E09C0" w:rsidRPr="002E09C0">
        <w:rPr>
          <w:b/>
        </w:rPr>
        <w:t xml:space="preserve">: </w:t>
      </w:r>
      <w:r w:rsidR="000E533F">
        <w:rPr>
          <w:b/>
        </w:rPr>
        <w:t>DOM d.o.o. „u stečaju“ Darda, Vatroslava Lisinskog 7, OIB: 80841651614, MBS: 030075466</w:t>
      </w:r>
      <w:r w:rsidR="00A8142F">
        <w:t xml:space="preserve">, </w:t>
      </w:r>
      <w:r w:rsidR="003E020D">
        <w:t xml:space="preserve">dana  </w:t>
      </w:r>
      <w:r w:rsidR="000E533F">
        <w:t>8. rujna</w:t>
      </w:r>
      <w:r w:rsidR="00586BC5">
        <w:t xml:space="preserve"> 2017. g.,</w:t>
      </w:r>
    </w:p>
    <w:p w:rsidRDefault="003E020D" w:rsidP="00C47B22" w:rsidR="002410C3">
      <w:pPr>
        <w:pStyle w:val="Tijeloteksta"/>
        <w:ind w:firstLine="708"/>
      </w:pPr>
      <w:r>
        <w:t xml:space="preserve">        </w:t>
      </w:r>
    </w:p>
    <w:p w:rsidRDefault="00512436" w:rsidP="00C47B22" w:rsidR="00512436" w:rsidRPr="00C47B22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2410C3" w:rsidP="00A07532" w:rsidR="002410C3"/>
    <w:p w:rsidRDefault="00512436" w:rsidP="00A07532" w:rsidR="00512436"/>
    <w:p w:rsidRDefault="008F1EA2" w:rsidP="008F1EA2" w:rsidR="008F1EA2">
      <w:pPr>
        <w:pStyle w:val="Odlomakpopisa"/>
        <w:numPr>
          <w:ilvl w:val="0"/>
          <w:numId w:val="5"/>
        </w:numPr>
        <w:jc w:val="both"/>
      </w:pPr>
      <w:r>
        <w:t>Poziva se punomoćni</w:t>
      </w:r>
      <w:r w:rsidR="000E533F">
        <w:t xml:space="preserve">k Marko </w:t>
      </w:r>
      <w:proofErr w:type="spellStart"/>
      <w:r w:rsidR="000E533F">
        <w:t>Pleš</w:t>
      </w:r>
      <w:proofErr w:type="spellEnd"/>
      <w:r w:rsidR="000E533F">
        <w:t xml:space="preserve"> odvjetnik iz Osijeka</w:t>
      </w:r>
      <w:r>
        <w:t xml:space="preserve"> stečajn</w:t>
      </w:r>
      <w:r w:rsidR="000E533F">
        <w:t xml:space="preserve">ih vjerovnika Josip Grubišić, Smiljana Grubišić, Zdravka Zorić – </w:t>
      </w:r>
      <w:proofErr w:type="spellStart"/>
      <w:r w:rsidR="000E533F">
        <w:t>Ljubej</w:t>
      </w:r>
      <w:proofErr w:type="spellEnd"/>
      <w:r w:rsidR="000E533F">
        <w:t xml:space="preserve"> iz Osijeka, Dragutin </w:t>
      </w:r>
      <w:proofErr w:type="spellStart"/>
      <w:r w:rsidR="000E533F">
        <w:t>Ljubej</w:t>
      </w:r>
      <w:proofErr w:type="spellEnd"/>
      <w:r w:rsidR="000E533F">
        <w:t xml:space="preserve"> iz Darde te pravne osobe Silba d.o.o.</w:t>
      </w:r>
      <w:r>
        <w:t xml:space="preserve">, da u roku od 3 dana od dana primitka ovog </w:t>
      </w:r>
      <w:r w:rsidR="000E533F">
        <w:t>zaključka</w:t>
      </w:r>
      <w:r>
        <w:t xml:space="preserve"> podnese valjanu punomoć za zastupanje </w:t>
      </w:r>
      <w:r w:rsidR="000E533F">
        <w:t xml:space="preserve">navedenih stečajnih vjerovnika te pravne osobe Silba d.o.o. </w:t>
      </w:r>
      <w:r>
        <w:t>budući da ista nije priložena u spisu St-</w:t>
      </w:r>
      <w:r w:rsidR="000E533F">
        <w:t>45/15</w:t>
      </w:r>
      <w:r>
        <w:t xml:space="preserve"> stečajnog dužnika </w:t>
      </w:r>
      <w:r w:rsidR="000E533F" w:rsidRPr="000E533F">
        <w:t>DOM d.o.o. „u stečaju“ Darda, Vatroslava Lisinskog 7, OIB: 80841651614, MBS: 030075466</w:t>
      </w:r>
      <w:r>
        <w:t xml:space="preserve">. </w:t>
      </w:r>
    </w:p>
    <w:p w:rsidRDefault="008F1EA2" w:rsidP="008F1EA2" w:rsidR="008F1EA2">
      <w:pPr>
        <w:jc w:val="both"/>
      </w:pPr>
    </w:p>
    <w:p w:rsidRDefault="008F1EA2" w:rsidP="000E533F" w:rsidR="00586BC5" w:rsidRPr="00586BC5">
      <w:pPr>
        <w:pStyle w:val="Odlomakpopisa"/>
        <w:numPr>
          <w:ilvl w:val="0"/>
          <w:numId w:val="5"/>
        </w:numPr>
        <w:jc w:val="both"/>
      </w:pPr>
      <w:r>
        <w:t>Ukoliko punomoćni</w:t>
      </w:r>
      <w:r w:rsidR="000E533F">
        <w:t xml:space="preserve">k Marko </w:t>
      </w:r>
      <w:proofErr w:type="spellStart"/>
      <w:r w:rsidR="000E533F">
        <w:t>Pleš</w:t>
      </w:r>
      <w:proofErr w:type="spellEnd"/>
      <w:r w:rsidR="000E533F">
        <w:t xml:space="preserve"> odvjetnik iz Osijeka </w:t>
      </w:r>
      <w:r>
        <w:t xml:space="preserve">ne postupi po nalogu suda iz točke 1 ovog </w:t>
      </w:r>
      <w:r w:rsidR="000E533F">
        <w:t>zaključka</w:t>
      </w:r>
      <w:r>
        <w:t>, sud će ukinuti radnje što ih je ta</w:t>
      </w:r>
      <w:r w:rsidR="000E533F">
        <w:t>j punomoćnik – odvjetnik poduzeo</w:t>
      </w:r>
      <w:r>
        <w:t xml:space="preserve"> – odbaciti </w:t>
      </w:r>
      <w:r w:rsidR="000E533F">
        <w:t>podnesak od 7. rujna 2017. g.</w:t>
      </w:r>
      <w:r>
        <w:t>, a sukladno čl. 109 ZPP-a u vezi s čl. 10 SZ, osim ako stečajni vjerovni</w:t>
      </w:r>
      <w:r w:rsidR="000E533F">
        <w:t>ci te navedena pravna osoba</w:t>
      </w:r>
      <w:r>
        <w:t xml:space="preserve"> naknadno ne odobr</w:t>
      </w:r>
      <w:r w:rsidR="000E533F">
        <w:t>e</w:t>
      </w:r>
      <w:r>
        <w:t xml:space="preserve"> tu radnju (čl. 98 ZPP-a).</w:t>
      </w:r>
    </w:p>
    <w:p w:rsidRDefault="00512436" w:rsidP="00512436" w:rsidR="00512436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0E533F">
        <w:t>8. rujna</w:t>
      </w:r>
      <w:r w:rsidR="00586BC5">
        <w:t xml:space="preserve"> 2017.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512436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0E533F" w:rsidP="006D2F4E" w:rsidR="008F1EA2">
      <w:pPr>
        <w:pStyle w:val="Odlomakpopisa"/>
        <w:numPr>
          <w:ilvl w:val="0"/>
          <w:numId w:val="1"/>
        </w:numPr>
      </w:pPr>
      <w:proofErr w:type="spellStart"/>
      <w:r>
        <w:t>Odvj</w:t>
      </w:r>
      <w:proofErr w:type="spellEnd"/>
      <w:r>
        <w:t xml:space="preserve">. Marko </w:t>
      </w:r>
      <w:proofErr w:type="spellStart"/>
      <w:r>
        <w:t>Pleš</w:t>
      </w:r>
      <w:proofErr w:type="spellEnd"/>
      <w:r>
        <w:t xml:space="preserve">, Osijek, </w:t>
      </w:r>
      <w:proofErr w:type="spellStart"/>
      <w:r>
        <w:t>Gundulićeva</w:t>
      </w:r>
      <w:proofErr w:type="spellEnd"/>
      <w:r>
        <w:t xml:space="preserve"> 36B/II</w:t>
      </w:r>
    </w:p>
    <w:p w:rsidRDefault="000E533F" w:rsidP="006D2F4E" w:rsidR="000E533F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pl. uz podnesak pun.-odvjetnika s pril. od 7.9.2017. g. (str.-1093-1096 spisa)</w:t>
      </w:r>
    </w:p>
    <w:p w:rsidRDefault="000E533F" w:rsidP="006D2F4E" w:rsidR="004713CE">
      <w:pPr>
        <w:pStyle w:val="Odlomakpopisa"/>
        <w:numPr>
          <w:ilvl w:val="0"/>
          <w:numId w:val="1"/>
        </w:numPr>
      </w:pPr>
      <w:r>
        <w:t>R-15.9.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4713CE" w:rsidP="00BA0612" w:rsidR="004713CE"/>
    <w:p w:rsidRDefault="00BA0612" w:rsidP="00BA0612" w:rsidR="00BA0612"/>
    <w:p w:rsidRDefault="009F221E" w:rsidP="00087EED" w:rsidR="00BA0612" w:rsidRPr="00F92416">
      <w:pPr>
        <w:ind w:left="6372"/>
      </w:pPr>
      <w:r>
        <w:t xml:space="preserve">  </w:t>
      </w:r>
      <w:r w:rsidR="00BA0612">
        <w:t xml:space="preserve">  </w:t>
      </w:r>
      <w:bookmarkStart w:name="_GoBack" w:id="0"/>
      <w:bookmarkEnd w:id="0"/>
    </w:p>
    <w:p w:rsidRDefault="00BA0612" w:rsidP="00BA0612" w:rsidR="00BA0612"/>
    <w:p w:rsidRDefault="00BA0612" w:rsidP="00BA0612" w:rsidR="00BA0612"/>
    <w:p w:rsidRDefault="00BA0612" w:rsidP="00BA0612" w:rsidR="00BA0612"/>
    <w:p w:rsidRDefault="00BA0612" w:rsidP="00BA0612" w:rsidR="00BA0612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498A7ED7"/>
    <w:multiLevelType w:val="hybridMultilevel"/>
    <w:tmpl w:val="902A3628"/>
    <w:lvl w:tplc="F90E59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7EED"/>
    <w:rsid w:val="000B127F"/>
    <w:rsid w:val="000E533F"/>
    <w:rsid w:val="00193CDF"/>
    <w:rsid w:val="002410C3"/>
    <w:rsid w:val="002760FA"/>
    <w:rsid w:val="0028496B"/>
    <w:rsid w:val="002E09C0"/>
    <w:rsid w:val="00313A48"/>
    <w:rsid w:val="00342CA8"/>
    <w:rsid w:val="003E020D"/>
    <w:rsid w:val="004571B5"/>
    <w:rsid w:val="004713CE"/>
    <w:rsid w:val="00512436"/>
    <w:rsid w:val="00513D19"/>
    <w:rsid w:val="00533068"/>
    <w:rsid w:val="00586BC5"/>
    <w:rsid w:val="005B1B29"/>
    <w:rsid w:val="00621DFD"/>
    <w:rsid w:val="0066445B"/>
    <w:rsid w:val="0068007C"/>
    <w:rsid w:val="006D2F4E"/>
    <w:rsid w:val="00756F2C"/>
    <w:rsid w:val="007C78B9"/>
    <w:rsid w:val="007F60F2"/>
    <w:rsid w:val="008214D8"/>
    <w:rsid w:val="00892557"/>
    <w:rsid w:val="008A371A"/>
    <w:rsid w:val="008E37AC"/>
    <w:rsid w:val="008F1EA2"/>
    <w:rsid w:val="00924F04"/>
    <w:rsid w:val="009C5C21"/>
    <w:rsid w:val="009F221E"/>
    <w:rsid w:val="00A07532"/>
    <w:rsid w:val="00A551D2"/>
    <w:rsid w:val="00A8142F"/>
    <w:rsid w:val="00BA0612"/>
    <w:rsid w:val="00C06C57"/>
    <w:rsid w:val="00C47B22"/>
    <w:rsid w:val="00CA38CE"/>
    <w:rsid w:val="00DB052E"/>
    <w:rsid w:val="00DC1E42"/>
    <w:rsid w:val="00DE3C0B"/>
    <w:rsid w:val="00EC46B9"/>
    <w:rsid w:val="00EE4E73"/>
    <w:rsid w:val="00F168F0"/>
    <w:rsid w:val="00F4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E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E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73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1280</properties:Characters>
  <properties:Lines>67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2017-04-10T10:59:00Z</dcterms:created>
  <dc:creator>wsadmin</dc:creator>
  <cp:lastModifiedBy>Danijela Sekulić</cp:lastModifiedBy>
  <cp:lastPrinted>2017-09-08T08:43:00Z</cp:lastPrinted>
  <dcterms:modified xmlns:xsi="http://www.w3.org/2001/XMLSchema-instance" xsi:type="dcterms:W3CDTF">2017-09-08T08:45:00Z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