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44bc" w14:paraId="bad44bc" w:rsidRDefault="00E769E0" w:rsidP="00E769E0" w:rsidR="00E769E0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9E0" w:rsidP="00E769E0" w:rsidR="00E769E0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69E0" w:rsidP="00E769E0" w:rsidR="00E769E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69E0" w:rsidP="00E769E0" w:rsidR="00E769E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69E0" w:rsidP="00E769E0" w:rsidR="00E769E0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69E0" w:rsidP="00E769E0" w:rsidR="00E769E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E769E0" w:rsidP="00E769E0" w:rsidR="00E769E0" w:rsidRPr="007912E1">
      <w:pPr>
        <w:jc w:val="center"/>
        <w:rPr>
          <w:rFonts w:cs="Times New Roman" w:eastAsia="Times New Roman"/>
          <w:szCs w:val="24"/>
        </w:rPr>
      </w:pPr>
    </w:p>
    <w:p w:rsidRDefault="00E769E0" w:rsidP="00E769E0" w:rsidR="00E769E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E769E0" w:rsidP="00E769E0" w:rsidR="00E769E0" w:rsidRPr="007912E1">
      <w:pPr>
        <w:rPr>
          <w:rFonts w:cs="Times New Roman" w:eastAsia="Times New Roman"/>
          <w:szCs w:val="24"/>
        </w:rPr>
      </w:pPr>
    </w:p>
    <w:p w:rsidRDefault="00E769E0" w:rsidP="00E769E0" w:rsidR="00E769E0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15669 od 2.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SVIJET PLESA d. o. o. Pula, Ivančićeva 3 A, OIB 59723444757, MBS 040277172, 13</w:t>
      </w:r>
      <w:r w:rsidRPr="007912E1">
        <w:rPr>
          <w:rFonts w:eastAsiaTheme="minorHAnsi"/>
          <w:lang w:eastAsia="en-US"/>
        </w:rPr>
        <w:t>. siječnja 2016.</w:t>
      </w:r>
    </w:p>
    <w:p w:rsidRDefault="00E769E0" w:rsidP="00E769E0" w:rsidR="00E769E0" w:rsidRPr="005C6FF9">
      <w:pPr>
        <w:ind w:firstLine="708"/>
        <w:rPr>
          <w:rFonts w:eastAsiaTheme="minorHAnsi"/>
          <w:lang w:eastAsia="en-US"/>
        </w:rPr>
      </w:pPr>
    </w:p>
    <w:p w:rsidRDefault="00E769E0" w:rsidP="00E769E0" w:rsidR="00E769E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E769E0" w:rsidP="00E769E0" w:rsidR="00E769E0" w:rsidRPr="007912E1">
      <w:pPr>
        <w:rPr>
          <w:rFonts w:cs="Times New Roman" w:eastAsia="Times New Roman"/>
          <w:szCs w:val="24"/>
        </w:rPr>
      </w:pPr>
    </w:p>
    <w:p w:rsidRDefault="00E769E0" w:rsidP="00E769E0" w:rsidR="00E769E0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SVIJET PLESA d. o. o. Pula, Ivančićeva 3 A, OIB 59723444757, MBS 040277172.</w:t>
      </w:r>
    </w:p>
    <w:p w:rsidRDefault="00E769E0" w:rsidP="00E769E0" w:rsidR="00E769E0">
      <w:pPr>
        <w:ind w:firstLine="708"/>
        <w:rPr>
          <w:rFonts w:eastAsiaTheme="minorHAnsi"/>
          <w:lang w:eastAsia="en-US"/>
        </w:rPr>
      </w:pPr>
    </w:p>
    <w:p w:rsidRDefault="00E769E0" w:rsidP="00E769E0" w:rsidR="00E769E0">
      <w:pPr>
        <w:ind w:firstLine="708"/>
        <w:rPr>
          <w:rFonts w:eastAsiaTheme="minorHAnsi"/>
          <w:lang w:eastAsia="en-US"/>
        </w:rPr>
      </w:pPr>
    </w:p>
    <w:p w:rsidRDefault="00E769E0" w:rsidP="00E769E0" w:rsidR="00E769E0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E769E0" w:rsidP="00E769E0" w:rsidR="00E769E0" w:rsidRPr="007912E1">
      <w:pPr>
        <w:ind w:firstLine="708"/>
        <w:rPr>
          <w:rFonts w:cs="Times New Roman" w:eastAsia="Times New Roman"/>
          <w:szCs w:val="24"/>
        </w:rPr>
      </w:pPr>
    </w:p>
    <w:p w:rsidRDefault="00E769E0" w:rsidP="00E769E0" w:rsidR="00E769E0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SVIJET PLESA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603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3.714,97 </w:t>
      </w:r>
      <w:r w:rsidRPr="007912E1">
        <w:rPr>
          <w:rFonts w:cs="Times New Roman" w:eastAsia="Times New Roman"/>
          <w:szCs w:val="24"/>
        </w:rPr>
        <w:t>kuna.</w:t>
      </w:r>
    </w:p>
    <w:p w:rsidRDefault="00E769E0" w:rsidP="00E769E0" w:rsidR="00E769E0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769E0" w:rsidP="00E769E0" w:rsidR="00E769E0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Tt-15/6874-1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E769E0" w:rsidP="00E769E0" w:rsidR="00E769E0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E769E0" w:rsidP="00E769E0" w:rsidR="00E769E0" w:rsidRPr="007912E1">
      <w:pPr>
        <w:ind w:firstLine="708"/>
        <w:rPr>
          <w:rFonts w:cs="Times New Roman" w:eastAsia="Times New Roman"/>
          <w:szCs w:val="24"/>
        </w:rPr>
      </w:pPr>
    </w:p>
    <w:p w:rsidRDefault="00E769E0" w:rsidP="00E769E0" w:rsidR="00E769E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E769E0" w:rsidP="00E769E0" w:rsidR="00E769E0" w:rsidRPr="007912E1">
      <w:pPr>
        <w:jc w:val="center"/>
        <w:rPr>
          <w:rFonts w:cs="Times New Roman" w:eastAsia="Times New Roman"/>
          <w:szCs w:val="24"/>
        </w:rPr>
      </w:pPr>
    </w:p>
    <w:p w:rsidRDefault="00E769E0" w:rsidP="00E769E0" w:rsidR="00E769E0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E769E0" w:rsidP="00E769E0" w:rsidR="00E769E0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075F9">
        <w:rPr>
          <w:rFonts w:cs="Times New Roman" w:eastAsia="Times New Roman"/>
          <w:szCs w:val="24"/>
        </w:rPr>
        <w:t>, v. r.</w:t>
      </w:r>
    </w:p>
    <w:p w:rsidRDefault="00E769E0" w:rsidP="00E769E0" w:rsidR="00E769E0">
      <w:pPr>
        <w:jc w:val="left"/>
        <w:rPr>
          <w:rFonts w:cs="Times New Roman" w:eastAsia="Times New Roman"/>
          <w:szCs w:val="24"/>
        </w:rPr>
      </w:pPr>
    </w:p>
    <w:p w:rsidRDefault="00E769E0" w:rsidP="00E769E0" w:rsidR="00E769E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E769E0" w:rsidP="00E769E0" w:rsidR="00E769E0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769E0" w:rsidP="00E769E0" w:rsidR="00E769E0">
      <w:pPr>
        <w:jc w:val="left"/>
        <w:rPr>
          <w:rFonts w:cs="Times New Roman" w:eastAsia="Times New Roman"/>
          <w:szCs w:val="24"/>
        </w:rPr>
      </w:pPr>
    </w:p>
    <w:p w:rsidRDefault="00E769E0" w:rsidP="00E769E0" w:rsidR="00E769E0">
      <w:pPr>
        <w:jc w:val="left"/>
        <w:rPr>
          <w:rFonts w:cs="Times New Roman" w:eastAsia="Times New Roman"/>
          <w:szCs w:val="24"/>
        </w:rPr>
      </w:pPr>
    </w:p>
    <w:p w:rsidRDefault="00E769E0" w:rsidP="00E769E0" w:rsidR="00E769E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E769E0" w:rsidP="00E769E0" w:rsidR="00E769E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E769E0" w:rsidP="00E769E0" w:rsidR="00E769E0" w:rsidRPr="007912E1">
      <w:pPr>
        <w:rPr>
          <w:rFonts w:eastAsiaTheme="minorHAnsi"/>
          <w:lang w:eastAsia="en-US"/>
        </w:rPr>
      </w:pPr>
    </w:p>
    <w:p w:rsidRDefault="00E769E0" w:rsidP="00E769E0" w:rsidR="00E769E0" w:rsidRPr="007912E1">
      <w:pPr>
        <w:rPr>
          <w:rFonts w:eastAsiaTheme="minorHAnsi"/>
          <w:lang w:eastAsia="en-US"/>
        </w:rPr>
      </w:pPr>
    </w:p>
    <w:p w:rsidRDefault="00E769E0" w:rsidP="00E769E0" w:rsidR="00E769E0" w:rsidRPr="007912E1">
      <w:pPr>
        <w:rPr>
          <w:rFonts w:eastAsiaTheme="minorHAnsi"/>
          <w:lang w:eastAsia="en-US"/>
        </w:rPr>
      </w:pPr>
    </w:p>
    <w:p w:rsidRDefault="00E769E0" w:rsidP="00E769E0" w:rsidR="00E769E0" w:rsidRPr="007912E1">
      <w:pPr>
        <w:rPr>
          <w:rFonts w:eastAsiaTheme="minorHAnsi"/>
          <w:lang w:eastAsia="en-US"/>
        </w:rPr>
      </w:pPr>
    </w:p>
    <w:p w:rsidRDefault="00E769E0" w:rsidP="00E769E0" w:rsidR="00E769E0" w:rsidRPr="007912E1">
      <w:pPr>
        <w:rPr>
          <w:rFonts w:eastAsiaTheme="minorHAnsi"/>
          <w:lang w:eastAsia="en-US"/>
        </w:rPr>
      </w:pPr>
    </w:p>
    <w:p w:rsidRDefault="00E769E0" w:rsidP="00E769E0" w:rsidR="00E769E0" w:rsidRPr="007912E1">
      <w:pPr>
        <w:rPr>
          <w:rFonts w:eastAsiaTheme="minorHAnsi"/>
          <w:lang w:eastAsia="en-US"/>
        </w:rPr>
      </w:pPr>
    </w:p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 w:rsidRPr="007912E1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E769E0" w:rsidP="00E769E0" w:rsidR="00E769E0"/>
    <w:p w:rsidRDefault="003129CA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4E8" w:rsidP="00E769E0" w:rsidR="006114E8">
      <w:r>
        <w:separator/>
      </w:r>
    </w:p>
  </w:endnote>
  <w:endnote w:id="0" w:type="continuationSeparator">
    <w:p w:rsidRDefault="006114E8" w:rsidP="00E769E0" w:rsidR="0061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4E8" w:rsidP="00E769E0" w:rsidR="006114E8">
      <w:r>
        <w:separator/>
      </w:r>
    </w:p>
  </w:footnote>
  <w:footnote w:id="0" w:type="continuationSeparator">
    <w:p w:rsidRDefault="006114E8" w:rsidP="00E769E0" w:rsidR="0061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4E8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29C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E769E0">
      <w:rPr>
        <w:szCs w:val="24"/>
      </w:rPr>
      <w:t>96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4E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E769E0">
      <w:rPr>
        <w:szCs w:val="24"/>
      </w:rPr>
      <w:t>96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027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075F9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29C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114E8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1027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69E0"/>
    <w:rsid w:val="00E777F5"/>
    <w:rsid w:val="00EA31F5"/>
    <w:rsid w:val="00EB47F5"/>
    <w:rsid w:val="00EC1778"/>
    <w:rsid w:val="00EF35D9"/>
    <w:rsid w:val="00F029EA"/>
    <w:rsid w:val="00F05762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69E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69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69E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69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69E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69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69E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9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29C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29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29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69E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69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69E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69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69E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69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69E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9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29C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29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29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PLESA d.o.o. PULA</izvorni_sadrzaj>
    <derivirana_varijabla naziv="DomainObject.Predmet.ProtustrankaFormated_1">  SVIJET PLESA d.o.o. PULA</derivirana_varijabla>
  </DomainObject.Predmet.ProtustrankaFormated>
  <DomainObject.Predmet.ProtustrankaFormatedOIB>
    <izvorni_sadrzaj>  SVIJET PLESA d.o.o. PULA, OIB 59723444757</izvorni_sadrzaj>
    <derivirana_varijabla naziv="DomainObject.Predmet.ProtustrankaFormatedOIB_1">  SVIJET PLESA d.o.o. PULA, OIB 59723444757</derivirana_varijabla>
  </DomainObject.Predmet.ProtustrankaFormatedOIB>
  <DomainObject.Predmet.ProtustrankaFormatedWithAdress>
    <izvorni_sadrzaj> SVIJET PLESA d.o.o. PULA, Ivančićeva 3 A, 52100 Pula</izvorni_sadrzaj>
    <derivirana_varijabla naziv="DomainObject.Predmet.ProtustrankaFormatedWithAdress_1"> SVIJET PLESA d.o.o. PULA, Ivančićeva 3 A, 52100 Pula</derivirana_varijabla>
  </DomainObject.Predmet.ProtustrankaFormatedWithAdress>
  <DomainObject.Predmet.ProtustrankaFormatedWithAdressOIB>
    <izvorni_sadrzaj> SVIJET PLESA d.o.o. PULA, OIB 59723444757, Ivančićeva 3 A, 52100 Pula</izvorni_sadrzaj>
    <derivirana_varijabla naziv="DomainObject.Predmet.ProtustrankaFormatedWithAdressOIB_1"> SVIJET PLESA d.o.o. PULA, OIB 59723444757, Ivančićeva 3 A, 52100 Pula</derivirana_varijabla>
  </DomainObject.Predmet.ProtustrankaFormatedWithAdressOIB>
  <DomainObject.Predmet.ProtustrankaWithAdress>
    <izvorni_sadrzaj>SVIJET PLESA d.o.o. PULA Ivančićeva 3 A, 52100 Pula</izvorni_sadrzaj>
    <derivirana_varijabla naziv="DomainObject.Predmet.ProtustrankaWithAdress_1">SVIJET PLESA d.o.o. PULA Ivančićeva 3 A, 52100 Pula</derivirana_varijabla>
  </DomainObject.Predmet.ProtustrankaWithAdress>
  <DomainObject.Predmet.ProtustrankaWithAdressOIB>
    <izvorni_sadrzaj>SVIJET PLESA d.o.o. PULA, OIB 59723444757, Ivančićeva 3 A, 52100 Pula</izvorni_sadrzaj>
    <derivirana_varijabla naziv="DomainObject.Predmet.ProtustrankaWithAdressOIB_1">SVIJET PLESA d.o.o. PULA, OIB 59723444757, Ivančićeva 3 A, 52100 Pula</derivirana_varijabla>
  </DomainObject.Predmet.ProtustrankaWithAdressOIB>
  <DomainObject.Predmet.ProtustrankaNazivFormated>
    <izvorni_sadrzaj>SVIJET PLESA d.o.o. PULA</izvorni_sadrzaj>
    <derivirana_varijabla naziv="DomainObject.Predmet.ProtustrankaNazivFormated_1">SVIJET PLESA d.o.o. PULA</derivirana_varijabla>
  </DomainObject.Predmet.ProtustrankaNazivFormated>
  <DomainObject.Predmet.ProtustrankaNazivFormatedOIB>
    <izvorni_sadrzaj>SVIJET PLESA d.o.o. PULA, OIB 59723444757</izvorni_sadrzaj>
    <derivirana_varijabla naziv="DomainObject.Predmet.ProtustrankaNazivFormatedOIB_1">SVIJET PLESA d.o.o. PULA, OIB 59723444757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3714.97</izvorni_sadrzaj>
    <derivirana_varijabla naziv="DomainObject.Predmet.TrenutnaVrijednost_1">3714.97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SVIJET PLESA d.o.o. PULA</item>
    </izvorni_sadrzaj>
    <derivirana_varijabla naziv="DomainObject.Predmet.ProtuStrankaListFormated_1">
      <item>SVIJET PLESA d.o.o. PULA</item>
    </derivirana_varijabla>
  </DomainObject.Predmet.ProtuStrankaListFormated>
  <DomainObject.Predmet.ProtuStrankaListFormatedOIB>
    <izvorni_sadrzaj>
      <item>SVIJET PLESA d.o.o. PULA, OIB 59723444757</item>
    </izvorni_sadrzaj>
    <derivirana_varijabla naziv="DomainObject.Predmet.ProtuStrankaListFormatedOIB_1">
      <item>SVIJET PLESA d.o.o. PULA, OIB 59723444757</item>
    </derivirana_varijabla>
  </DomainObject.Predmet.ProtuStrankaListFormatedOIB>
  <DomainObject.Predmet.ProtuStrankaListFormatedWithAdress>
    <izvorni_sadrzaj>
      <item>SVIJET PLESA d.o.o. PULA, Ivančićeva 3 A, 52100 Pula</item>
    </izvorni_sadrzaj>
    <derivirana_varijabla naziv="DomainObject.Predmet.ProtuStrankaListFormatedWithAdress_1">
      <item>SVIJET PLESA d.o.o. PULA, Ivančićeva 3 A, 52100 Pula</item>
    </derivirana_varijabla>
  </DomainObject.Predmet.ProtuStrankaListFormatedWithAdress>
  <DomainObject.Predmet.ProtuStrankaListFormatedWithAdressOIB>
    <izvorni_sadrzaj>
      <item>SVIJET PLESA d.o.o. PULA, OIB 59723444757, Ivančićeva 3 A, 52100 Pula</item>
    </izvorni_sadrzaj>
    <derivirana_varijabla naziv="DomainObject.Predmet.ProtuStrankaListFormatedWithAdressOIB_1">
      <item>SVIJET PLESA d.o.o. PULA, OIB 59723444757, Ivančićeva 3 A, 52100 Pula</item>
    </derivirana_varijabla>
  </DomainObject.Predmet.ProtuStrankaListFormatedWithAdressOIB>
  <DomainObject.Predmet.ProtuStrankaListNazivFormated>
    <izvorni_sadrzaj>
      <item>SVIJET PLESA d.o.o. PULA</item>
    </izvorni_sadrzaj>
    <derivirana_varijabla naziv="DomainObject.Predmet.ProtuStrankaListNazivFormated_1">
      <item>SVIJET PLESA d.o.o. PULA</item>
    </derivirana_varijabla>
  </DomainObject.Predmet.ProtuStrankaListNazivFormated>
  <DomainObject.Predmet.ProtuStrankaListNazivFormatedOIB>
    <izvorni_sadrzaj>
      <item>SVIJET PLESA d.o.o. PULA, OIB 59723444757</item>
    </izvorni_sadrzaj>
    <derivirana_varijabla naziv="DomainObject.Predmet.ProtuStrankaListNazivFormatedOIB_1">
      <item>SVIJET PLESA d.o.o. PULA, OIB 59723444757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SVIJET PLESA d.o.o. PULA</izvorni_sadrzaj>
    <derivirana_varijabla naziv="DomainObject.Predmet.ProtustrankaIDrugi_1">SVIJET PLESA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SVIJET PLESA d.o.o. PULA, OIB 59723444757, Ivančićeva 3 A, 52100 Pula</izvorni_sadrzaj>
    <derivirana_varijabla naziv="DomainObject.Predmet.ProtustrankaIDrugiAdressOIB_1">SVIJET PLESA d.o.o. PULA, OIB 59723444757, Ivančićeva 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SVIJET PLESA d.o.o. PULA</item>
    </izvorni_sadrzaj>
    <derivirana_varijabla naziv="DomainObject.Predmet.SudioniciListNaziv_1">
      <item>FINANCIJSKA AGENCIJA, RC RIJEKA, PODRUŽNICA PULA, PULA</item>
      <item>SVIJET PLESA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SVIJET PLESA d.o.o. PULA, OIB 59723444757, Ivančićeva 3 A,52100 Pula</item>
    </izvorni_sadrzaj>
    <derivirana_varijabla naziv="DomainObject.Predmet.SudioniciListAdressOIB_1">
      <item>FINANCIJSKA AGENCIJA, RC RIJEKA, PODRUŽNICA PULA, PULA, OIB 85821130368, Giardini 5,52100 Pula</item>
      <item>SVIJET PLESA d.o.o. PULA, OIB 59723444757, Ivančićeva 3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59723444757</item>
    </izvorni_sadrzaj>
    <derivirana_varijabla naziv="DomainObject.Predmet.SudioniciListNazivOIB_1">
      <item>, OIB 85821130368</item>
      <item>, OIB 59723444757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2194</properties:Characters>
  <properties:Lines>96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2016-01-13T10:56:00Z</dcterms:created>
  <dc:creator>Mihaela Kaligari</dc:creator>
  <dc:description/>
  <cp:keywords/>
  <cp:lastModifiedBy>Sanja Prodan</cp:lastModifiedBy>
  <cp:lastPrinted>2016-01-13T10:58:00Z</cp:lastPrinted>
  <dcterms:modified xmlns:xsi="http://www.w3.org/2001/XMLSchema-instance" xsi:type="dcterms:W3CDTF">2016-01-15T11:12:00Z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