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40870" w14:paraId="ee40870" w:rsidRDefault="005378D1" w:rsidP="005378D1" w:rsidR="005378D1">
      <w:pPr>
        <w:pStyle w:val="Bezproreda"/>
        <w:jc w:val="both"/>
        <w15:collapsed w:val="false"/>
        <w:rPr>
          <w:rFonts w:cs="Times New Roman" w:hAnsi="Times New Roman" w:ascii="Times New Roman"/>
          <w:sz w:val="24"/>
        </w:rPr>
      </w:pPr>
      <w:r>
        <w:rPr>
          <w:rFonts w:cs="Times New Roman" w:hAnsi="Times New Roman" w:ascii="Times New Roman"/>
          <w:sz w:val="24"/>
        </w:rPr>
        <w:t xml:space="preserve">                 </w:t>
      </w:r>
      <w:r>
        <w:rPr>
          <w:rFonts w:cs="Times New Roman" w:hAnsi="Times New Roman" w:ascii="Times New Roman"/>
          <w:noProof/>
          <w:sz w:val="24"/>
          <w:lang w:eastAsia="hr-HR"/>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378D1" w:rsidP="005378D1" w:rsidR="005378D1">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5378D1" w:rsidP="005378D1" w:rsidR="005378D1">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5378D1" w:rsidP="005378D1" w:rsidR="0031329D" w:rsidRPr="005378D1">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bookmarkStart w:name="_GoBack" w:id="0"/>
      <w:bookmarkEnd w:id="0"/>
    </w:p>
    <w:p w:rsidRDefault="005F63AA" w:rsidP="00B64D87" w:rsidR="005F63AA" w:rsidRPr="00F16BC7">
      <w:pPr>
        <w:jc w:val="both"/>
      </w:pPr>
    </w:p>
    <w:p w:rsidRDefault="00CB070F" w:rsidP="00B64D87" w:rsidR="00D2781D" w:rsidRPr="00F16BC7">
      <w:pPr>
        <w:jc w:val="right"/>
      </w:pPr>
      <w:r w:rsidRPr="00F16BC7">
        <w:t xml:space="preserve">      </w:t>
      </w:r>
      <w:r w:rsidR="00E303B9" w:rsidRPr="00F16BC7">
        <w:tab/>
      </w:r>
      <w:r w:rsidR="00E303B9" w:rsidRPr="00F16BC7">
        <w:tab/>
      </w:r>
      <w:r w:rsidR="00E303B9" w:rsidRPr="00F16BC7">
        <w:tab/>
      </w:r>
      <w:r w:rsidR="00E303B9" w:rsidRPr="00F16BC7">
        <w:tab/>
      </w:r>
      <w:r w:rsidR="00E303B9" w:rsidRPr="00F16BC7">
        <w:tab/>
      </w:r>
      <w:r w:rsidR="00E303B9" w:rsidRPr="00F16BC7">
        <w:tab/>
      </w:r>
    </w:p>
    <w:p w:rsidRDefault="00D2781D" w:rsidP="00B64D87" w:rsidR="00D2781D" w:rsidRPr="00F16BC7">
      <w:pPr>
        <w:jc w:val="center"/>
        <w:rPr>
          <w:bCs/>
        </w:rPr>
      </w:pP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r>
      <w:r w:rsidRPr="006319A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dužnikom </w:t>
      </w:r>
      <w:r w:rsidR="00D8771C">
        <w:rPr>
          <w:bCs/>
        </w:rPr>
        <w:t>FAMILY CAFFE</w:t>
      </w:r>
      <w:r w:rsidR="00D8771C">
        <w:t xml:space="preserve"> jednostavno društvo s ograničenom odgovornošću za ugostiteljstvo Dražice, Dražičkih boraca 59, OIB: 24862628221, MBS: 040333391</w:t>
      </w:r>
      <w:r w:rsidR="003762A8">
        <w:t>, MBS: 040320431</w:t>
      </w:r>
      <w:r w:rsidRPr="006319A6">
        <w:t xml:space="preserve">, dana </w:t>
      </w:r>
      <w:r w:rsidR="00880689">
        <w:t>1</w:t>
      </w:r>
      <w:r w:rsidR="00D8771C">
        <w:t>5</w:t>
      </w:r>
      <w:r w:rsidRPr="006319A6">
        <w:t>. ožujka 201</w:t>
      </w:r>
      <w:r w:rsidR="00880689">
        <w:t>7</w:t>
      </w:r>
      <w:r w:rsidRPr="006319A6">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D8771C">
        <w:t>IVONI PETROVIĆ, OIB: 14405129664, Čavle, ŽEŽELOVO SELO 9</w:t>
      </w:r>
      <w:r w:rsidRPr="00F16BC7">
        <w:t>, osob</w:t>
      </w:r>
      <w:r w:rsidR="00762DDE">
        <w:t>i</w:t>
      </w:r>
      <w:r w:rsidRPr="00F16BC7">
        <w:t xml:space="preserve"> ovlašten</w:t>
      </w:r>
      <w:r w:rsidR="00762DDE">
        <w:t>oj</w:t>
      </w:r>
      <w:r w:rsidRPr="00F16BC7">
        <w:t xml:space="preserve"> za zastupanje dužnika </w:t>
      </w:r>
      <w:r w:rsidR="00D8771C">
        <w:rPr>
          <w:bCs/>
        </w:rPr>
        <w:t>FAMILY CAFFE</w:t>
      </w:r>
      <w:r w:rsidR="00D8771C">
        <w:t xml:space="preserve"> jednostavno društvo s ograničenom odgovornošću za ugostiteljstvo Dražice, Dražičkih boraca 59, OIB: 24862628221, MBS: 040333391</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D8771C">
        <w:t>1304</w:t>
      </w:r>
      <w:r w:rsidR="00673F87">
        <w:t>-2016</w:t>
      </w:r>
      <w:r w:rsidR="00ED4AC7" w:rsidRPr="00F16BC7">
        <w:t>. Potvrdu o uplati dostaviti će pri tome ovom sudu uz poziv na posl. br. 14 St-</w:t>
      </w:r>
      <w:r w:rsidR="00D8771C">
        <w:t>1304</w:t>
      </w:r>
      <w:r w:rsidR="00673F8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D8771C">
        <w:t>IVONI PETROVIĆ, OIB: 14405129664, Čavle, ŽEŽELOVO SELO 9</w:t>
      </w:r>
      <w:r w:rsidRPr="00F16BC7">
        <w:t>, osob</w:t>
      </w:r>
      <w:r w:rsidR="00762DDE">
        <w:t>i</w:t>
      </w:r>
      <w:r w:rsidRPr="00F16BC7">
        <w:t xml:space="preserve"> ovlašten</w:t>
      </w:r>
      <w:r w:rsidR="00762DDE">
        <w:t>oj</w:t>
      </w:r>
      <w:r w:rsidR="00991B1D">
        <w:t xml:space="preserve"> </w:t>
      </w:r>
      <w:r w:rsidRPr="00F16BC7">
        <w:t xml:space="preserve">za zastupanje dužnika </w:t>
      </w:r>
      <w:r w:rsidR="00D8771C">
        <w:rPr>
          <w:bCs/>
        </w:rPr>
        <w:t>FAMILY CAFFE</w:t>
      </w:r>
      <w:r w:rsidR="00D8771C">
        <w:t xml:space="preserve"> jednostavno društvo s ograničenom odgovornošću za ugostiteljstvo Dražice, Dražičkih boraca 59, OIB: 24862628221, MBS: 040333391</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D8771C">
        <w:t>1304</w:t>
      </w:r>
      <w:r w:rsidR="00673F87">
        <w:t>-2016</w:t>
      </w:r>
      <w:r w:rsidR="00174EFE" w:rsidRPr="00F16BC7">
        <w:t>. Potvrdu o uplati dostaviti će pri tome ovom sudu uz poziv na posl. br. 14 St-</w:t>
      </w:r>
      <w:r w:rsidR="00D8771C">
        <w:t>1304</w:t>
      </w:r>
      <w:r w:rsidR="00673F8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w:t>
      </w:r>
      <w:r w:rsidRPr="00F16BC7">
        <w:rPr>
          <w:bCs/>
        </w:rPr>
        <w:lastRenderedPageBreak/>
        <w:t>oročenim novčanim sredstvima kod svih banaka kod kojih obveznik plaćanja ima račune koji se vode pod njegovim osobnim identifikacijskim brojem (OIB:</w:t>
      </w:r>
      <w:r w:rsidR="000523F8" w:rsidRPr="000523F8">
        <w:t xml:space="preserve"> </w:t>
      </w:r>
      <w:r w:rsidR="00D8771C">
        <w:t>14405129664</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D8771C">
        <w:t>1304</w:t>
      </w:r>
      <w:r w:rsidR="00673F8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D8771C">
        <w:t>1304</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 xml:space="preserve">Odredbom članka 114. stavak 3. SZ-a propisano je da predujam iz stavka 1. istog članka nisu dužni platiti radnici i prijašnji dužnikovi radnici ako su podnijeli </w:t>
      </w:r>
      <w:r w:rsidRPr="00F16BC7">
        <w:lastRenderedPageBreak/>
        <w:t>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D8771C">
        <w:t>1304</w:t>
      </w:r>
      <w:r w:rsidR="00673F87">
        <w:t xml:space="preserve">/2016 </w:t>
      </w:r>
      <w:r w:rsidR="00F16BC7" w:rsidRPr="00F16BC7">
        <w:t xml:space="preserve">od </w:t>
      </w:r>
      <w:r w:rsidR="00880689">
        <w:t>1</w:t>
      </w:r>
      <w:r w:rsidR="00D8771C">
        <w:t>5</w:t>
      </w:r>
      <w:r w:rsidR="00503C99">
        <w:t>.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880689">
        <w:t>1</w:t>
      </w:r>
      <w:r w:rsidR="00D8771C">
        <w:t>5</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995467" w:rsidP="00B64D87" w:rsidR="00995467">
      <w:pPr>
        <w:ind w:firstLine="720"/>
        <w:jc w:val="both"/>
        <w:rPr>
          <w:bCs/>
        </w:rPr>
      </w:pPr>
    </w:p>
    <w:p w:rsidRDefault="00995467" w:rsidP="00B64D87" w:rsidR="00995467">
      <w:pPr>
        <w:ind w:firstLine="720"/>
        <w:jc w:val="both"/>
        <w:rPr>
          <w:bCs/>
        </w:rPr>
      </w:pPr>
    </w:p>
    <w:p w:rsidRDefault="00995467" w:rsidP="00B64D87" w:rsidR="00995467">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44BBE" w:rsidP="00B64D87" w:rsidR="00844BBE">
      <w:pPr>
        <w:ind w:firstLine="720"/>
        <w:jc w:val="both"/>
        <w:rPr>
          <w:bCs/>
        </w:rPr>
      </w:pPr>
    </w:p>
    <w:p w:rsidRDefault="00844BBE" w:rsidP="00B64D87" w:rsidR="00844BBE">
      <w:pPr>
        <w:ind w:firstLine="720"/>
        <w:jc w:val="both"/>
        <w:rPr>
          <w:bCs/>
        </w:rPr>
      </w:pPr>
    </w:p>
    <w:p w:rsidRDefault="00844BBE" w:rsidP="00B64D87" w:rsidR="00844BBE" w:rsidRPr="00F16BC7">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844BBE">
      <w:pPr>
        <w:numPr>
          <w:ilvl w:val="0"/>
          <w:numId w:val="5"/>
        </w:numPr>
        <w:jc w:val="both"/>
        <w:rPr>
          <w:bCs/>
        </w:rPr>
      </w:pPr>
      <w:r w:rsidRPr="00844BBE">
        <w:rPr>
          <w:bCs/>
        </w:rPr>
        <w:t>osobi ovlaštenoj za zastupanje dužnika</w:t>
      </w:r>
      <w:r w:rsidR="00762DDE" w:rsidRPr="00844BBE">
        <w:rPr>
          <w:bCs/>
        </w:rPr>
        <w:t xml:space="preserve"> </w:t>
      </w:r>
    </w:p>
    <w:p w:rsidRDefault="00CA0A8E" w:rsidP="00CA0A8E" w:rsidR="00CA0A8E" w:rsidRPr="00844BBE">
      <w:pPr>
        <w:numPr>
          <w:ilvl w:val="0"/>
          <w:numId w:val="5"/>
        </w:numPr>
        <w:jc w:val="both"/>
        <w:rPr>
          <w:bCs/>
        </w:rPr>
      </w:pPr>
      <w:r w:rsidRPr="00844BBE">
        <w:rPr>
          <w:bCs/>
        </w:rPr>
        <w:t>e-Oglasna ploča sudova</w:t>
      </w:r>
    </w:p>
    <w:p w:rsidRDefault="00CA0A8E" w:rsidP="00CA0A8E" w:rsidR="00CA0A8E" w:rsidRPr="00F16BC7">
      <w:pPr>
        <w:jc w:val="both"/>
        <w:rPr>
          <w:bCs/>
        </w:rPr>
      </w:pPr>
      <w:r w:rsidRPr="00F16BC7">
        <w:rPr>
          <w:bCs/>
        </w:rPr>
        <w:t xml:space="preserve">Rijeka, </w:t>
      </w:r>
      <w:r w:rsidR="00880689">
        <w:rPr>
          <w:bCs/>
        </w:rPr>
        <w:t>1</w:t>
      </w:r>
      <w:r w:rsidR="00D8771C">
        <w:rPr>
          <w:bCs/>
        </w:rPr>
        <w:t>5</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1DE9" w:rsidR="00EE1DE9">
      <w:r>
        <w:separator/>
      </w:r>
    </w:p>
  </w:endnote>
  <w:endnote w:id="0" w:type="continuationSeparator">
    <w:p w:rsidRDefault="00EE1DE9" w:rsidR="00EE1D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378D1">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1DE9" w:rsidR="00EE1DE9">
      <w:r>
        <w:separator/>
      </w:r>
    </w:p>
  </w:footnote>
  <w:footnote w:id="0" w:type="continuationSeparator">
    <w:p w:rsidRDefault="00EE1DE9" w:rsidR="00EE1D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D8771C">
      <w:t>1304</w:t>
    </w:r>
    <w:r w:rsidR="00673F87">
      <w:t>/2016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47104"/>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57B4"/>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2A8"/>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A79F7"/>
    <w:rsid w:val="003B100B"/>
    <w:rsid w:val="003B1F63"/>
    <w:rsid w:val="003B3EA7"/>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378D1"/>
    <w:rsid w:val="005418AE"/>
    <w:rsid w:val="00544BCC"/>
    <w:rsid w:val="00550448"/>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5700"/>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0FA"/>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2DDE"/>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39D"/>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BBE"/>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0689"/>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91B1D"/>
    <w:rsid w:val="00995467"/>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8771C"/>
    <w:rsid w:val="00D929F2"/>
    <w:rsid w:val="00D92BB8"/>
    <w:rsid w:val="00D946A1"/>
    <w:rsid w:val="00D947D9"/>
    <w:rsid w:val="00D95E34"/>
    <w:rsid w:val="00DA1317"/>
    <w:rsid w:val="00DA1AB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1DE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5378D1"/>
    <w:rPr>
      <w:color w:val="808080"/>
      <w:bdr w:space="0" w:sz="0" w:color="auto" w:val="none"/>
      <w:shd w:fill="CCFFFF" w:color="auto" w:val="clear"/>
    </w:rPr>
  </w:style>
  <w:style w:customStyle="true" w:styleId="eSPISCCParagraphDefaultFont" w:type="character">
    <w:name w:val="eSPIS_CC_Paragraph Default Font"/>
    <w:basedOn w:val="Zadanifontodlomka"/>
    <w:rsid w:val="005378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78D1"/>
    <w:rPr>
      <w:bdr w:space="0" w:sz="0" w:color="auto" w:val="none"/>
      <w:shd w:fill="FFFFCC" w:color="auto" w:val="clear"/>
      <w:lang w:val="hr-HR"/>
    </w:rPr>
  </w:style>
  <w:style w:customStyle="true" w:styleId="PozadinaSvijetloCrvena" w:type="character">
    <w:name w:val="Pozadina_SvijetloCrvena"/>
    <w:basedOn w:val="eSPISCCParagraphDefaultFont"/>
    <w:rsid w:val="005378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78D1"/>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5378D1"/>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5378D1"/>
    <w:rPr>
      <w:color w:val="808080"/>
      <w:bdr w:color="auto" w:space="0" w:sz="0" w:val="none"/>
      <w:shd w:color="auto" w:fill="CCFFFF" w:val="clear"/>
    </w:rPr>
  </w:style>
  <w:style w:customStyle="1" w:styleId="eSPISCCParagraphDefaultFont" w:type="character">
    <w:name w:val="eSPIS_CC_Paragraph Default Font"/>
    <w:basedOn w:val="Zadanifontodlomka"/>
    <w:rsid w:val="005378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78D1"/>
    <w:rPr>
      <w:bdr w:color="auto" w:space="0" w:sz="0" w:val="none"/>
      <w:shd w:color="auto" w:fill="FFFFCC" w:val="clear"/>
      <w:lang w:val="hr-HR"/>
    </w:rPr>
  </w:style>
  <w:style w:customStyle="1" w:styleId="PozadinaSvijetloCrvena" w:type="character">
    <w:name w:val="Pozadina_SvijetloCrvena"/>
    <w:basedOn w:val="eSPISCCParagraphDefaultFont"/>
    <w:rsid w:val="005378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78D1"/>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5378D1"/>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08071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FAMILY CAFFE j.d.o.o.</izvorni_sadrzaj>
    <derivirana_varijabla naziv="DomainObject.Predmet.ProtustrankaFormated_1">  FAMILY CAFFE j.d.o.o.</derivirana_varijabla>
  </DomainObject.Predmet.ProtustrankaFormated>
  <DomainObject.Predmet.ProtustrankaFormatedOIB>
    <izvorni_sadrzaj>  FAMILY CAFFE j.d.o.o., OIB 24862628221</izvorni_sadrzaj>
    <derivirana_varijabla naziv="DomainObject.Predmet.ProtustrankaFormatedOIB_1">  FAMILY CAFFE j.d.o.o., OIB 24862628221</derivirana_varijabla>
  </DomainObject.Predmet.ProtustrankaFormatedOIB>
  <DomainObject.Predmet.ProtustrankaFormatedWithAdress>
    <izvorni_sadrzaj> FAMILY CAFFE j.d.o.o., Dražičkih boraca 59, 51218 Dražice</izvorni_sadrzaj>
    <derivirana_varijabla naziv="DomainObject.Predmet.ProtustrankaFormatedWithAdress_1"> FAMILY CAFFE j.d.o.o., Dražičkih boraca 59, 51218 Dražice</derivirana_varijabla>
  </DomainObject.Predmet.ProtustrankaFormatedWithAdress>
  <DomainObject.Predmet.ProtustrankaFormatedWithAdressOIB>
    <izvorni_sadrzaj> FAMILY CAFFE j.d.o.o., OIB 24862628221, Dražičkih boraca 59, 51218 Dražice</izvorni_sadrzaj>
    <derivirana_varijabla naziv="DomainObject.Predmet.ProtustrankaFormatedWithAdressOIB_1"> FAMILY CAFFE j.d.o.o., OIB 24862628221, Dražičkih boraca 59, 51218 Dražice</derivirana_varijabla>
  </DomainObject.Predmet.ProtustrankaFormatedWithAdressOIB>
  <DomainObject.Predmet.ProtustrankaWithAdress>
    <izvorni_sadrzaj>FAMILY CAFFE j.d.o.o. Dražičkih boraca 59, 51218 Dražice</izvorni_sadrzaj>
    <derivirana_varijabla naziv="DomainObject.Predmet.ProtustrankaWithAdress_1">FAMILY CAFFE j.d.o.o. Dražičkih boraca 59, 51218 Dražice</derivirana_varijabla>
  </DomainObject.Predmet.ProtustrankaWithAdress>
  <DomainObject.Predmet.ProtustrankaWithAdressOIB>
    <izvorni_sadrzaj>FAMILY CAFFE j.d.o.o., OIB 24862628221, Dražičkih boraca 59, 51218 Dražice</izvorni_sadrzaj>
    <derivirana_varijabla naziv="DomainObject.Predmet.ProtustrankaWithAdressOIB_1">FAMILY CAFFE j.d.o.o., OIB 24862628221, Dražičkih boraca 59, 51218 Dražice</derivirana_varijabla>
  </DomainObject.Predmet.ProtustrankaWithAdressOIB>
  <DomainObject.Predmet.ProtustrankaNazivFormated>
    <izvorni_sadrzaj>FAMILY CAFFE j.d.o.o.</izvorni_sadrzaj>
    <derivirana_varijabla naziv="DomainObject.Predmet.ProtustrankaNazivFormated_1">FAMILY CAFFE j.d.o.o.</derivirana_varijabla>
  </DomainObject.Predmet.ProtustrankaNazivFormated>
  <DomainObject.Predmet.ProtustrankaNazivFormatedOIB>
    <izvorni_sadrzaj>FAMILY CAFFE j.d.o.o., OIB 24862628221</izvorni_sadrzaj>
    <derivirana_varijabla naziv="DomainObject.Predmet.ProtustrankaNazivFormatedOIB_1">FAMILY CAFFE j.d.o.o., OIB 24862628221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FAMILY CAFFE j.d.o.o.</item>
    </izvorni_sadrzaj>
    <derivirana_varijabla naziv="DomainObject.Predmet.ProtuStrankaListFormated_1">
      <item>FAMILY CAFFE j.d.o.o.</item>
    </derivirana_varijabla>
  </DomainObject.Predmet.ProtuStrankaListFormated>
  <DomainObject.Predmet.ProtuStrankaListFormatedOIB>
    <izvorni_sadrzaj>
      <item>FAMILY CAFFE j.d.o.o., OIB 24862628221</item>
    </izvorni_sadrzaj>
    <derivirana_varijabla naziv="DomainObject.Predmet.ProtuStrankaListFormatedOIB_1">
      <item>FAMILY CAFFE j.d.o.o., OIB 24862628221</item>
    </derivirana_varijabla>
  </DomainObject.Predmet.ProtuStrankaListFormatedOIB>
  <DomainObject.Predmet.ProtuStrankaListFormatedWithAdress>
    <izvorni_sadrzaj>
      <item>FAMILY CAFFE j.d.o.o., Dražičkih boraca 59, 51218 Dražice</item>
    </izvorni_sadrzaj>
    <derivirana_varijabla naziv="DomainObject.Predmet.ProtuStrankaListFormatedWithAdress_1">
      <item>FAMILY CAFFE j.d.o.o., Dražičkih boraca 59, 51218 Dražice</item>
    </derivirana_varijabla>
  </DomainObject.Predmet.ProtuStrankaListFormatedWithAdress>
  <DomainObject.Predmet.ProtuStrankaListFormatedWithAdressOIB>
    <izvorni_sadrzaj>
      <item>FAMILY CAFFE j.d.o.o., OIB 24862628221, Dražičkih boraca 59, 51218 Dražice</item>
    </izvorni_sadrzaj>
    <derivirana_varijabla naziv="DomainObject.Predmet.ProtuStrankaListFormatedWithAdressOIB_1">
      <item>FAMILY CAFFE j.d.o.o., OIB 24862628221, Dražičkih boraca 59, 51218 Dražice</item>
    </derivirana_varijabla>
  </DomainObject.Predmet.ProtuStrankaListFormatedWithAdressOIB>
  <DomainObject.Predmet.ProtuStrankaListNazivFormated>
    <izvorni_sadrzaj>
      <item>FAMILY CAFFE j.d.o.o.</item>
    </izvorni_sadrzaj>
    <derivirana_varijabla naziv="DomainObject.Predmet.ProtuStrankaListNazivFormated_1">
      <item>FAMILY CAFFE j.d.o.o.</item>
    </derivirana_varijabla>
  </DomainObject.Predmet.ProtuStrankaListNazivFormated>
  <DomainObject.Predmet.ProtuStrankaListNazivFormatedOIB>
    <izvorni_sadrzaj>
      <item>FAMILY CAFFE j.d.o.o., OIB 24862628221</item>
    </izvorni_sadrzaj>
    <derivirana_varijabla naziv="DomainObject.Predmet.ProtuStrankaListNazivFormatedOIB_1">
      <item>FAMILY CAFFE j.d.o.o., OIB 24862628221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FAMILY CAFFE j.d.o.o.</izvorni_sadrzaj>
    <derivirana_varijabla naziv="DomainObject.Predmet.ProtustrankaIDrugi_1">FAMILY CAFFE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FAMILY CAFFE j.d.o.o., OIB 24862628221, Dražičkih boraca 59, 51218 Dražice</izvorni_sadrzaj>
    <derivirana_varijabla naziv="DomainObject.Predmet.ProtustrankaIDrugiAdressOIB_1">FAMILY CAFFE j.d.o.o., OIB 24862628221, Dražičkih boraca 59, 51218 Dražice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FAMILY CAFFE j.d.o.o.</item>
    </izvorni_sadrzaj>
    <derivirana_varijabla naziv="DomainObject.Predmet.SudioniciListNaziv_1">
      <item>FINA  Rijeka</item>
      <item>FAMILY CAFFE j.d.o.o.</item>
    </derivirana_varijabla>
  </DomainObject.Predmet.SudioniciListNaziv>
  <DomainObject.Predmet.SudioniciListAdressOIB>
    <izvorni_sadrzaj>
      <item>FINA  Rijeka, OIB 85821130368, Frana Kurelca 8,51000 Rijeka</item>
      <item>FAMILY CAFFE j.d.o.o., OIB 24862628221, Dražičkih boraca 59,51218 Dražice</item>
    </izvorni_sadrzaj>
    <derivirana_varijabla naziv="DomainObject.Predmet.SudioniciListAdressOIB_1">
      <item>FINA  Rijeka, OIB 85821130368, Frana Kurelca 8,51000 Rijeka</item>
      <item>FAMILY CAFFE j.d.o.o., OIB 24862628221, Dražičkih boraca 59,51218 Dražice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24862628221</item>
    </izvorni_sadrzaj>
    <derivirana_varijabla naziv="DomainObject.Predmet.SudioniciListNazivOIB_1">
      <item>, OIB 85821130368</item>
      <item>, OIB 24862628221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83EA54-8120-42C4-B568-2B0CF5ECD6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1064</properties:Words>
  <properties:Characters>5984</properties:Characters>
  <properties:Lines>151</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2017-03-15T09:23:00Z</dcterms:created>
  <dc:creator>korlevicd</dc:creator>
  <cp:lastModifiedBy>Nika Ostojić</cp:lastModifiedBy>
  <cp:lastPrinted>2009-06-03T09:55:00Z</cp:lastPrinted>
  <dcterms:modified xmlns:xsi="http://www.w3.org/2001/XMLSchema-instance" xsi:type="dcterms:W3CDTF">2017-03-15T09:45:00Z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true</vt:bool>
  </prop:property>
</prop:Properties>
</file>