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bbbc" w14:paraId="f7abbbc" w:rsidRDefault="00A51027" w:rsidR="00A51027" w:rsidRPr="002821D2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2821D2">
      <w:pPr>
        <w:ind w:firstLine="708"/>
        <w:rPr>
          <w:b/>
        </w:rPr>
      </w:pPr>
      <w:r w:rsidRPr="002821D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2821D2">
      <w:pPr>
        <w:rPr>
          <w:b/>
        </w:rPr>
      </w:pPr>
      <w:r w:rsidRPr="002821D2">
        <w:rPr>
          <w:b/>
        </w:rPr>
        <w:t>REPUBLIKA HRVATSKA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TRGOVAČKI SUD U SPLITU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STALNA SLUŽBA U DUBROVNIKU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Dubrovnik, Dr. A. Starčevića 23</w:t>
      </w:r>
      <w:r w:rsidR="006D42EC" w:rsidRPr="002821D2">
        <w:rPr>
          <w:b/>
        </w:rPr>
        <w:t xml:space="preserve"> </w:t>
      </w:r>
    </w:p>
    <w:p w:rsidRDefault="006D42EC" w:rsidP="006D42EC" w:rsidR="006D42EC" w:rsidRPr="002821D2">
      <w:pPr>
        <w:jc w:val="right"/>
        <w:rPr>
          <w:b/>
        </w:rPr>
      </w:pPr>
      <w:r w:rsidRPr="002821D2">
        <w:rPr>
          <w:b/>
        </w:rPr>
        <w:t>Posl.br. 7.</w:t>
      </w:r>
      <w:r w:rsidR="00111BA7" w:rsidRPr="002821D2">
        <w:rPr>
          <w:b/>
        </w:rPr>
        <w:t xml:space="preserve"> </w:t>
      </w:r>
      <w:r w:rsidRPr="002821D2">
        <w:rPr>
          <w:b/>
        </w:rPr>
        <w:t>St.</w:t>
      </w:r>
      <w:r w:rsidR="00111BA7" w:rsidRPr="002821D2">
        <w:rPr>
          <w:b/>
        </w:rPr>
        <w:t xml:space="preserve"> </w:t>
      </w:r>
      <w:r w:rsidR="00272D5C" w:rsidRPr="002821D2">
        <w:rPr>
          <w:b/>
        </w:rPr>
        <w:t>443/13</w:t>
      </w:r>
    </w:p>
    <w:p w:rsidRDefault="006D42EC" w:rsidR="006D42EC" w:rsidRPr="002821D2">
      <w:pPr>
        <w:rPr>
          <w:b/>
        </w:rPr>
      </w:pPr>
    </w:p>
    <w:p w:rsidRDefault="00D92745" w:rsidR="00D92745" w:rsidRPr="002821D2">
      <w:pPr>
        <w:rPr>
          <w:b/>
        </w:rPr>
      </w:pPr>
    </w:p>
    <w:p w:rsidRDefault="00F875E6" w:rsidR="00F875E6" w:rsidRPr="002821D2">
      <w:pPr>
        <w:rPr>
          <w:b/>
        </w:rPr>
      </w:pPr>
    </w:p>
    <w:p w:rsidRDefault="007F0788" w:rsidR="007F0788" w:rsidRPr="002821D2">
      <w:pPr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R E P U B L I K A    H R V A T S K A</w:t>
      </w:r>
    </w:p>
    <w:p w:rsidRDefault="00F875E6" w:rsidP="006D42EC" w:rsidR="00F875E6" w:rsidRPr="002821D2">
      <w:pPr>
        <w:jc w:val="center"/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 U Č A K</w:t>
      </w:r>
    </w:p>
    <w:p w:rsidRDefault="00D92745" w:rsidP="006D42EC" w:rsidR="00D92745" w:rsidRPr="002821D2">
      <w:pPr>
        <w:jc w:val="center"/>
        <w:rPr>
          <w:b/>
        </w:rPr>
      </w:pPr>
    </w:p>
    <w:p w:rsidRDefault="006D42EC" w:rsidP="006D42EC" w:rsidR="006D42EC" w:rsidRPr="002821D2">
      <w:pPr>
        <w:ind w:firstLine="708"/>
        <w:jc w:val="both"/>
        <w:rPr>
          <w:b/>
          <w:bCs/>
        </w:rPr>
      </w:pPr>
    </w:p>
    <w:p w:rsidRDefault="004B4C5C" w:rsidP="00F875E6" w:rsidR="00CD4B74" w:rsidRPr="002821D2">
      <w:pPr>
        <w:ind w:firstLine="708"/>
        <w:jc w:val="both"/>
      </w:pPr>
      <w:r w:rsidRPr="002821D2">
        <w:t>Trgovački sud u Splitu, Stalna služba u Dubrovniku, po sucu toga suda Diani Butigan Granić, kao stečajnom sucu u s</w:t>
      </w:r>
      <w:r w:rsidR="007F0788" w:rsidRPr="002821D2">
        <w:t xml:space="preserve">tečajnom postupku nad dužnikom </w:t>
      </w:r>
      <w:r w:rsidR="00F875E6" w:rsidRPr="002821D2">
        <w:t xml:space="preserve">VULIX d.o.o. u stečaju,  Dubrovnik, Brsečinska 2 A, OIB: 21097758020, zastupanog po stečajnom upravitelju Maroju Stjepoviću, </w:t>
      </w:r>
      <w:r w:rsidR="006753BF">
        <w:t>dana 14.</w:t>
      </w:r>
      <w:r w:rsidR="00CD4B74" w:rsidRPr="002821D2">
        <w:t xml:space="preserve"> </w:t>
      </w:r>
      <w:r w:rsidR="00340179">
        <w:t xml:space="preserve">prosinca </w:t>
      </w:r>
      <w:r w:rsidR="00C326F0" w:rsidRPr="002821D2">
        <w:t>2018</w:t>
      </w:r>
      <w:r w:rsidR="00CD4B74" w:rsidRPr="002821D2">
        <w:t>.g.</w:t>
      </w:r>
    </w:p>
    <w:p w:rsidRDefault="00F875E6" w:rsidP="00F875E6" w:rsidR="00F875E6" w:rsidRPr="002821D2">
      <w:pPr>
        <w:ind w:firstLine="708"/>
        <w:jc w:val="both"/>
      </w:pPr>
    </w:p>
    <w:p w:rsidRDefault="00CD4B74" w:rsidP="006D42EC" w:rsidR="00CD4B74" w:rsidRPr="002821D2">
      <w:pPr>
        <w:jc w:val="center"/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u č i o    j e</w:t>
      </w:r>
    </w:p>
    <w:p w:rsidRDefault="004B4C5C" w:rsidP="006D42EC" w:rsidR="004B4C5C" w:rsidRPr="002821D2">
      <w:pPr>
        <w:ind w:firstLine="708"/>
        <w:jc w:val="both"/>
      </w:pPr>
    </w:p>
    <w:p w:rsidRDefault="006D42EC" w:rsidP="006D42EC" w:rsidR="00D92745" w:rsidRPr="002821D2">
      <w:pPr>
        <w:jc w:val="both"/>
      </w:pPr>
      <w:r w:rsidRPr="002821D2">
        <w:rPr>
          <w:b/>
        </w:rPr>
        <w:t xml:space="preserve">I </w:t>
      </w:r>
      <w:r w:rsidRPr="002821D2">
        <w:tab/>
      </w:r>
      <w:r w:rsidR="00D92745" w:rsidRPr="002821D2">
        <w:t>Nekretnin</w:t>
      </w:r>
      <w:r w:rsidR="00CD4B74" w:rsidRPr="002821D2">
        <w:t>e</w:t>
      </w:r>
      <w:r w:rsidR="00D92745" w:rsidRPr="002821D2">
        <w:t xml:space="preserve"> oznake:</w:t>
      </w:r>
    </w:p>
    <w:p w:rsidRDefault="00D92745" w:rsidP="006D42EC" w:rsidR="00D92745" w:rsidRPr="002821D2">
      <w:pPr>
        <w:jc w:val="both"/>
      </w:pPr>
    </w:p>
    <w:p w:rsidRDefault="00433D87" w:rsidP="00433D87" w:rsidR="00433D87" w:rsidRPr="00433D87">
      <w:pPr>
        <w:rPr>
          <w:rFonts w:eastAsiaTheme="minorHAnsi"/>
        </w:rPr>
      </w:pPr>
      <w:r w:rsidRPr="00433D87">
        <w:rPr>
          <w:rFonts w:eastAsiaTheme="minorHAnsi"/>
        </w:rPr>
        <w:t>125/10000 dijelova kat.čest. zgr. 3197 i kat. čest. zem. 1044/15, upisano kod Općinskog suda u Dubrovniku u z.ul. 2880, poduložak 25,  k.o. Gruž, u naravi magazin u podrumu zgrade oznake MAGAZIN 1 površine 23,20m2</w:t>
      </w:r>
    </w:p>
    <w:p w:rsidRDefault="001722CA" w:rsidP="006D42EC" w:rsidR="001722CA" w:rsidRPr="008041BC">
      <w:pPr>
        <w:jc w:val="both"/>
        <w:rPr>
          <w:bCs/>
        </w:rPr>
      </w:pPr>
    </w:p>
    <w:p w:rsidRDefault="007F0788" w:rsidP="00CE5CE1" w:rsidR="008041BC">
      <w:pPr>
        <w:jc w:val="both"/>
        <w:rPr>
          <w:sz w:val="22"/>
          <w:szCs w:val="22"/>
        </w:rPr>
      </w:pPr>
      <w:r w:rsidRPr="002821D2">
        <w:rPr>
          <w:bCs/>
        </w:rPr>
        <w:t>pr</w:t>
      </w:r>
      <w:r w:rsidR="008777AA" w:rsidRPr="002821D2">
        <w:rPr>
          <w:bCs/>
        </w:rPr>
        <w:t>edaju se kupc</w:t>
      </w:r>
      <w:r w:rsidR="004328CC" w:rsidRPr="002821D2">
        <w:rPr>
          <w:bCs/>
        </w:rPr>
        <w:t xml:space="preserve">u </w:t>
      </w:r>
      <w:r w:rsidR="00433D87" w:rsidRPr="00433D87">
        <w:rPr>
          <w:sz w:val="22"/>
          <w:szCs w:val="22"/>
        </w:rPr>
        <w:t>APSIDA INŽENJERING d.o.o. Dubrovnik, Riječka 14., OIB 97964001886</w:t>
      </w:r>
      <w:r w:rsidR="00433D87">
        <w:rPr>
          <w:sz w:val="22"/>
          <w:szCs w:val="22"/>
        </w:rPr>
        <w:t>.</w:t>
      </w:r>
    </w:p>
    <w:p w:rsidRDefault="004201BA" w:rsidP="00CE5CE1" w:rsidR="004201BA" w:rsidRPr="002821D2">
      <w:pPr>
        <w:jc w:val="both"/>
      </w:pPr>
    </w:p>
    <w:p w:rsidRDefault="006D42EC" w:rsidP="00CE5CE1" w:rsidR="00D92745" w:rsidRPr="002821D2">
      <w:pPr>
        <w:jc w:val="both"/>
        <w:rPr>
          <w:bCs/>
        </w:rPr>
      </w:pPr>
      <w:r w:rsidRPr="002821D2">
        <w:rPr>
          <w:b/>
          <w:bCs/>
        </w:rPr>
        <w:t>II</w:t>
      </w:r>
      <w:r w:rsidRPr="002821D2">
        <w:rPr>
          <w:bCs/>
        </w:rPr>
        <w:t xml:space="preserve"> </w:t>
      </w:r>
      <w:r w:rsidRPr="002821D2">
        <w:rPr>
          <w:bCs/>
        </w:rPr>
        <w:tab/>
      </w:r>
      <w:r w:rsidR="008777AA" w:rsidRPr="002821D2">
        <w:rPr>
          <w:bCs/>
        </w:rPr>
        <w:t>Određuje se u</w:t>
      </w:r>
      <w:r w:rsidR="00286D55" w:rsidRPr="002821D2">
        <w:rPr>
          <w:bCs/>
        </w:rPr>
        <w:t>pis prava vlasništva nekretnina iz točke I</w:t>
      </w:r>
      <w:r w:rsidR="003F04EC" w:rsidRPr="002821D2">
        <w:rPr>
          <w:bCs/>
        </w:rPr>
        <w:t>.</w:t>
      </w:r>
      <w:r w:rsidR="00286D55" w:rsidRPr="002821D2">
        <w:rPr>
          <w:bCs/>
        </w:rPr>
        <w:t xml:space="preserve"> </w:t>
      </w:r>
      <w:r w:rsidR="008777AA" w:rsidRPr="002821D2">
        <w:rPr>
          <w:bCs/>
        </w:rPr>
        <w:t xml:space="preserve">izreke ovog </w:t>
      </w:r>
      <w:r w:rsidR="00D00937" w:rsidRPr="002821D2">
        <w:rPr>
          <w:bCs/>
        </w:rPr>
        <w:t xml:space="preserve">rješenja </w:t>
      </w:r>
      <w:r w:rsidR="008777AA" w:rsidRPr="002821D2">
        <w:rPr>
          <w:bCs/>
        </w:rPr>
        <w:t>u zemljišnim knjigama u korist kup</w:t>
      </w:r>
      <w:r w:rsidR="00CE6455" w:rsidRPr="002821D2">
        <w:rPr>
          <w:bCs/>
        </w:rPr>
        <w:t xml:space="preserve">ca </w:t>
      </w:r>
      <w:r w:rsidR="004201BA">
        <w:rPr>
          <w:sz w:val="22"/>
          <w:szCs w:val="22"/>
        </w:rPr>
        <w:t xml:space="preserve">ORTO d.o.o. </w:t>
      </w:r>
      <w:r w:rsidR="004201BA" w:rsidRPr="0061415D">
        <w:rPr>
          <w:sz w:val="22"/>
          <w:szCs w:val="22"/>
        </w:rPr>
        <w:t xml:space="preserve">Dubrovnik, </w:t>
      </w:r>
      <w:r w:rsidR="004201BA">
        <w:rPr>
          <w:sz w:val="22"/>
          <w:szCs w:val="22"/>
        </w:rPr>
        <w:t>Zatonska 3</w:t>
      </w:r>
      <w:r w:rsidR="004201BA" w:rsidRPr="0061415D">
        <w:rPr>
          <w:sz w:val="22"/>
          <w:szCs w:val="22"/>
        </w:rPr>
        <w:t xml:space="preserve">., OIB: </w:t>
      </w:r>
      <w:r w:rsidR="004201BA">
        <w:rPr>
          <w:sz w:val="22"/>
          <w:szCs w:val="22"/>
        </w:rPr>
        <w:t>55791649511</w:t>
      </w:r>
      <w:r w:rsidR="00134624">
        <w:t xml:space="preserve"> </w:t>
      </w:r>
      <w:r w:rsidR="008777AA" w:rsidRPr="002821D2">
        <w:rPr>
          <w:bCs/>
        </w:rPr>
        <w:t>uz istodobni izbris</w:t>
      </w:r>
      <w:r w:rsidR="006226F6" w:rsidRPr="002821D2">
        <w:rPr>
          <w:bCs/>
        </w:rPr>
        <w:t xml:space="preserve"> </w:t>
      </w:r>
      <w:r w:rsidR="0045133A" w:rsidRPr="002821D2">
        <w:rPr>
          <w:bCs/>
        </w:rPr>
        <w:t>zabilježbi</w:t>
      </w:r>
      <w:r w:rsidR="00957FA5" w:rsidRPr="002821D2">
        <w:rPr>
          <w:bCs/>
        </w:rPr>
        <w:t xml:space="preserve"> pod poslovnim brojem </w:t>
      </w:r>
      <w:r w:rsidR="00B82270">
        <w:rPr>
          <w:bCs/>
        </w:rPr>
        <w:t>Z-4670/12, Z-590/13</w:t>
      </w:r>
      <w:r w:rsidR="00134624">
        <w:rPr>
          <w:bCs/>
        </w:rPr>
        <w:t>,</w:t>
      </w:r>
      <w:r w:rsidR="00EA7D5A">
        <w:rPr>
          <w:bCs/>
        </w:rPr>
        <w:t xml:space="preserve"> Z-5979/13, Z-6979/13, Z-728/16</w:t>
      </w:r>
      <w:r w:rsidR="00134624">
        <w:rPr>
          <w:bCs/>
        </w:rPr>
        <w:t xml:space="preserve"> te svih tereta nevedenih u listu C koji prestaju prodajom</w:t>
      </w:r>
      <w:r w:rsidR="00272D5C" w:rsidRPr="002821D2">
        <w:rPr>
          <w:bCs/>
        </w:rPr>
        <w:t>.</w:t>
      </w:r>
    </w:p>
    <w:p w:rsidRDefault="00F875E6" w:rsidP="00CE5CE1" w:rsidR="00F875E6" w:rsidRPr="002821D2">
      <w:pPr>
        <w:jc w:val="both"/>
      </w:pPr>
    </w:p>
    <w:p w:rsidRDefault="00E75E88" w:rsidP="004B4C5C" w:rsidR="00E75E88" w:rsidRPr="002821D2">
      <w:pPr>
        <w:ind w:left="708"/>
        <w:jc w:val="both"/>
        <w:rPr>
          <w:b/>
        </w:rPr>
      </w:pPr>
    </w:p>
    <w:p w:rsidRDefault="00D369E5" w:rsidP="00D369E5" w:rsidR="00D369E5" w:rsidRPr="002821D2">
      <w:pPr>
        <w:jc w:val="center"/>
        <w:rPr>
          <w:b/>
          <w:bCs/>
        </w:rPr>
      </w:pPr>
      <w:r w:rsidRPr="002821D2">
        <w:rPr>
          <w:b/>
          <w:bCs/>
        </w:rPr>
        <w:t>Obrazloženje</w:t>
      </w:r>
    </w:p>
    <w:p w:rsidRDefault="00D92745" w:rsidP="00D369E5" w:rsidR="00D92745" w:rsidRPr="002821D2">
      <w:pPr>
        <w:jc w:val="center"/>
        <w:rPr>
          <w:b/>
          <w:bCs/>
        </w:rPr>
      </w:pPr>
    </w:p>
    <w:p w:rsidRDefault="000D1D2B" w:rsidP="00D369E5" w:rsidR="000D1D2B" w:rsidRPr="002821D2">
      <w:pPr>
        <w:jc w:val="center"/>
        <w:rPr>
          <w:b/>
          <w:bCs/>
        </w:rPr>
      </w:pPr>
    </w:p>
    <w:p w:rsidRDefault="006226F6" w:rsidP="005513FC" w:rsidR="006D42EC" w:rsidRPr="002821D2">
      <w:pPr>
        <w:ind w:firstLine="708"/>
        <w:jc w:val="both"/>
        <w:rPr>
          <w:bCs/>
        </w:rPr>
      </w:pPr>
      <w:r w:rsidRPr="002821D2">
        <w:rPr>
          <w:bCs/>
        </w:rPr>
        <w:t>R</w:t>
      </w:r>
      <w:r w:rsidR="001C7AFA" w:rsidRPr="002821D2">
        <w:rPr>
          <w:bCs/>
        </w:rPr>
        <w:t>ješenjem ovog suda posl. br. 7</w:t>
      </w:r>
      <w:r w:rsidRPr="002821D2">
        <w:rPr>
          <w:bCs/>
        </w:rPr>
        <w:t xml:space="preserve"> St. </w:t>
      </w:r>
      <w:r w:rsidR="00272D5C" w:rsidRPr="002821D2">
        <w:rPr>
          <w:bCs/>
        </w:rPr>
        <w:t>443</w:t>
      </w:r>
      <w:r w:rsidRPr="002821D2">
        <w:rPr>
          <w:bCs/>
        </w:rPr>
        <w:t>/</w:t>
      </w:r>
      <w:r w:rsidR="00272D5C" w:rsidRPr="002821D2">
        <w:rPr>
          <w:bCs/>
        </w:rPr>
        <w:t>2013</w:t>
      </w:r>
      <w:r w:rsidRPr="002821D2">
        <w:rPr>
          <w:bCs/>
        </w:rPr>
        <w:t xml:space="preserve"> od </w:t>
      </w:r>
      <w:r w:rsidR="00134624">
        <w:rPr>
          <w:bCs/>
        </w:rPr>
        <w:t>21</w:t>
      </w:r>
      <w:r w:rsidR="0031501C" w:rsidRPr="002821D2">
        <w:rPr>
          <w:bCs/>
        </w:rPr>
        <w:t xml:space="preserve">. </w:t>
      </w:r>
      <w:r w:rsidR="00134624">
        <w:rPr>
          <w:bCs/>
        </w:rPr>
        <w:t>kolovoza</w:t>
      </w:r>
      <w:r w:rsidR="00A118BA" w:rsidRPr="002821D2">
        <w:rPr>
          <w:bCs/>
        </w:rPr>
        <w:t xml:space="preserve"> 2018</w:t>
      </w:r>
      <w:r w:rsidRPr="002821D2">
        <w:rPr>
          <w:bCs/>
        </w:rPr>
        <w:t>. godine predmetne nekretnine su dosuđene kupc</w:t>
      </w:r>
      <w:r w:rsidR="001C7AFA" w:rsidRPr="002821D2">
        <w:rPr>
          <w:bCs/>
        </w:rPr>
        <w:t>u</w:t>
      </w:r>
      <w:r w:rsidR="0037662D" w:rsidRPr="002821D2">
        <w:rPr>
          <w:bCs/>
        </w:rPr>
        <w:t xml:space="preserve"> </w:t>
      </w:r>
      <w:r w:rsidR="00B82270" w:rsidRPr="00B82270">
        <w:rPr>
          <w:sz w:val="22"/>
          <w:szCs w:val="22"/>
        </w:rPr>
        <w:t>APSIDA INŽENJERING d.o.o. Dubrovnik, Riječka 14., OIB 97964001886</w:t>
      </w:r>
      <w:r w:rsidR="00B82270">
        <w:rPr>
          <w:sz w:val="22"/>
          <w:szCs w:val="22"/>
        </w:rPr>
        <w:t xml:space="preserve"> </w:t>
      </w:r>
      <w:r w:rsidR="0037662D" w:rsidRPr="002821D2">
        <w:rPr>
          <w:bCs/>
        </w:rPr>
        <w:t>kao na</w:t>
      </w:r>
      <w:r w:rsidR="001C7AFA" w:rsidRPr="002821D2">
        <w:rPr>
          <w:bCs/>
        </w:rPr>
        <w:t>jbolje</w:t>
      </w:r>
      <w:r w:rsidRPr="002821D2">
        <w:rPr>
          <w:bCs/>
        </w:rPr>
        <w:t>m ponuđač</w:t>
      </w:r>
      <w:r w:rsidR="001C7AFA" w:rsidRPr="002821D2">
        <w:rPr>
          <w:bCs/>
        </w:rPr>
        <w:t>u</w:t>
      </w:r>
      <w:r w:rsidRPr="002821D2">
        <w:rPr>
          <w:bCs/>
        </w:rPr>
        <w:t xml:space="preserve"> na </w:t>
      </w:r>
      <w:r w:rsidR="00D369E5" w:rsidRPr="002821D2">
        <w:rPr>
          <w:bCs/>
        </w:rPr>
        <w:t>usmenoj javnoj dr</w:t>
      </w:r>
      <w:r w:rsidR="00A01C16" w:rsidRPr="002821D2">
        <w:rPr>
          <w:bCs/>
        </w:rPr>
        <w:t>a</w:t>
      </w:r>
      <w:r w:rsidR="00D369E5" w:rsidRPr="002821D2">
        <w:rPr>
          <w:bCs/>
        </w:rPr>
        <w:t>žbi</w:t>
      </w:r>
      <w:r w:rsidRPr="002821D2">
        <w:rPr>
          <w:bCs/>
        </w:rPr>
        <w:t>. Rješenje je postalo pravomoćno dana</w:t>
      </w:r>
      <w:r w:rsidR="0068123B" w:rsidRPr="002821D2">
        <w:rPr>
          <w:bCs/>
        </w:rPr>
        <w:t xml:space="preserve"> </w:t>
      </w:r>
      <w:r w:rsidR="00D91E88">
        <w:rPr>
          <w:bCs/>
        </w:rPr>
        <w:t>04</w:t>
      </w:r>
      <w:r w:rsidR="0068123B" w:rsidRPr="002821D2">
        <w:rPr>
          <w:bCs/>
        </w:rPr>
        <w:t>.</w:t>
      </w:r>
      <w:r w:rsidR="000261C5" w:rsidRPr="002821D2">
        <w:rPr>
          <w:bCs/>
        </w:rPr>
        <w:t xml:space="preserve"> </w:t>
      </w:r>
      <w:r w:rsidR="00766D46">
        <w:rPr>
          <w:bCs/>
        </w:rPr>
        <w:t>rujna</w:t>
      </w:r>
      <w:r w:rsidR="0068123B" w:rsidRPr="002821D2">
        <w:rPr>
          <w:bCs/>
        </w:rPr>
        <w:t xml:space="preserve"> 201</w:t>
      </w:r>
      <w:r w:rsidR="00924471" w:rsidRPr="002821D2">
        <w:rPr>
          <w:bCs/>
        </w:rPr>
        <w:t>8</w:t>
      </w:r>
      <w:r w:rsidR="000261C5" w:rsidRPr="002821D2">
        <w:rPr>
          <w:bCs/>
        </w:rPr>
        <w:t>.godine</w:t>
      </w:r>
      <w:r w:rsidR="0068123B" w:rsidRPr="002821D2">
        <w:rPr>
          <w:bCs/>
        </w:rPr>
        <w:t>.</w:t>
      </w:r>
      <w:r w:rsidR="004E37D6" w:rsidRPr="002821D2">
        <w:rPr>
          <w:bCs/>
        </w:rPr>
        <w:t xml:space="preserve"> </w:t>
      </w:r>
    </w:p>
    <w:p w:rsidRDefault="000D1D2B" w:rsidP="006226F6" w:rsidR="000D1D2B" w:rsidRPr="002821D2">
      <w:pPr>
        <w:ind w:firstLine="708"/>
        <w:jc w:val="both"/>
        <w:rPr>
          <w:bCs/>
        </w:rPr>
      </w:pPr>
    </w:p>
    <w:p w:rsidRDefault="003A4DCC" w:rsidP="00BE3CD9" w:rsidR="008E0EDD" w:rsidRPr="002821D2">
      <w:pPr>
        <w:ind w:firstLine="708"/>
        <w:jc w:val="both"/>
        <w:rPr>
          <w:bCs/>
        </w:rPr>
      </w:pPr>
      <w:r w:rsidRPr="002821D2">
        <w:rPr>
          <w:bCs/>
        </w:rPr>
        <w:t>Kup</w:t>
      </w:r>
      <w:r w:rsidR="0031501C" w:rsidRPr="002821D2">
        <w:rPr>
          <w:bCs/>
        </w:rPr>
        <w:t>a</w:t>
      </w:r>
      <w:r w:rsidR="000D1D2B" w:rsidRPr="002821D2">
        <w:rPr>
          <w:bCs/>
        </w:rPr>
        <w:t xml:space="preserve">c </w:t>
      </w:r>
      <w:r w:rsidR="0031501C" w:rsidRPr="002821D2">
        <w:rPr>
          <w:bCs/>
        </w:rPr>
        <w:t>je</w:t>
      </w:r>
      <w:r w:rsidR="000D1D2B" w:rsidRPr="002821D2">
        <w:rPr>
          <w:bCs/>
        </w:rPr>
        <w:t xml:space="preserve"> kupovninu za predmetne nekretnine pla</w:t>
      </w:r>
      <w:r w:rsidR="00CD4B74" w:rsidRPr="002821D2">
        <w:rPr>
          <w:bCs/>
        </w:rPr>
        <w:t>tio</w:t>
      </w:r>
      <w:r w:rsidR="00821107" w:rsidRPr="002821D2">
        <w:rPr>
          <w:bCs/>
        </w:rPr>
        <w:t xml:space="preserve"> u </w:t>
      </w:r>
      <w:r w:rsidR="00107372" w:rsidRPr="002821D2">
        <w:rPr>
          <w:bCs/>
        </w:rPr>
        <w:t xml:space="preserve">cijelosti dana </w:t>
      </w:r>
      <w:r w:rsidR="00B82270">
        <w:rPr>
          <w:bCs/>
        </w:rPr>
        <w:t>21</w:t>
      </w:r>
      <w:r w:rsidR="00821107" w:rsidRPr="002821D2">
        <w:rPr>
          <w:bCs/>
        </w:rPr>
        <w:t xml:space="preserve">. </w:t>
      </w:r>
      <w:r w:rsidR="00EA7D5A">
        <w:rPr>
          <w:bCs/>
        </w:rPr>
        <w:t>rujna</w:t>
      </w:r>
      <w:r w:rsidR="000D1D2B" w:rsidRPr="002821D2">
        <w:rPr>
          <w:bCs/>
        </w:rPr>
        <w:t xml:space="preserve"> 20</w:t>
      </w:r>
      <w:r w:rsidR="00924471" w:rsidRPr="002821D2">
        <w:rPr>
          <w:bCs/>
        </w:rPr>
        <w:t>18</w:t>
      </w:r>
      <w:r w:rsidR="000D1D2B" w:rsidRPr="002821D2">
        <w:rPr>
          <w:bCs/>
        </w:rPr>
        <w:t xml:space="preserve">. godine.  </w:t>
      </w:r>
      <w:r w:rsidR="006226F6" w:rsidRPr="002821D2">
        <w:rPr>
          <w:bCs/>
        </w:rPr>
        <w:t xml:space="preserve"> </w:t>
      </w:r>
    </w:p>
    <w:p w:rsidRDefault="00C8011F" w:rsidP="006226F6" w:rsidR="00C8011F" w:rsidRPr="002821D2">
      <w:pPr>
        <w:ind w:firstLine="708"/>
        <w:jc w:val="both"/>
        <w:rPr>
          <w:bCs/>
        </w:rPr>
      </w:pPr>
    </w:p>
    <w:p w:rsidRDefault="0076244F" w:rsidP="006226F6" w:rsidR="00C8011F" w:rsidRPr="002821D2">
      <w:pPr>
        <w:ind w:firstLine="708"/>
        <w:jc w:val="both"/>
        <w:rPr>
          <w:bCs/>
        </w:rPr>
      </w:pPr>
      <w:r w:rsidRPr="002821D2">
        <w:rPr>
          <w:bCs/>
        </w:rPr>
        <w:t>Stoga je sud temeljem čl. 119</w:t>
      </w:r>
      <w:r w:rsidR="00C8011F" w:rsidRPr="002821D2">
        <w:rPr>
          <w:bCs/>
        </w:rPr>
        <w:t xml:space="preserve">. st. </w:t>
      </w:r>
      <w:r w:rsidRPr="002821D2">
        <w:rPr>
          <w:bCs/>
        </w:rPr>
        <w:t>1</w:t>
      </w:r>
      <w:r w:rsidR="00C8011F" w:rsidRPr="002821D2">
        <w:rPr>
          <w:bCs/>
        </w:rPr>
        <w:t xml:space="preserve">. </w:t>
      </w:r>
      <w:r w:rsidRPr="002821D2">
        <w:rPr>
          <w:bCs/>
        </w:rPr>
        <w:t>Ovršnog zakon</w:t>
      </w:r>
      <w:r w:rsidR="00D00937" w:rsidRPr="002821D2">
        <w:rPr>
          <w:bCs/>
        </w:rPr>
        <w:t>a</w:t>
      </w:r>
      <w:r w:rsidRPr="002821D2">
        <w:rPr>
          <w:bCs/>
        </w:rPr>
        <w:t xml:space="preserve"> riješio kao u pravorijeku.</w:t>
      </w:r>
      <w:r w:rsidR="00C8011F" w:rsidRPr="002821D2">
        <w:rPr>
          <w:bCs/>
        </w:rPr>
        <w:t xml:space="preserve"> </w:t>
      </w:r>
    </w:p>
    <w:p w:rsidRDefault="007F0788" w:rsidP="006226F6" w:rsidR="007F0788" w:rsidRPr="002821D2">
      <w:pPr>
        <w:ind w:firstLine="708"/>
        <w:jc w:val="both"/>
        <w:rPr>
          <w:bCs/>
        </w:rPr>
      </w:pPr>
    </w:p>
    <w:p w:rsidRDefault="000C25D4" w:rsidP="00D478DF" w:rsidR="007C53BA" w:rsidRPr="002821D2">
      <w:pPr>
        <w:ind w:firstLine="708"/>
        <w:jc w:val="both"/>
        <w:rPr>
          <w:bCs/>
        </w:rPr>
      </w:pPr>
      <w:r w:rsidRPr="002821D2">
        <w:rPr>
          <w:bCs/>
        </w:rPr>
        <w:t xml:space="preserve"> </w:t>
      </w:r>
    </w:p>
    <w:p w:rsidRDefault="00951CD8" w:rsidP="00951CD8" w:rsidR="00D00937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F875E6" w:rsidRPr="002821D2">
        <w:rPr>
          <w:b/>
          <w:bCs/>
        </w:rPr>
        <w:t xml:space="preserve">U Dubrovniku, </w:t>
      </w:r>
      <w:r w:rsidR="006753BF">
        <w:rPr>
          <w:b/>
          <w:bCs/>
        </w:rPr>
        <w:t>14</w:t>
      </w:r>
      <w:r w:rsidR="00CD4B74" w:rsidRPr="002821D2">
        <w:rPr>
          <w:b/>
          <w:bCs/>
        </w:rPr>
        <w:t xml:space="preserve">. </w:t>
      </w:r>
      <w:r w:rsidR="00340179">
        <w:rPr>
          <w:b/>
          <w:bCs/>
        </w:rPr>
        <w:t>prosinca</w:t>
      </w:r>
      <w:r w:rsidR="00CD4B74" w:rsidRPr="002821D2">
        <w:rPr>
          <w:b/>
          <w:bCs/>
        </w:rPr>
        <w:t xml:space="preserve"> </w:t>
      </w:r>
      <w:r w:rsidR="007F0788" w:rsidRPr="002821D2">
        <w:rPr>
          <w:b/>
          <w:bCs/>
        </w:rPr>
        <w:t>201</w:t>
      </w:r>
      <w:r w:rsidR="00C326F0" w:rsidRPr="002821D2">
        <w:rPr>
          <w:b/>
          <w:bCs/>
        </w:rPr>
        <w:t>8</w:t>
      </w:r>
      <w:r w:rsidRPr="002821D2">
        <w:rPr>
          <w:b/>
          <w:bCs/>
        </w:rPr>
        <w:t>.</w:t>
      </w:r>
      <w:r w:rsidR="006D42EC" w:rsidRPr="002821D2">
        <w:rPr>
          <w:b/>
          <w:bCs/>
        </w:rPr>
        <w:t xml:space="preserve"> godine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6D42EC" w:rsidP="00951CD8" w:rsidR="006D42EC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FE2F2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951CD8" w:rsidP="00F875E6" w:rsidR="00951CD8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Stečajni sudac:</w:t>
      </w:r>
    </w:p>
    <w:p w:rsidRDefault="00D0093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951CD8" w:rsidRPr="002821D2">
        <w:rPr>
          <w:b/>
          <w:bCs/>
        </w:rPr>
        <w:tab/>
        <w:t xml:space="preserve">           </w:t>
      </w:r>
      <w:r w:rsidR="00F56ABE" w:rsidRPr="002821D2">
        <w:rPr>
          <w:b/>
          <w:bCs/>
        </w:rPr>
        <w:t xml:space="preserve">         </w:t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CD0747" w:rsidP="00F875E6" w:rsidR="003D543F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Diana Butigan Granić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CD4B74" w:rsidP="00951CD8" w:rsidR="00CD4B74" w:rsidRPr="002821D2">
      <w:pPr>
        <w:jc w:val="both"/>
        <w:rPr>
          <w:b/>
          <w:bCs/>
        </w:rPr>
      </w:pPr>
    </w:p>
    <w:p w:rsidRDefault="00D369E5" w:rsidP="00951CD8" w:rsidR="00D369E5" w:rsidRPr="002821D2">
      <w:pPr>
        <w:jc w:val="both"/>
        <w:rPr>
          <w:b/>
          <w:bCs/>
        </w:rPr>
      </w:pPr>
      <w:r w:rsidRPr="002821D2">
        <w:rPr>
          <w:b/>
          <w:bCs/>
        </w:rPr>
        <w:t>POUKA O PRAVNOM LIJEKU:</w:t>
      </w:r>
    </w:p>
    <w:p w:rsidRDefault="009902C7" w:rsidP="00951CD8" w:rsidR="00D369E5" w:rsidRPr="002821D2">
      <w:pPr>
        <w:jc w:val="both"/>
        <w:rPr>
          <w:b/>
          <w:bCs/>
        </w:rPr>
      </w:pPr>
      <w:r w:rsidRPr="002821D2">
        <w:rPr>
          <w:bCs/>
        </w:rPr>
        <w:t xml:space="preserve">Protiv ovog </w:t>
      </w:r>
      <w:r w:rsidR="00250803" w:rsidRPr="002821D2">
        <w:rPr>
          <w:bCs/>
        </w:rPr>
        <w:t xml:space="preserve">zaključka </w:t>
      </w:r>
      <w:r w:rsidR="002C57AA" w:rsidRPr="002821D2">
        <w:rPr>
          <w:bCs/>
        </w:rPr>
        <w:t>nije</w:t>
      </w:r>
      <w:r w:rsidRPr="002821D2">
        <w:rPr>
          <w:bCs/>
        </w:rPr>
        <w:t xml:space="preserve"> dopuš</w:t>
      </w:r>
      <w:r w:rsidR="00D369E5" w:rsidRPr="002821D2">
        <w:rPr>
          <w:bCs/>
        </w:rPr>
        <w:t>t</w:t>
      </w:r>
      <w:r w:rsidRPr="002821D2">
        <w:rPr>
          <w:bCs/>
        </w:rPr>
        <w:t>e</w:t>
      </w:r>
      <w:r w:rsidR="00D369E5" w:rsidRPr="002821D2">
        <w:rPr>
          <w:bCs/>
        </w:rPr>
        <w:t>no izjaviti žalbu</w:t>
      </w:r>
      <w:r w:rsidR="002C57AA" w:rsidRPr="002821D2">
        <w:rPr>
          <w:bCs/>
        </w:rPr>
        <w:t>.</w:t>
      </w:r>
      <w:r w:rsidR="002C57AA" w:rsidRPr="002821D2">
        <w:rPr>
          <w:b/>
          <w:bCs/>
        </w:rPr>
        <w:t xml:space="preserve"> </w:t>
      </w:r>
    </w:p>
    <w:p w:rsidRDefault="00787AEA" w:rsidP="00951CD8" w:rsidR="00787AEA" w:rsidRPr="002821D2">
      <w:pPr>
        <w:jc w:val="both"/>
        <w:rPr>
          <w:b/>
          <w:bCs/>
        </w:rPr>
      </w:pPr>
    </w:p>
    <w:p w:rsidRDefault="00D27F5A" w:rsidP="00951CD8" w:rsidR="00D27F5A" w:rsidRPr="002821D2">
      <w:pPr>
        <w:jc w:val="both"/>
        <w:rPr>
          <w:b/>
          <w:bCs/>
        </w:rPr>
      </w:pPr>
      <w:r w:rsidRPr="002821D2">
        <w:rPr>
          <w:b/>
          <w:bCs/>
        </w:rPr>
        <w:t>DN-a: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C53BA" w:rsidRPr="002821D2">
        <w:rPr>
          <w:bCs/>
        </w:rPr>
        <w:t xml:space="preserve"> stečajnom upravitelju</w:t>
      </w:r>
      <w:r w:rsidR="00E75E88" w:rsidRPr="002821D2">
        <w:rPr>
          <w:bCs/>
        </w:rPr>
        <w:t xml:space="preserve"> – e-oglasna</w:t>
      </w:r>
      <w:r w:rsidR="001E4180" w:rsidRPr="002821D2">
        <w:rPr>
          <w:bCs/>
        </w:rPr>
        <w:t xml:space="preserve"> ploča suda</w:t>
      </w:r>
    </w:p>
    <w:p w:rsidRDefault="00BE3CD9" w:rsidP="00BE3CD9" w:rsidR="00E75E88" w:rsidRPr="002821D2">
      <w:pPr>
        <w:jc w:val="both"/>
      </w:pPr>
      <w:r w:rsidRPr="002821D2">
        <w:t xml:space="preserve">-  </w:t>
      </w:r>
      <w:r w:rsidR="00C326F0" w:rsidRPr="002821D2">
        <w:t xml:space="preserve">ŽDO, </w:t>
      </w:r>
      <w:r w:rsidRPr="002821D2">
        <w:t xml:space="preserve">GUO </w:t>
      </w:r>
      <w:r w:rsidR="003A5D9A" w:rsidRPr="002821D2">
        <w:rPr>
          <w:bCs/>
        </w:rPr>
        <w:t xml:space="preserve">- </w:t>
      </w:r>
      <w:r w:rsidR="00E75E88" w:rsidRPr="002821D2">
        <w:rPr>
          <w:bCs/>
        </w:rPr>
        <w:t>e-oglasna</w:t>
      </w:r>
      <w:r w:rsidR="001E4180" w:rsidRPr="002821D2">
        <w:rPr>
          <w:bCs/>
        </w:rPr>
        <w:t xml:space="preserve"> ploča suda</w:t>
      </w:r>
      <w:r w:rsidR="00E75E88" w:rsidRPr="002821D2">
        <w:rPr>
          <w:bCs/>
        </w:rPr>
        <w:t xml:space="preserve"> 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FE2F27" w:rsidRPr="002821D2">
        <w:rPr>
          <w:bCs/>
        </w:rPr>
        <w:t xml:space="preserve">Općinski sud u </w:t>
      </w:r>
      <w:r w:rsidR="00BE3CD9" w:rsidRPr="002821D2">
        <w:rPr>
          <w:bCs/>
        </w:rPr>
        <w:t>Dubrovniku</w:t>
      </w:r>
      <w:r w:rsidR="00D00937" w:rsidRPr="002821D2">
        <w:rPr>
          <w:bCs/>
        </w:rPr>
        <w:t xml:space="preserve"> - ZK odjel</w:t>
      </w:r>
      <w:r w:rsidR="000F174D" w:rsidRPr="002821D2">
        <w:rPr>
          <w:bCs/>
        </w:rPr>
        <w:t xml:space="preserve"> </w:t>
      </w:r>
    </w:p>
    <w:p w:rsidRDefault="007C53BA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E75E88" w:rsidRPr="002821D2">
        <w:rPr>
          <w:bCs/>
        </w:rPr>
        <w:t>e-</w:t>
      </w:r>
      <w:r w:rsidRPr="002821D2">
        <w:rPr>
          <w:bCs/>
        </w:rPr>
        <w:t>oglasna ploča suda</w:t>
      </w:r>
    </w:p>
    <w:p w:rsidRDefault="00924471" w:rsidP="00D369E5" w:rsidR="00D369E5" w:rsidRPr="002821D2">
      <w:pPr>
        <w:jc w:val="both"/>
        <w:rPr>
          <w:bCs/>
        </w:rPr>
      </w:pPr>
      <w:r w:rsidRPr="002821D2">
        <w:t xml:space="preserve">-  </w:t>
      </w:r>
      <w:r w:rsidR="00B82270" w:rsidRPr="00B82270">
        <w:rPr>
          <w:sz w:val="22"/>
          <w:szCs w:val="22"/>
        </w:rPr>
        <w:t>APSIDA INŽENJERING d.o.o. Dubrovnik, Riječka 14.</w:t>
      </w:r>
    </w:p>
    <w:sectPr w:rsidSect="00F875E6" w:rsidR="00D369E5" w:rsidRPr="002821D2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145" w:rsidR="005F5145">
      <w:r>
        <w:separator/>
      </w:r>
    </w:p>
  </w:endnote>
  <w:endnote w:id="0" w:type="continuationSeparator">
    <w:p w:rsidRDefault="005F5145" w:rsidR="005F5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145" w:rsidR="005F5145">
      <w:r>
        <w:separator/>
      </w:r>
    </w:p>
  </w:footnote>
  <w:footnote w:id="0" w:type="continuationSeparator">
    <w:p w:rsidRDefault="005F5145" w:rsidR="005F5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16A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E623BEB"/>
    <w:multiLevelType w:val="hybridMultilevel"/>
    <w:tmpl w:val="A088F970"/>
    <w:lvl w:tplc="08EA681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4624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21D2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4017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01BA"/>
    <w:rsid w:val="004246ED"/>
    <w:rsid w:val="004328CC"/>
    <w:rsid w:val="00432DAD"/>
    <w:rsid w:val="00433D87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B6356"/>
    <w:rsid w:val="005D4B57"/>
    <w:rsid w:val="005D787A"/>
    <w:rsid w:val="005F1B00"/>
    <w:rsid w:val="005F5145"/>
    <w:rsid w:val="006226F6"/>
    <w:rsid w:val="00640E15"/>
    <w:rsid w:val="006426D2"/>
    <w:rsid w:val="006753BF"/>
    <w:rsid w:val="0068123B"/>
    <w:rsid w:val="006831E4"/>
    <w:rsid w:val="00686868"/>
    <w:rsid w:val="006A7122"/>
    <w:rsid w:val="006D42EC"/>
    <w:rsid w:val="006D46E0"/>
    <w:rsid w:val="006E5752"/>
    <w:rsid w:val="006F71F8"/>
    <w:rsid w:val="0073516A"/>
    <w:rsid w:val="00747C53"/>
    <w:rsid w:val="0076244F"/>
    <w:rsid w:val="00766D46"/>
    <w:rsid w:val="00787AEA"/>
    <w:rsid w:val="00792B31"/>
    <w:rsid w:val="007C4151"/>
    <w:rsid w:val="007C53BA"/>
    <w:rsid w:val="007D3549"/>
    <w:rsid w:val="007D6EF7"/>
    <w:rsid w:val="007E6840"/>
    <w:rsid w:val="007F0788"/>
    <w:rsid w:val="008041BC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57E18"/>
    <w:rsid w:val="00957FA5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2270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1E88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A7D5A"/>
    <w:rsid w:val="00ED1F93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5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1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1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1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1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5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1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1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1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1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St-443/2013-479</izvorni_sadrzaj>
    <derivirana_varijabla naziv="DomainObject.PredzadnjaOdlukaIzPredmeta.Oznaka_1">St-443/2013-479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320</properties:Words>
  <properties:Characters>1649</properties:Characters>
  <properties:Lines>75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2018-12-14T12:46:00Z</dcterms:created>
  <dc:creator>Trgovački sud u Splitu</dc:creator>
  <cp:lastModifiedBy>Sanja Vuković</cp:lastModifiedBy>
  <cp:lastPrinted>2018-04-04T12:00:00Z</cp:lastPrinted>
  <dcterms:modified xmlns:xsi="http://www.w3.org/2001/XMLSchema-instance" xsi:type="dcterms:W3CDTF">2018-12-14T13:40:00Z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vulix1.docx)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