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9fd3" w14:paraId="28b9fd3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STALNA SLUŽBA U ŠIBENIKU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381125">
        <w:rPr>
          <w:rFonts w:cs="Times New Roman" w:hAnsi="Times New Roman" w:ascii="Times New Roman"/>
          <w:b/>
          <w:sz w:val="24"/>
          <w:szCs w:val="24"/>
        </w:rPr>
        <w:t>38</w:t>
      </w:r>
      <w:r w:rsidR="00711DB8"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381125">
        <w:rPr>
          <w:rFonts w:cs="Times New Roman" w:hAnsi="Times New Roman" w:ascii="Times New Roman"/>
          <w:sz w:val="24"/>
          <w:szCs w:val="24"/>
        </w:rPr>
        <w:t>MARINET d.o.o. iz Skradina, Grgura Ninskog 4, MBS:100013833, OIB:13415090357</w:t>
      </w:r>
      <w:r>
        <w:rPr>
          <w:rFonts w:cs="Times New Roman" w:hAnsi="Times New Roman" w:ascii="Times New Roman"/>
          <w:sz w:val="24"/>
          <w:szCs w:val="24"/>
        </w:rPr>
        <w:t xml:space="preserve">, dana 12. siječnja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381125">
        <w:rPr>
          <w:rFonts w:cs="Times New Roman" w:hAnsi="Times New Roman" w:ascii="Times New Roman"/>
          <w:sz w:val="24"/>
          <w:szCs w:val="24"/>
        </w:rPr>
        <w:t>MARINET d.o.o. iz Skradina, Grgura Ninskog 4, MBS:100013833, OIB:13415090357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381125">
        <w:rPr>
          <w:rFonts w:cs="Times New Roman" w:hAnsi="Times New Roman" w:ascii="Times New Roman"/>
          <w:sz w:val="24"/>
          <w:szCs w:val="24"/>
        </w:rPr>
        <w:t>96.390,77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 se zakonski za</w:t>
      </w:r>
      <w:r w:rsidR="00B82C19">
        <w:rPr>
          <w:rFonts w:cs="Times New Roman" w:hAnsi="Times New Roman" w:ascii="Times New Roman"/>
          <w:sz w:val="24"/>
          <w:szCs w:val="24"/>
        </w:rPr>
        <w:t>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1125">
        <w:rPr>
          <w:rFonts w:cs="Times New Roman" w:hAnsi="Times New Roman" w:ascii="Times New Roman"/>
          <w:sz w:val="24"/>
          <w:szCs w:val="24"/>
        </w:rPr>
        <w:t>Miro Maslać iz Skradina</w:t>
      </w:r>
      <w:r>
        <w:rPr>
          <w:rFonts w:cs="Times New Roman" w:hAnsi="Times New Roman" w:ascii="Times New Roman"/>
          <w:sz w:val="24"/>
          <w:szCs w:val="24"/>
        </w:rPr>
        <w:t xml:space="preserve">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711DB8">
        <w:rPr>
          <w:rFonts w:cs="Times New Roman" w:hAnsi="Times New Roman" w:ascii="Times New Roman"/>
          <w:sz w:val="24"/>
          <w:szCs w:val="24"/>
        </w:rPr>
        <w:t xml:space="preserve"> se za</w:t>
      </w:r>
      <w:r w:rsidR="00B82C19">
        <w:rPr>
          <w:rFonts w:cs="Times New Roman" w:hAnsi="Times New Roman" w:ascii="Times New Roman"/>
          <w:sz w:val="24"/>
          <w:szCs w:val="24"/>
        </w:rPr>
        <w:t>konski zastupnik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711DB8">
        <w:rPr>
          <w:rFonts w:cs="Times New Roman" w:hAnsi="Times New Roman" w:ascii="Times New Roman"/>
          <w:sz w:val="24"/>
          <w:szCs w:val="24"/>
        </w:rPr>
        <w:t>, model 05, poziv na b</w:t>
      </w:r>
      <w:r w:rsidR="00381125">
        <w:rPr>
          <w:rFonts w:cs="Times New Roman" w:hAnsi="Times New Roman" w:ascii="Times New Roman"/>
          <w:sz w:val="24"/>
          <w:szCs w:val="24"/>
        </w:rPr>
        <w:t>roj 221-38</w:t>
      </w:r>
      <w:r w:rsidR="00711DB8">
        <w:rPr>
          <w:rFonts w:cs="Times New Roman" w:hAnsi="Times New Roman" w:ascii="Times New Roman"/>
          <w:sz w:val="24"/>
          <w:szCs w:val="24"/>
        </w:rPr>
        <w:t>-2016</w:t>
      </w:r>
      <w:r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12. siječnja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e-oglasna ploča suda</w:t>
      </w:r>
    </w:p>
    <w:p w:rsidRDefault="00B82C19" w:rsidP="00661212" w:rsidR="00D56DD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381125">
        <w:rPr>
          <w:rFonts w:cs="Times New Roman" w:hAnsi="Times New Roman" w:ascii="Times New Roman"/>
          <w:sz w:val="24"/>
          <w:szCs w:val="24"/>
        </w:rPr>
        <w:t xml:space="preserve">Miro Maslać, Grgura Ninskog 4, Skradin </w:t>
      </w:r>
    </w:p>
    <w:p w:rsidRDefault="00661212" w:rsidP="00661212" w:rsidR="0066121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5768A" w:rsidP="00661212" w:rsidR="00C97E01" w:rsidRP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998" w:rsidP="0064642A" w:rsidR="00715998">
      <w:pPr>
        <w:spacing w:lineRule="auto" w:line="240" w:after="0"/>
      </w:pPr>
      <w:r>
        <w:separator/>
      </w:r>
    </w:p>
  </w:endnote>
  <w:endnote w:id="0" w:type="continuationSeparator">
    <w:p w:rsidRDefault="00715998" w:rsidP="0064642A" w:rsidR="007159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998" w:rsidP="0064642A" w:rsidR="00715998">
      <w:pPr>
        <w:spacing w:lineRule="auto" w:line="240" w:after="0"/>
      </w:pPr>
      <w:r>
        <w:separator/>
      </w:r>
    </w:p>
  </w:footnote>
  <w:footnote w:id="0" w:type="continuationSeparator">
    <w:p w:rsidRDefault="00715998" w:rsidP="0064642A" w:rsidR="007159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</w:t>
    </w:r>
    <w:r w:rsidR="00381125">
      <w:t>38</w:t>
    </w:r>
    <w:r w:rsidR="00711DB8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213889"/>
    <w:rsid w:val="00381125"/>
    <w:rsid w:val="0064642A"/>
    <w:rsid w:val="00661212"/>
    <w:rsid w:val="00711DB8"/>
    <w:rsid w:val="00715998"/>
    <w:rsid w:val="007F555B"/>
    <w:rsid w:val="00A5768A"/>
    <w:rsid w:val="00AB65C4"/>
    <w:rsid w:val="00B82C19"/>
    <w:rsid w:val="00D56DD5"/>
    <w:rsid w:val="00F5038D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A576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68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68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68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68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A576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68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68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68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68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St-38/2016</izvorni_sadrzaj>
    <derivirana_varijabla naziv="DomainObject.Predmet.OznakaBroj_1">St-38/2016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MARINET društvo s ograničenom odgovornošću za komunikacijske usluge</izvorni_sadrzaj>
    <derivirana_varijabla naziv="DomainObject.Predmet.ProtustrankaFormated_1">  MARINET društvo s ograničenom odgovornošću za komunikacijske usluge</derivirana_varijabla>
  </DomainObject.Predmet.ProtustrankaFormated>
  <DomainObject.Predmet.ProtustrankaFormatedOIB>
    <izvorni_sadrzaj>  MARINET društvo s ograničenom odgovornošću za komunikacijske usluge, OIB 13415090357</izvorni_sadrzaj>
    <derivirana_varijabla naziv="DomainObject.Predmet.ProtustrankaFormatedOIB_1">  MARINET društvo s ograničenom odgovornošću za komunikacijske usluge, OIB 13415090357</derivirana_varijabla>
  </DomainObject.Predmet.ProtustrankaFormatedOIB>
  <DomainObject.Predmet.ProtustrankaFormatedWithAdress>
    <izvorni_sadrzaj> MARINET društvo s ograničenom odgovornošću za komunikacijske usluge, Grgura Ninskog 4 , 22222 Skradin</izvorni_sadrzaj>
    <derivirana_varijabla naziv="DomainObject.Predmet.ProtustrankaFormatedWithAdress_1"> MARINET društvo s ograničenom odgovornošću za komunikacijske usluge, Grgura Ninskog 4 , 22222 Skradin</derivirana_varijabla>
  </DomainObject.Predmet.ProtustrankaFormatedWithAdress>
  <DomainObject.Predmet.ProtustrankaFormatedWithAdressOIB>
    <izvorni_sadrzaj> MARINET društvo s ograničenom odgovornošću za komunikacijske usluge, OIB 13415090357, Grgura Ninskog 4 , 22222 Skradin</izvorni_sadrzaj>
    <derivirana_varijabla naziv="DomainObject.Predmet.ProtustrankaFormatedWithAdressOIB_1"> MARINET društvo s ograničenom odgovornošću za komunikacijske usluge, OIB 13415090357, Grgura Ninskog 4 , 22222 Skradin</derivirana_varijabla>
  </DomainObject.Predmet.ProtustrankaFormatedWithAdressOIB>
  <DomainObject.Predmet.ProtustrankaWithAdress>
    <izvorni_sadrzaj>MARINET društvo s ograničenom odgovornošću za komunikacijske usluge Grgura Ninskog 4 , 22222 Skradin</izvorni_sadrzaj>
    <derivirana_varijabla naziv="DomainObject.Predmet.ProtustrankaWithAdress_1">MARINET društvo s ograničenom odgovornošću za komunikacijske usluge Grgura Ninskog 4 , 22222 Skradin</derivirana_varijabla>
  </DomainObject.Predmet.ProtustrankaWithAdress>
  <DomainObject.Predmet.ProtustrankaWithAdressOIB>
    <izvorni_sadrzaj>MARINET društvo s ograničenom odgovornošću za komunikacijske usluge, OIB 13415090357, Grgura Ninskog 4 , 22222 Skradin</izvorni_sadrzaj>
    <derivirana_varijabla naziv="DomainObject.Predmet.ProtustrankaWithAdressOIB_1">MARINET društvo s ograničenom odgovornošću za komunikacijske usluge, OIB 13415090357, Grgura Ninskog 4 , 22222 Skradin</derivirana_varijabla>
  </DomainObject.Predmet.ProtustrankaWithAdressOIB>
  <DomainObject.Predmet.ProtustrankaNazivFormated>
    <izvorni_sadrzaj>MARINET društvo s ograničenom odgovornošću za komunikacijske usluge</izvorni_sadrzaj>
    <derivirana_varijabla naziv="DomainObject.Predmet.ProtustrankaNazivFormated_1">MARINET društvo s ograničenom odgovornošću za komunikacijske usluge</derivirana_varijabla>
  </DomainObject.Predmet.ProtustrankaNazivFormated>
  <DomainObject.Predmet.ProtustrankaNazivFormatedOIB>
    <izvorni_sadrzaj>MARINET društvo s ograničenom odgovornošću za komunikacijske usluge, OIB 13415090357</izvorni_sadrzaj>
    <derivirana_varijabla naziv="DomainObject.Predmet.ProtustrankaNazivFormatedOIB_1">MARINET društvo s ograničenom odgovornošću za komunikacijske usluge, OIB 13415090357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Tomić</izvorni_sadrzaj>
    <derivirana_varijabla naziv="DomainObject.Predmet.Zapisnicar_1">Ana Tomić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MARINET društvo s ograničenom odgovornošću za komunikacijske usluge</item>
    </izvorni_sadrzaj>
    <derivirana_varijabla naziv="DomainObject.Predmet.ProtuStrankaListFormated_1">
      <item>MARINET društvo s ograničenom odgovornošću za komunikacijske usluge</item>
    </derivirana_varijabla>
  </DomainObject.Predmet.ProtuStrankaListFormated>
  <DomainObject.Predmet.ProtuStrankaListFormatedOIB>
    <izvorni_sadrzaj>
      <item>MARINET društvo s ograničenom odgovornošću za komunikacijske usluge, OIB 13415090357</item>
    </izvorni_sadrzaj>
    <derivirana_varijabla naziv="DomainObject.Predmet.ProtuStrankaListFormatedOIB_1">
      <item>MARINET društvo s ograničenom odgovornošću za komunikacijske usluge, OIB 13415090357</item>
    </derivirana_varijabla>
  </DomainObject.Predmet.ProtuStrankaListFormatedOIB>
  <DomainObject.Predmet.ProtuStrankaListFormatedWithAdress>
    <izvorni_sadrzaj>
      <item>MARINET društvo s ograničenom odgovornošću za komunikacijske usluge, Grgura Ninskog 4 , 22222 Skradin</item>
    </izvorni_sadrzaj>
    <derivirana_varijabla naziv="DomainObject.Predmet.ProtuStrankaListFormatedWithAdress_1">
      <item>MARINET društvo s ograničenom odgovornošću za komunikacijske usluge, Grgura Ninskog 4 , 22222 Skradin</item>
    </derivirana_varijabla>
  </DomainObject.Predmet.ProtuStrankaListFormatedWithAdress>
  <DomainObject.Predmet.ProtuStrankaListFormatedWithAdressOIB>
    <izvorni_sadrzaj>
      <item>MARINET društvo s ograničenom odgovornošću za komunikacijske usluge, OIB 13415090357, Grgura Ninskog 4 , 22222 Skradin</item>
    </izvorni_sadrzaj>
    <derivirana_varijabla naziv="DomainObject.Predmet.ProtuStrankaListFormatedWithAdressOIB_1">
      <item>MARINET društvo s ograničenom odgovornošću za komunikacijske usluge, OIB 13415090357, Grgura Ninskog 4 , 22222 Skradin</item>
    </derivirana_varijabla>
  </DomainObject.Predmet.ProtuStrankaListFormatedWithAdressOIB>
  <DomainObject.Predmet.ProtuStrankaListNazivFormated>
    <izvorni_sadrzaj>
      <item>MARINET društvo s ograničenom odgovornošću za komunikacijske usluge</item>
    </izvorni_sadrzaj>
    <derivirana_varijabla naziv="DomainObject.Predmet.ProtuStrankaListNazivFormated_1">
      <item>MARINET društvo s ograničenom odgovornošću za komunikacijske usluge</item>
    </derivirana_varijabla>
  </DomainObject.Predmet.ProtuStrankaListNazivFormated>
  <DomainObject.Predmet.ProtuStrankaListNazivFormatedOIB>
    <izvorni_sadrzaj>
      <item>MARINET društvo s ograničenom odgovornošću za komunikacijske usluge, OIB 13415090357</item>
    </izvorni_sadrzaj>
    <derivirana_varijabla naziv="DomainObject.Predmet.ProtuStrankaListNazivFormatedOIB_1">
      <item>MARINET društvo s ograničenom odgovornošću za komunikacijske usluge, OIB 13415090357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MARINET društvo s ograničenom odgovornošću za komunikacijske usluge</izvorni_sadrzaj>
    <derivirana_varijabla naziv="DomainObject.Predmet.ProtustrankaIDrugi_1">MARINET društvo s ograničenom odgovornošću za komunikacijske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MARINET društvo s ograničenom odgovornošću za komunikacijske usluge, OIB 13415090357, Grgura Ninskog 4 , 22222 Skradin</izvorni_sadrzaj>
    <derivirana_varijabla naziv="DomainObject.Predmet.ProtustrankaIDrugiAdressOIB_1">MARINET društvo s ograničenom odgovornošću za komunikacijske usluge, OIB 13415090357, Grgura Ninskog 4 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MARINET društvo s ograničenom odgovornošću za komunikacijske usluge</item>
    </izvorni_sadrzaj>
    <derivirana_varijabla naziv="DomainObject.Predmet.SudioniciListNaziv_1">
      <item>FINA - Podružnica Šibenik</item>
      <item>MARINET društvo s ograničenom odgovornošću za komunikacijske usluge</item>
    </derivirana_varijabla>
  </DomainObject.Predmet.SudioniciListNaziv>
  <DomainObject.Predmet.SudioniciListAdressOIB>
    <izvorni_sadrzaj>
      <item>FINA - Podružnica Šibenik, OIB 85821130368, Perivoj L. Marune 1,22000 Šibenik</item>
      <item>MARINET društvo s ograničenom odgovornošću za komunikacijske usluge, OIB 13415090357, Grgura Ninskog 4 ,22222 Skradin</item>
    </izvorni_sadrzaj>
    <derivirana_varijabla naziv="DomainObject.Predmet.SudioniciListAdressOIB_1">
      <item>FINA - Podružnica Šibenik, OIB 85821130368, Perivoj L. Marune 1,22000 Šibenik</item>
      <item>MARINET društvo s ograničenom odgovornošću za komunikacijske usluge, OIB 13415090357, Grgura Ninskog 4 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13415090357</item>
    </izvorni_sadrzaj>
    <derivirana_varijabla naziv="DomainObject.Predmet.SudioniciListNazivOIB_1">
      <item>, OIB 85821130368</item>
      <item>, OIB 13415090357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2182</properties:Characters>
  <properties:Lines>72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2016-01-12T10:10:00Z</dcterms:created>
  <dc:creator>Joško Livaković</dc:creator>
  <cp:lastModifiedBy>Joško Livaković</cp:lastModifiedBy>
  <dcterms:modified xmlns:xsi="http://www.w3.org/2001/XMLSchema-instance" xsi:type="dcterms:W3CDTF">2016-01-12T10:11:00Z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