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5ac7" w14:paraId="aef5ac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5A0B81">
        <w:t>8</w:t>
      </w:r>
      <w:r w:rsidR="006B36F3">
        <w:t>041</w:t>
      </w:r>
      <w:r w:rsidR="0028458C">
        <w:t>/</w:t>
      </w:r>
      <w:r>
        <w:t>201</w:t>
      </w:r>
      <w:r w:rsidR="00037D5A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E44733">
        <w:t>18</w:t>
      </w:r>
      <w:r w:rsidRPr="009C5689">
        <w:t xml:space="preserve">. </w:t>
      </w:r>
      <w:r w:rsidR="00E44733">
        <w:t xml:space="preserve">srpnja 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F16A8">
      <w:pPr>
        <w:jc w:val="both"/>
      </w:pPr>
      <w:r w:rsidRPr="009C5689">
        <w:t xml:space="preserve">I </w:t>
      </w:r>
      <w:r w:rsidRPr="009C5689">
        <w:tab/>
        <w:t>Za dužnika</w:t>
      </w:r>
      <w:r w:rsidR="00C04ECD">
        <w:t xml:space="preserve"> </w:t>
      </w:r>
      <w:r w:rsidR="006B36F3">
        <w:t>VELJAC PROJEKT j.</w:t>
      </w:r>
      <w:r w:rsidR="00CE6D4E">
        <w:t xml:space="preserve">d.o.o., Zagreb, </w:t>
      </w:r>
      <w:r w:rsidR="006B36F3">
        <w:t>Ilica 132</w:t>
      </w:r>
      <w:r w:rsidR="00CE6D4E">
        <w:t xml:space="preserve">, OIB: </w:t>
      </w:r>
      <w:r w:rsidR="006B36F3">
        <w:t>66263956134</w:t>
      </w:r>
      <w:r w:rsidR="00771279">
        <w:t>.</w:t>
      </w:r>
    </w:p>
    <w:p w:rsidRDefault="00BF16A8" w:rsidP="00B255BC" w:rsidR="00BF16A8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6B36F3">
        <w:t>38.120,15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E44733" w:rsidP="004D12D6" w:rsidR="004D12D6" w:rsidRPr="009C5689">
      <w:pPr>
        <w:jc w:val="center"/>
      </w:pPr>
      <w:r>
        <w:t>Zagreb, 18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3C3C0B" w:rsidR="003C3C0B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3C3C0B">
        <w:t>,v.r.</w:t>
      </w:r>
    </w:p>
    <w:p w:rsidRDefault="003C3C0B" w:rsidP="003C3C0B" w:rsidR="003C3C0B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C3C0B" w:rsidP="003C3C0B" w:rsidR="003C3C0B">
      <w:pPr>
        <w:ind w:firstLine="708"/>
        <w:jc w:val="right"/>
      </w:pPr>
      <w:r>
        <w:t>ovlašteni službenik:</w:t>
      </w:r>
    </w:p>
    <w:p w:rsidRDefault="003C3C0B" w:rsidP="003C3C0B" w:rsidR="003C3C0B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3C0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3C0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37D5A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12CA7"/>
    <w:rsid w:val="001365CE"/>
    <w:rsid w:val="00137701"/>
    <w:rsid w:val="00155ECD"/>
    <w:rsid w:val="00173BC8"/>
    <w:rsid w:val="00175951"/>
    <w:rsid w:val="0017795A"/>
    <w:rsid w:val="00177DD2"/>
    <w:rsid w:val="001A1345"/>
    <w:rsid w:val="001B313D"/>
    <w:rsid w:val="001B33E7"/>
    <w:rsid w:val="001C09D2"/>
    <w:rsid w:val="001E3342"/>
    <w:rsid w:val="001F52D7"/>
    <w:rsid w:val="00220185"/>
    <w:rsid w:val="00225206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E26C7"/>
    <w:rsid w:val="002F0E73"/>
    <w:rsid w:val="003264C7"/>
    <w:rsid w:val="00327995"/>
    <w:rsid w:val="003279B2"/>
    <w:rsid w:val="00332033"/>
    <w:rsid w:val="0033400A"/>
    <w:rsid w:val="00343CDF"/>
    <w:rsid w:val="0034753A"/>
    <w:rsid w:val="00362AC8"/>
    <w:rsid w:val="00370A06"/>
    <w:rsid w:val="00375C56"/>
    <w:rsid w:val="003A1BB3"/>
    <w:rsid w:val="003A2C2C"/>
    <w:rsid w:val="003C3C0B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3E576E"/>
    <w:rsid w:val="00416FB3"/>
    <w:rsid w:val="00423CEE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0B81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36405"/>
    <w:rsid w:val="0063779A"/>
    <w:rsid w:val="0065301E"/>
    <w:rsid w:val="00654E7F"/>
    <w:rsid w:val="00667D8C"/>
    <w:rsid w:val="0067475D"/>
    <w:rsid w:val="00677AFA"/>
    <w:rsid w:val="00686CD2"/>
    <w:rsid w:val="00695DD7"/>
    <w:rsid w:val="006B36F3"/>
    <w:rsid w:val="006B4F3D"/>
    <w:rsid w:val="006D0DE8"/>
    <w:rsid w:val="006D37FC"/>
    <w:rsid w:val="006E0EEE"/>
    <w:rsid w:val="006F7B7E"/>
    <w:rsid w:val="0071099E"/>
    <w:rsid w:val="007122B2"/>
    <w:rsid w:val="00720F3F"/>
    <w:rsid w:val="0072520D"/>
    <w:rsid w:val="00725EF1"/>
    <w:rsid w:val="00727457"/>
    <w:rsid w:val="00731488"/>
    <w:rsid w:val="00766CD5"/>
    <w:rsid w:val="00771279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9F11D1"/>
    <w:rsid w:val="00A0059A"/>
    <w:rsid w:val="00A20BE8"/>
    <w:rsid w:val="00A31C62"/>
    <w:rsid w:val="00A45BA9"/>
    <w:rsid w:val="00A60C39"/>
    <w:rsid w:val="00A67C70"/>
    <w:rsid w:val="00A74195"/>
    <w:rsid w:val="00A81FFE"/>
    <w:rsid w:val="00A8297E"/>
    <w:rsid w:val="00A90B79"/>
    <w:rsid w:val="00A93A44"/>
    <w:rsid w:val="00A9483B"/>
    <w:rsid w:val="00A970E4"/>
    <w:rsid w:val="00A97D23"/>
    <w:rsid w:val="00AA1398"/>
    <w:rsid w:val="00AA4C98"/>
    <w:rsid w:val="00AA7C14"/>
    <w:rsid w:val="00AC29C2"/>
    <w:rsid w:val="00AE518C"/>
    <w:rsid w:val="00AF1BB3"/>
    <w:rsid w:val="00AF210E"/>
    <w:rsid w:val="00AF2B2D"/>
    <w:rsid w:val="00B154A1"/>
    <w:rsid w:val="00B21314"/>
    <w:rsid w:val="00B21C1C"/>
    <w:rsid w:val="00B255BC"/>
    <w:rsid w:val="00B40C43"/>
    <w:rsid w:val="00B62464"/>
    <w:rsid w:val="00B7166B"/>
    <w:rsid w:val="00B846AC"/>
    <w:rsid w:val="00B91C6E"/>
    <w:rsid w:val="00BA255E"/>
    <w:rsid w:val="00BA440A"/>
    <w:rsid w:val="00BB055B"/>
    <w:rsid w:val="00BF16A8"/>
    <w:rsid w:val="00BF4F56"/>
    <w:rsid w:val="00C033D3"/>
    <w:rsid w:val="00C04ECD"/>
    <w:rsid w:val="00C06F56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E6D4E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47AE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44733"/>
    <w:rsid w:val="00E531DA"/>
    <w:rsid w:val="00E61D2C"/>
    <w:rsid w:val="00E72968"/>
    <w:rsid w:val="00E75169"/>
    <w:rsid w:val="00E84348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15993"/>
    <w:rsid w:val="00F30C75"/>
    <w:rsid w:val="00F31A9A"/>
    <w:rsid w:val="00F320C0"/>
    <w:rsid w:val="00F4023F"/>
    <w:rsid w:val="00F51F18"/>
    <w:rsid w:val="00F52A4C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4366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3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8041</izvorni_sadrzaj>
    <derivirana_varijabla naziv="DomainObject.Predmet.Broj_1">8041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St-8041/2015</izvorni_sadrzaj>
    <derivirana_varijabla naziv="DomainObject.Predmet.OznakaBroj_1">St-8041/2015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VELJAC PROJEKT j.d.o.o.</izvorni_sadrzaj>
    <derivirana_varijabla naziv="DomainObject.Predmet.ProtustrankaFormated_1">  VELJAC PROJEKT j.d.o.o.</derivirana_varijabla>
  </DomainObject.Predmet.ProtustrankaFormated>
  <DomainObject.Predmet.ProtustrankaFormatedOIB>
    <izvorni_sadrzaj>  VELJAC PROJEKT j.d.o.o., OIB 66263956134</izvorni_sadrzaj>
    <derivirana_varijabla naziv="DomainObject.Predmet.ProtustrankaFormatedOIB_1">  VELJAC PROJEKT j.d.o.o., OIB 66263956134</derivirana_varijabla>
  </DomainObject.Predmet.ProtustrankaFormatedOIB>
  <DomainObject.Predmet.ProtustrankaFormatedWithAdress>
    <izvorni_sadrzaj> VELJAC PROJEKT j.d.o.o., Ilica 132, 10000 Zagreb</izvorni_sadrzaj>
    <derivirana_varijabla naziv="DomainObject.Predmet.ProtustrankaFormatedWithAdress_1"> VELJAC PROJEKT j.d.o.o., Ilica 132, 10000 Zagreb</derivirana_varijabla>
  </DomainObject.Predmet.ProtustrankaFormatedWithAdress>
  <DomainObject.Predmet.ProtustrankaFormatedWithAdressOIB>
    <izvorni_sadrzaj> VELJAC PROJEKT j.d.o.o., OIB 66263956134, Ilica 132, 10000 Zagreb</izvorni_sadrzaj>
    <derivirana_varijabla naziv="DomainObject.Predmet.ProtustrankaFormatedWithAdressOIB_1"> VELJAC PROJEKT j.d.o.o., OIB 66263956134, Ilica 132, 10000 Zagreb</derivirana_varijabla>
  </DomainObject.Predmet.ProtustrankaFormatedWithAdressOIB>
  <DomainObject.Predmet.ProtustrankaWithAdress>
    <izvorni_sadrzaj>VELJAC PROJEKT j.d.o.o. Ilica 132, 10000 Zagreb</izvorni_sadrzaj>
    <derivirana_varijabla naziv="DomainObject.Predmet.ProtustrankaWithAdress_1">VELJAC PROJEKT j.d.o.o. Ilica 132, 10000 Zagreb</derivirana_varijabla>
  </DomainObject.Predmet.ProtustrankaWithAdress>
  <DomainObject.Predmet.ProtustrankaWithAdressOIB>
    <izvorni_sadrzaj>VELJAC PROJEKT j.d.o.o., OIB 66263956134, Ilica 132, 10000 Zagreb</izvorni_sadrzaj>
    <derivirana_varijabla naziv="DomainObject.Predmet.ProtustrankaWithAdressOIB_1">VELJAC PROJEKT j.d.o.o., OIB 66263956134, Ilica 132, 10000 Zagreb</derivirana_varijabla>
  </DomainObject.Predmet.ProtustrankaWithAdressOIB>
  <DomainObject.Predmet.ProtustrankaNazivFormated>
    <izvorni_sadrzaj>VELJAC PROJEKT j.d.o.o.</izvorni_sadrzaj>
    <derivirana_varijabla naziv="DomainObject.Predmet.ProtustrankaNazivFormated_1">VELJAC PROJEKT j.d.o.o.</derivirana_varijabla>
  </DomainObject.Predmet.ProtustrankaNazivFormated>
  <DomainObject.Predmet.ProtustrankaNazivFormatedOIB>
    <izvorni_sadrzaj>VELJAC PROJEKT j.d.o.o., OIB 66263956134</izvorni_sadrzaj>
    <derivirana_varijabla naziv="DomainObject.Predmet.ProtustrankaNazivFormatedOIB_1">VELJAC PROJEKT j.d.o.o., OIB 66263956134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VELJAC PROJEKT j.d.o.o.</item>
    </izvorni_sadrzaj>
    <derivirana_varijabla naziv="DomainObject.Predmet.ProtuStrankaListFormated_1">
      <item>VELJAC PROJEKT j.d.o.o.</item>
    </derivirana_varijabla>
  </DomainObject.Predmet.ProtuStrankaListFormated>
  <DomainObject.Predmet.ProtuStrankaListFormatedOIB>
    <izvorni_sadrzaj>
      <item>VELJAC PROJEKT j.d.o.o., OIB 66263956134</item>
    </izvorni_sadrzaj>
    <derivirana_varijabla naziv="DomainObject.Predmet.ProtuStrankaListFormatedOIB_1">
      <item>VELJAC PROJEKT j.d.o.o., OIB 66263956134</item>
    </derivirana_varijabla>
  </DomainObject.Predmet.ProtuStrankaListFormatedOIB>
  <DomainObject.Predmet.ProtuStrankaListFormatedWithAdress>
    <izvorni_sadrzaj>
      <item>VELJAC PROJEKT j.d.o.o., Ilica 132, 10000 Zagreb</item>
    </izvorni_sadrzaj>
    <derivirana_varijabla naziv="DomainObject.Predmet.ProtuStrankaListFormatedWithAdress_1">
      <item>VELJAC PROJEKT j.d.o.o., Ilica 132, 10000 Zagreb</item>
    </derivirana_varijabla>
  </DomainObject.Predmet.ProtuStrankaListFormatedWithAdress>
  <DomainObject.Predmet.ProtuStrankaListFormatedWithAdressOIB>
    <izvorni_sadrzaj>
      <item>VELJAC PROJEKT j.d.o.o., OIB 66263956134, Ilica 132, 10000 Zagreb</item>
    </izvorni_sadrzaj>
    <derivirana_varijabla naziv="DomainObject.Predmet.ProtuStrankaListFormatedWithAdressOIB_1">
      <item>VELJAC PROJEKT j.d.o.o., OIB 66263956134, Ilica 132, 10000 Zagreb</item>
    </derivirana_varijabla>
  </DomainObject.Predmet.ProtuStrankaListFormatedWithAdressOIB>
  <DomainObject.Predmet.ProtuStrankaListNazivFormated>
    <izvorni_sadrzaj>
      <item>VELJAC PROJEKT j.d.o.o.</item>
    </izvorni_sadrzaj>
    <derivirana_varijabla naziv="DomainObject.Predmet.ProtuStrankaListNazivFormated_1">
      <item>VELJAC PROJEKT j.d.o.o.</item>
    </derivirana_varijabla>
  </DomainObject.Predmet.ProtuStrankaListNazivFormated>
  <DomainObject.Predmet.ProtuStrankaListNazivFormatedOIB>
    <izvorni_sadrzaj>
      <item>VELJAC PROJEKT j.d.o.o., OIB 66263956134</item>
    </izvorni_sadrzaj>
    <derivirana_varijabla naziv="DomainObject.Predmet.ProtuStrankaListNazivFormatedOIB_1">
      <item>VELJAC PROJEKT j.d.o.o., OIB 66263956134</item>
    </derivirana_varijabla>
  </DomainObject.Predmet.ProtuStrankaListNazivFormatedOIB>
  <DomainObject.Predmet.OstaliListFormated>
    <izvorni_sadrzaj>
      <item>Veljko Kovačević</item>
    </izvorni_sadrzaj>
    <derivirana_varijabla naziv="DomainObject.Predmet.OstaliListFormated_1">
      <item>Veljko Kovačević</item>
    </derivirana_varijabla>
  </DomainObject.Predmet.OstaliListFormated>
  <DomainObject.Predmet.OstaliListFormatedOIB>
    <izvorni_sadrzaj>
      <item>Veljko Kovačević, OIB 76130101053</item>
    </izvorni_sadrzaj>
    <derivirana_varijabla naziv="DomainObject.Predmet.OstaliListFormatedOIB_1">
      <item>Veljko Kovačević, OIB 76130101053</item>
    </derivirana_varijabla>
  </DomainObject.Predmet.OstaliListFormatedOIB>
  <DomainObject.Predmet.OstaliListFormatedWithAdress>
    <izvorni_sadrzaj>
      <item>Veljko Kovačević, Ilica 132, 10000 Zagreb</item>
    </izvorni_sadrzaj>
    <derivirana_varijabla naziv="DomainObject.Predmet.OstaliListFormatedWithAdress_1">
      <item>Veljko Kovačević, Ilica 132, 10000 Zagreb</item>
    </derivirana_varijabla>
  </DomainObject.Predmet.OstaliListFormatedWithAdress>
  <DomainObject.Predmet.OstaliListFormatedWithAdressOIB>
    <izvorni_sadrzaj>
      <item>Veljko Kovačević, OIB 76130101053, Ilica 132, 10000 Zagreb</item>
    </izvorni_sadrzaj>
    <derivirana_varijabla naziv="DomainObject.Predmet.OstaliListFormatedWithAdressOIB_1">
      <item>Veljko Kovačević, OIB 76130101053, Ilica 132, 10000 Zagreb</item>
    </derivirana_varijabla>
  </DomainObject.Predmet.OstaliListFormatedWithAdressOIB>
  <DomainObject.Predmet.OstaliListNazivFormated>
    <izvorni_sadrzaj>
      <item>Veljko Kovačević</item>
    </izvorni_sadrzaj>
    <derivirana_varijabla naziv="DomainObject.Predmet.OstaliListNazivFormated_1">
      <item>Veljko Kovačević</item>
    </derivirana_varijabla>
  </DomainObject.Predmet.OstaliListNazivFormated>
  <DomainObject.Predmet.OstaliListNazivFormatedOIB>
    <izvorni_sadrzaj>
      <item>Veljko Kovačević, OIB 76130101053</item>
    </izvorni_sadrzaj>
    <derivirana_varijabla naziv="DomainObject.Predmet.OstaliListNazivFormatedOIB_1">
      <item>Veljko Kovačević, OIB 76130101053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VELJAC PROJEKT j.d.o.o.</izvorni_sadrzaj>
    <derivirana_varijabla naziv="DomainObject.Predmet.ProtustrankaIDrugi_1">VELJAC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VELJAC PROJEKT j.d.o.o., OIB 66263956134, Ilica 132, 10000 Zagreb</izvorni_sadrzaj>
    <derivirana_varijabla naziv="DomainObject.Predmet.ProtustrankaIDrugiAdressOIB_1">VELJAC PROJEKT j.d.o.o., OIB 66263956134, Ilica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VELJAC PROJEKT j.d.o.o.</item>
      <item>Veljko Kovačević</item>
    </izvorni_sadrzaj>
    <derivirana_varijabla naziv="DomainObject.Predmet.SudioniciListNaziv_1">
      <item>FINA Regionalni centar Zagreb</item>
      <item>VELJAC PROJEKT j.d.o.o.</item>
      <item>Veljko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VELJAC PROJEKT j.d.o.o., OIB 66263956134, Ilica 132,10000 Zagreb</item>
      <item>Veljko Kovačević, OIB 76130101053, Ilica 132,10000 Zagreb</item>
    </izvorni_sadrzaj>
    <derivirana_varijabla naziv="DomainObject.Predmet.SudioniciListAdressOIB_1">
      <item>FINA Regionalni centar Zagreb, OIB 85821130368, Trg svibanjskih žrtava 1995. 1,10000 Zagreb</item>
      <item>VELJAC PROJEKT j.d.o.o., OIB 66263956134, Ilica 132,10000 Zagreb</item>
      <item>Veljko Kovačević, OIB 76130101053, Ilica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66263956134</item>
      <item>, OIB 76130101053</item>
    </izvorni_sadrzaj>
    <derivirana_varijabla naziv="DomainObject.Predmet.SudioniciListNazivOIB_1">
      <item>, OIB 85821130368</item>
      <item>, OIB 66263956134</item>
      <item>, OIB 76130101053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1338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2016-07-05T06:33:00Z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2016-07-19T08:51:00Z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