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b42b" w14:paraId="a8cb42b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BA6D56" w:rsidRPr="00BA6D56">
        <w:rPr>
          <w:rFonts w:eastAsia="MS Mincho"/>
        </w:rPr>
        <w:t>EURO MEDIA društvo s ograničenom odgovornošću za proizvodnju i trgovinu Labin, Vinež 2 ( MBS 130020333 – OIB 96158028261 )</w:t>
      </w:r>
      <w:r w:rsidR="00B8620C">
        <w:t xml:space="preserve"> </w:t>
      </w:r>
      <w:r w:rsidRPr="00911ADC">
        <w:t>koji se vodi pod posl. br. 7 St-</w:t>
      </w:r>
      <w:r w:rsidR="00BA6D56">
        <w:t>94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711CD9" w:rsidP="00711CD9" w:rsidR="00711CD9">
      <w:pPr>
        <w:jc w:val="both"/>
      </w:pPr>
    </w:p>
    <w:p w:rsidRDefault="004029BA" w:rsidP="00711CD9" w:rsidR="004029BA">
      <w:pPr>
        <w:jc w:val="both"/>
        <w:rPr>
          <w:rFonts w:eastAsia="MS Mincho"/>
        </w:rPr>
      </w:pPr>
    </w:p>
    <w:p w:rsidRDefault="00BA6D56" w:rsidP="00BA6D56" w:rsidR="00BA6D56" w:rsidRPr="00BA6D56">
      <w:pPr>
        <w:jc w:val="both"/>
        <w:rPr>
          <w:rFonts w:eastAsia="MS Mincho"/>
        </w:rPr>
      </w:pPr>
      <w:r w:rsidRPr="00BA6D56">
        <w:rPr>
          <w:rFonts w:eastAsia="MS Mincho"/>
        </w:rPr>
        <w:t xml:space="preserve">I. </w:t>
      </w:r>
      <w:r>
        <w:rPr>
          <w:rFonts w:eastAsia="MS Mincho"/>
        </w:rPr>
        <w:tab/>
      </w:r>
      <w:r w:rsidRPr="00BA6D56">
        <w:rPr>
          <w:rFonts w:eastAsia="MS Mincho"/>
        </w:rPr>
        <w:t>O t v a r a   s e  stečajni postupak nad dužnikom EURO MEDIA društvo s ograničenom odgovornošću za proizvodnju i trgovinu Labin, Vinež 2 ( MBS 130020333 – OIB 96158028261 ).</w:t>
      </w:r>
    </w:p>
    <w:p w:rsidRDefault="00BA6D56" w:rsidP="00BA6D56" w:rsidR="00BA6D56" w:rsidRPr="00BA6D56">
      <w:pPr>
        <w:jc w:val="both"/>
        <w:rPr>
          <w:rFonts w:eastAsia="MS Mincho"/>
        </w:rPr>
      </w:pPr>
    </w:p>
    <w:p w:rsidRDefault="00BA6D56" w:rsidP="00BA6D56" w:rsidR="00BA6D56" w:rsidRPr="00BA6D56">
      <w:pPr>
        <w:jc w:val="both"/>
        <w:rPr>
          <w:rFonts w:eastAsia="MS Mincho"/>
        </w:rPr>
      </w:pPr>
      <w:r w:rsidRPr="00BA6D56">
        <w:rPr>
          <w:rFonts w:eastAsia="MS Mincho"/>
        </w:rPr>
        <w:t>II.</w:t>
      </w:r>
      <w:r>
        <w:rPr>
          <w:rFonts w:eastAsia="MS Mincho"/>
        </w:rPr>
        <w:tab/>
      </w:r>
      <w:r w:rsidRPr="00BA6D56">
        <w:rPr>
          <w:rFonts w:eastAsia="MS Mincho"/>
        </w:rPr>
        <w:t>Za stečajnog upravitelja imenuje se Jasna Kučević ( OIB: 89442269215 ) iz Pule, Kaštanjer 64.</w:t>
      </w:r>
    </w:p>
    <w:p w:rsidRDefault="00BA6D56" w:rsidP="00BA6D56" w:rsidR="00BA6D56" w:rsidRPr="00BA6D56">
      <w:pPr>
        <w:jc w:val="both"/>
        <w:rPr>
          <w:rFonts w:eastAsia="MS Mincho"/>
        </w:rPr>
      </w:pPr>
    </w:p>
    <w:p w:rsidRDefault="00BA6D56" w:rsidP="00BA6D56" w:rsidR="00BA6D56" w:rsidRPr="00BA6D56">
      <w:pPr>
        <w:jc w:val="both"/>
        <w:rPr>
          <w:rFonts w:eastAsia="MS Mincho"/>
        </w:rPr>
      </w:pPr>
      <w:r w:rsidRPr="00BA6D56">
        <w:rPr>
          <w:rFonts w:eastAsia="MS Mincho"/>
        </w:rPr>
        <w:t xml:space="preserve">III. </w:t>
      </w:r>
      <w:r>
        <w:rPr>
          <w:rFonts w:eastAsia="MS Mincho"/>
        </w:rPr>
        <w:tab/>
      </w:r>
      <w:r w:rsidRPr="00BA6D56">
        <w:rPr>
          <w:rFonts w:eastAsia="MS Mincho"/>
        </w:rPr>
        <w:t>Utvrđuje se da imovina dužnika koja bi ušla u stečajnu masu nije dovoljna za namirenje troškova toga postupka.</w:t>
      </w:r>
    </w:p>
    <w:p w:rsidRDefault="00BA6D56" w:rsidP="00BA6D56" w:rsidR="00BA6D56" w:rsidRPr="00BA6D56">
      <w:pPr>
        <w:jc w:val="both"/>
        <w:rPr>
          <w:rFonts w:eastAsia="MS Mincho"/>
        </w:rPr>
      </w:pPr>
    </w:p>
    <w:p w:rsidRDefault="00BA6D56" w:rsidP="00BA6D56" w:rsidR="00BA6D56" w:rsidRPr="00BA6D56">
      <w:pPr>
        <w:jc w:val="both"/>
        <w:rPr>
          <w:rFonts w:eastAsia="MS Mincho"/>
        </w:rPr>
      </w:pPr>
      <w:r w:rsidRPr="00BA6D56">
        <w:rPr>
          <w:rFonts w:eastAsia="MS Mincho"/>
        </w:rPr>
        <w:t>IV.</w:t>
      </w:r>
      <w:r>
        <w:rPr>
          <w:rFonts w:eastAsia="MS Mincho"/>
        </w:rPr>
        <w:tab/>
      </w:r>
      <w:r w:rsidRPr="00BA6D56">
        <w:rPr>
          <w:rFonts w:eastAsia="MS Mincho"/>
        </w:rPr>
        <w:t>Z a k l j u č u j e   s e stečajni postupak nad dužnikom EURO MEDIA društvo s ograničenom odgovornošću za proizvodnju i trgovinu Labin, Vinež 2 ( MBS 130020333 – OIB 96158028261 ).</w:t>
      </w:r>
    </w:p>
    <w:p w:rsidRDefault="00BA6D56" w:rsidP="00BA6D56" w:rsidR="00BA6D56" w:rsidRPr="00BA6D56">
      <w:pPr>
        <w:jc w:val="both"/>
        <w:rPr>
          <w:rFonts w:eastAsia="MS Mincho"/>
        </w:rPr>
      </w:pPr>
    </w:p>
    <w:p w:rsidRDefault="00BA6D56" w:rsidP="00BA6D56" w:rsidR="00BA6D56" w:rsidRPr="00BA6D56">
      <w:pPr>
        <w:jc w:val="both"/>
        <w:rPr>
          <w:rFonts w:eastAsia="MS Mincho"/>
        </w:rPr>
      </w:pPr>
      <w:r w:rsidRPr="00BA6D56">
        <w:rPr>
          <w:rFonts w:eastAsia="MS Mincho"/>
        </w:rPr>
        <w:t>V.</w:t>
      </w:r>
      <w:r>
        <w:rPr>
          <w:rFonts w:eastAsia="MS Mincho"/>
        </w:rPr>
        <w:tab/>
      </w:r>
      <w:r w:rsidRPr="00BA6D56">
        <w:rPr>
          <w:rFonts w:eastAsia="MS Mincho"/>
        </w:rPr>
        <w:t xml:space="preserve">Troškovi postupka namirit će se iz predujma kojeg je uplatio predlagatelj.  </w:t>
      </w:r>
    </w:p>
    <w:p w:rsidRDefault="00BA6D56" w:rsidP="00BA6D56" w:rsidR="00BA6D56" w:rsidRPr="00BA6D56">
      <w:pPr>
        <w:jc w:val="both"/>
        <w:rPr>
          <w:rFonts w:eastAsia="MS Mincho"/>
        </w:rPr>
      </w:pPr>
    </w:p>
    <w:p w:rsidRDefault="00BA6D56" w:rsidP="00BA6D56" w:rsidR="002C3995" w:rsidRPr="00911ADC">
      <w:pPr>
        <w:jc w:val="both"/>
      </w:pPr>
      <w:r w:rsidRPr="00BA6D56">
        <w:rPr>
          <w:rFonts w:eastAsia="MS Mincho"/>
        </w:rPr>
        <w:t>VI.</w:t>
      </w:r>
      <w:r>
        <w:rPr>
          <w:rFonts w:eastAsia="MS Mincho"/>
        </w:rPr>
        <w:tab/>
      </w:r>
      <w:r w:rsidRPr="00BA6D56">
        <w:rPr>
          <w:rFonts w:eastAsia="MS Mincho"/>
        </w:rPr>
        <w:t xml:space="preserve">Ovo rješenje će se objaviti u "Narodnim novinama", te će se po pravomoćnosti  dostaviti sudskom registru ovog suda radi brisanja dužnika iz registra.  </w:t>
      </w: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905" w:rsidR="005C6905">
      <w:r>
        <w:separator/>
      </w:r>
    </w:p>
  </w:endnote>
  <w:endnote w:id="0" w:type="continuationSeparator">
    <w:p w:rsidRDefault="005C6905" w:rsidR="005C69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905" w:rsidR="005C6905">
      <w:r>
        <w:separator/>
      </w:r>
    </w:p>
  </w:footnote>
  <w:footnote w:id="0" w:type="continuationSeparator">
    <w:p w:rsidRDefault="005C6905" w:rsidR="005C69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BA6D56">
      <w:t>94</w:t>
    </w:r>
    <w:r w:rsidRPr="00911ADC">
      <w:t>/</w:t>
    </w:r>
    <w:r w:rsidR="00FB4ECA">
      <w:t>13</w:t>
    </w:r>
    <w:r w:rsidRPr="00911ADC">
      <w:t>-</w:t>
    </w:r>
    <w:r w:rsidR="00BA6D56"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2BA"/>
    <w:rsid w:val="0002020C"/>
    <w:rsid w:val="00026635"/>
    <w:rsid w:val="00027602"/>
    <w:rsid w:val="000348AB"/>
    <w:rsid w:val="000364DF"/>
    <w:rsid w:val="000405EE"/>
    <w:rsid w:val="00040668"/>
    <w:rsid w:val="00053B6C"/>
    <w:rsid w:val="00056FC1"/>
    <w:rsid w:val="000724CF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7356"/>
    <w:rsid w:val="00381789"/>
    <w:rsid w:val="00393473"/>
    <w:rsid w:val="00394313"/>
    <w:rsid w:val="00395BCF"/>
    <w:rsid w:val="003961A6"/>
    <w:rsid w:val="003964C5"/>
    <w:rsid w:val="003B2617"/>
    <w:rsid w:val="003B3BE7"/>
    <w:rsid w:val="003B7DBF"/>
    <w:rsid w:val="003C6AAC"/>
    <w:rsid w:val="003D1B53"/>
    <w:rsid w:val="003D1D61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FBF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C6905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7E3F"/>
    <w:rsid w:val="0067590C"/>
    <w:rsid w:val="00690AFC"/>
    <w:rsid w:val="00694D0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42325"/>
    <w:rsid w:val="0074642C"/>
    <w:rsid w:val="0075150C"/>
    <w:rsid w:val="00760470"/>
    <w:rsid w:val="00762357"/>
    <w:rsid w:val="0077292D"/>
    <w:rsid w:val="007766F1"/>
    <w:rsid w:val="00777EA1"/>
    <w:rsid w:val="00780A69"/>
    <w:rsid w:val="00783FA0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D3456"/>
    <w:rsid w:val="008D6C2B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4003"/>
    <w:rsid w:val="00AD4C1E"/>
    <w:rsid w:val="00AD6D02"/>
    <w:rsid w:val="00AE37DE"/>
    <w:rsid w:val="00AE53CE"/>
    <w:rsid w:val="00AE6E84"/>
    <w:rsid w:val="00AF136E"/>
    <w:rsid w:val="00AF5688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D3F8F"/>
    <w:rsid w:val="00CE1E94"/>
    <w:rsid w:val="00CE2609"/>
    <w:rsid w:val="00CE3671"/>
    <w:rsid w:val="00CE52EE"/>
    <w:rsid w:val="00CE6AF9"/>
    <w:rsid w:val="00CF227F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50023"/>
    <w:rsid w:val="00E601E2"/>
    <w:rsid w:val="00E63C94"/>
    <w:rsid w:val="00E74756"/>
    <w:rsid w:val="00E83617"/>
    <w:rsid w:val="00EA21CD"/>
    <w:rsid w:val="00EA2E04"/>
    <w:rsid w:val="00EA70AE"/>
    <w:rsid w:val="00EB638E"/>
    <w:rsid w:val="00EB6B1E"/>
    <w:rsid w:val="00EC146E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63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6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63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6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prosinca 2014.</izvorni_sadrzaj>
    <derivirana_varijabla naziv="DomainObject.Predmet.DatumRjesavanja_1">8.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St-94/2013</izvorni_sadrzaj>
    <derivirana_varijabla naziv="DomainObject.Predmet.OznakaBroj_1">St-94/2013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MEDIA d.o.o.  Labin</izvorni_sadrzaj>
    <derivirana_varijabla naziv="DomainObject.Predmet.ProtustrankaFormated_1">  EURO MEDIA d.o.o.  Labin</derivirana_varijabla>
  </DomainObject.Predmet.ProtustrankaFormated>
  <DomainObject.Predmet.ProtustrankaFormatedOIB>
    <izvorni_sadrzaj>  EURO MEDIA d.o.o.  Labin, OIB 96158028261</izvorni_sadrzaj>
    <derivirana_varijabla naziv="DomainObject.Predmet.ProtustrankaFormatedOIB_1">  EURO MEDIA d.o.o.  Labin, OIB 96158028261</derivirana_varijabla>
  </DomainObject.Predmet.ProtustrankaFormatedOIB>
  <DomainObject.Predmet.ProtustrankaFormatedWithAdress>
    <izvorni_sadrzaj> EURO MEDIA d.o.o.  Labin, Vinež 2, 52 220 Labin</izvorni_sadrzaj>
    <derivirana_varijabla naziv="DomainObject.Predmet.ProtustrankaFormatedWithAdress_1"> EURO MEDIA d.o.o.  Labin, Vinež 2, 52 220 Labin</derivirana_varijabla>
  </DomainObject.Predmet.ProtustrankaFormatedWithAdress>
  <DomainObject.Predmet.ProtustrankaFormatedWithAdressOIB>
    <izvorni_sadrzaj> EURO MEDIA d.o.o.  Labin, OIB 96158028261, Vinež 2, 52 220 Labin</izvorni_sadrzaj>
    <derivirana_varijabla naziv="DomainObject.Predmet.ProtustrankaFormatedWithAdressOIB_1"> EURO MEDIA d.o.o.  Labin, OIB 96158028261, Vinež 2, 52 220 Labin</derivirana_varijabla>
  </DomainObject.Predmet.ProtustrankaFormatedWithAdressOIB>
  <DomainObject.Predmet.ProtustrankaWithAdress>
    <izvorni_sadrzaj>EURO MEDIA d.o.o.  Labin Vinež 2, 52 220 Labin</izvorni_sadrzaj>
    <derivirana_varijabla naziv="DomainObject.Predmet.ProtustrankaWithAdress_1">EURO MEDIA d.o.o.  Labin Vinež 2, 52 220 Labin</derivirana_varijabla>
  </DomainObject.Predmet.ProtustrankaWithAdress>
  <DomainObject.Predmet.ProtustrankaWithAdressOIB>
    <izvorni_sadrzaj>EURO MEDIA d.o.o.  Labin, OIB 96158028261, Vinež 2, 52 220 Labin</izvorni_sadrzaj>
    <derivirana_varijabla naziv="DomainObject.Predmet.ProtustrankaWithAdressOIB_1">EURO MEDIA d.o.o.  Labin, OIB 96158028261, Vinež 2, 52 220 Labin</derivirana_varijabla>
  </DomainObject.Predmet.ProtustrankaWithAdressOIB>
  <DomainObject.Predmet.ProtustrankaNazivFormated>
    <izvorni_sadrzaj>EURO MEDIA d.o.o.  Labin</izvorni_sadrzaj>
    <derivirana_varijabla naziv="DomainObject.Predmet.ProtustrankaNazivFormated_1">EURO MEDIA d.o.o.  Labin</derivirana_varijabla>
  </DomainObject.Predmet.ProtustrankaNazivFormated>
  <DomainObject.Predmet.ProtustrankaNazivFormatedOIB>
    <izvorni_sadrzaj>EURO MEDIA d.o.o.  Labin, OIB 96158028261</izvorni_sadrzaj>
    <derivirana_varijabla naziv="DomainObject.Predmet.ProtustrankaNazivFormatedOIB_1">EURO MEDIA d.o.o.  Labin, OIB 96158028261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EURO MEDIA d.o.o.  Labin</item>
    </izvorni_sadrzaj>
    <derivirana_varijabla naziv="DomainObject.Predmet.ProtuStrankaListFormated_1">
      <item>EURO MEDIA d.o.o.  Labin</item>
    </derivirana_varijabla>
  </DomainObject.Predmet.ProtuStrankaListFormated>
  <DomainObject.Predmet.ProtuStrankaListFormatedOIB>
    <izvorni_sadrzaj>
      <item>EURO MEDIA d.o.o.  Labin, OIB 96158028261</item>
    </izvorni_sadrzaj>
    <derivirana_varijabla naziv="DomainObject.Predmet.ProtuStrankaListFormatedOIB_1">
      <item>EURO MEDIA d.o.o.  Labin, OIB 96158028261</item>
    </derivirana_varijabla>
  </DomainObject.Predmet.ProtuStrankaListFormatedOIB>
  <DomainObject.Predmet.ProtuStrankaListFormatedWithAdress>
    <izvorni_sadrzaj>
      <item>EURO MEDIA d.o.o.  Labin, Vinež 2, 52 220 Labin</item>
    </izvorni_sadrzaj>
    <derivirana_varijabla naziv="DomainObject.Predmet.ProtuStrankaListFormatedWithAdress_1">
      <item>EURO MEDIA d.o.o.  Labin, Vinež 2, 52 220 Labin</item>
    </derivirana_varijabla>
  </DomainObject.Predmet.ProtuStrankaListFormatedWithAdress>
  <DomainObject.Predmet.ProtuStrankaListFormatedWithAdressOIB>
    <izvorni_sadrzaj>
      <item>EURO MEDIA d.o.o.  Labin, OIB 96158028261, Vinež 2, 52 220 Labin</item>
    </izvorni_sadrzaj>
    <derivirana_varijabla naziv="DomainObject.Predmet.ProtuStrankaListFormatedWithAdressOIB_1">
      <item>EURO MEDIA d.o.o.  Labin, OIB 96158028261, Vinež 2, 52 220 Labin</item>
    </derivirana_varijabla>
  </DomainObject.Predmet.ProtuStrankaListFormatedWithAdressOIB>
  <DomainObject.Predmet.ProtuStrankaListNazivFormated>
    <izvorni_sadrzaj>
      <item>EURO MEDIA d.o.o.  Labin</item>
    </izvorni_sadrzaj>
    <derivirana_varijabla naziv="DomainObject.Predmet.ProtuStrankaListNazivFormated_1">
      <item>EURO MEDIA d.o.o.  Labin</item>
    </derivirana_varijabla>
  </DomainObject.Predmet.ProtuStrankaListNazivFormated>
  <DomainObject.Predmet.ProtuStrankaListNazivFormatedOIB>
    <izvorni_sadrzaj>
      <item>EURO MEDIA d.o.o.  Labin, OIB 96158028261</item>
    </izvorni_sadrzaj>
    <derivirana_varijabla naziv="DomainObject.Predmet.ProtuStrankaListNazivFormatedOIB_1">
      <item>EURO MEDIA d.o.o.  Labin, OIB 96158028261</item>
    </derivirana_varijabla>
  </DomainObject.Predmet.ProtuStrankaListNazivFormatedOIB>
  <DomainObject.Predmet.OstaliListFormated>
    <izvorni_sadrzaj>
      <item>DRAGAN BALABAN</item>
      <item>Jasna Kučević</item>
      <item>VLADIMIR PALISKA</item>
    </izvorni_sadrzaj>
    <derivirana_varijabla naziv="DomainObject.Predmet.OstaliListFormated_1">
      <item>DRAGAN BALABAN</item>
      <item>Jasna Kučević</item>
      <item>VLADIMIR PALISKA</item>
    </derivirana_varijabla>
  </DomainObject.Predmet.OstaliListFormated>
  <DomainObject.Predmet.OstaliListFormatedOIB>
    <izvorni_sadrzaj>
      <item>DRAGAN BALABAN</item>
      <item>Jasna Kučević, OIB 89442269215</item>
      <item>VLADIMIR PALISKA</item>
    </izvorni_sadrzaj>
    <derivirana_varijabla naziv="DomainObject.Predmet.OstaliListFormatedOIB_1">
      <item>DRAGAN BALABAN</item>
      <item>Jasna Kučević, OIB 89442269215</item>
      <item>VLADIMIR PALISKA</item>
    </derivirana_varijabla>
  </DomainObject.Predmet.OstaliListFormatedOIB>
  <DomainObject.Predmet.OstaliListFormatedWithAdress>
    <izvorni_sadrzaj>
      <item>DRAGAN BALABAN, VINEŽ 2, 52220 LABIN</item>
      <item>Jasna Kučević, Kaštanjer 64, 52100 Pula</item>
      <item>VLADIMIR PALISKA, Ripenda , Kras 23 A, 52220 Labin</item>
    </izvorni_sadrzaj>
    <derivirana_varijabla naziv="DomainObject.Predmet.OstaliListFormatedWithAdress_1">
      <item>DRAGAN BALABAN, VINEŽ 2, 52220 LABIN</item>
      <item>Jasna Kučević, Kaštanjer 64, 52100 Pula</item>
      <item>VLADIMIR PALISKA, Ripenda , Kras 23 A, 52220 Labin</item>
    </derivirana_varijabla>
  </DomainObject.Predmet.OstaliListFormatedWithAdress>
  <DomainObject.Predmet.OstaliListFormatedWithAdressOIB>
    <izvorni_sadrzaj>
      <item>DRAGAN BALABAN, VINEŽ 2, 52220 LABIN</item>
      <item>Jasna Kučević, OIB 89442269215, Kaštanjer 64, 52100 Pula</item>
      <item>VLADIMIR PALISKA, Ripenda , Kras 23 A, 52220 Labin</item>
    </izvorni_sadrzaj>
    <derivirana_varijabla naziv="DomainObject.Predmet.OstaliListFormatedWithAdressOIB_1">
      <item>DRAGAN BALABAN, VINEŽ 2, 52220 LABIN</item>
      <item>Jasna Kučević, OIB 89442269215, Kaštanjer 64, 52100 Pula</item>
      <item>VLADIMIR PALISKA, Ripenda , Kras 23 A, 52220 Labin</item>
    </derivirana_varijabla>
  </DomainObject.Predmet.OstaliListFormatedWithAdressOIB>
  <DomainObject.Predmet.OstaliListNazivFormated>
    <izvorni_sadrzaj>
      <item>DRAGAN BALABAN</item>
      <item>Jasna Kučević</item>
      <item>VLADIMIR PALISKA</item>
    </izvorni_sadrzaj>
    <derivirana_varijabla naziv="DomainObject.Predmet.OstaliListNazivFormated_1">
      <item>DRAGAN BALABAN</item>
      <item>Jasna Kučević</item>
      <item>VLADIMIR PALISKA</item>
    </derivirana_varijabla>
  </DomainObject.Predmet.OstaliListNazivFormated>
  <DomainObject.Predmet.OstaliListNazivFormatedOIB>
    <izvorni_sadrzaj>
      <item>DRAGAN BALABAN</item>
      <item>Jasna Kučević, OIB 89442269215</item>
      <item>VLADIMIR PALISKA</item>
    </izvorni_sadrzaj>
    <derivirana_varijabla naziv="DomainObject.Predmet.OstaliListNazivFormatedOIB_1">
      <item>DRAGAN BALABAN</item>
      <item>Jasna Kučević, OIB 89442269215</item>
      <item>VLADIMIR PALISKA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EURO MEDIA d.o.o.  Labin</izvorni_sadrzaj>
    <derivirana_varijabla naziv="DomainObject.Predmet.ProtustrankaIDrugi_1">EURO MEDIA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EURO MEDIA d.o.o.  Labin, OIB 96158028261, Vinež 2, 52 220 Labin</izvorni_sadrzaj>
    <derivirana_varijabla naziv="DomainObject.Predmet.ProtustrankaIDrugiAdressOIB_1">EURO MEDIA d.o.o.  Labin, OIB 96158028261, Vinež 2,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2014.</izvorni_sadrzaj>
    <derivirana_varijabla naziv="DomainObject.Predmet.OdlukaRjesenje.DatumDonosenjaOdluke_1">2. prosinca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St-94/2013-22</izvorni_sadrzaj>
    <derivirana_varijabla naziv="DomainObject.Predmet.OdlukaRjesenje.Oznaka_1">St-94/2013-22</derivirana_varijabla>
  </DomainObject.Predmet.OdlukaRjesenje.Oznaka>
  <DomainObject.Predmet.SudioniciListNaziv>
    <izvorni_sadrzaj>
      <item>EURO MEDIA d.o.o.  Labin</item>
      <item>FINA  Pula</item>
      <item>DRAGAN BALABAN</item>
      <item>Jasna Kučević</item>
      <item>VLADIMIR PALISKA</item>
    </izvorni_sadrzaj>
    <derivirana_varijabla naziv="DomainObject.Predmet.SudioniciListNaziv_1">
      <item>EURO MEDIA d.o.o.  Labin</item>
      <item>FINA  Pula</item>
      <item>DRAGAN BALABAN</item>
      <item>Jasna Kučević</item>
      <item>VLADIMIR PALISKA</item>
    </derivirana_varijabla>
  </DomainObject.Predmet.SudioniciListNaziv>
  <DomainObject.Predmet.SudioniciListAdressOIB>
    <izvorni_sadrzaj>
      <item>EURO MEDIA d.o.o.  Labin, OIB 96158028261, Vinež 2,52 220 Labin</item>
      <item>FINA  Pula, OIB 85821130368, Giardini 5,52 100 Pula</item>
      <item>DRAGAN BALABAN, VINEŽ 2,52220 LABIN</item>
      <item>Jasna Kučević, OIB 89442269215, Kaštanjer 64,52100 Pula</item>
      <item>VLADIMIR PALISKA, Ripenda , Kras 23 A,52220 Labin</item>
    </izvorni_sadrzaj>
    <derivirana_varijabla naziv="DomainObject.Predmet.SudioniciListAdressOIB_1">
      <item>EURO MEDIA d.o.o.  Labin, OIB 96158028261, Vinež 2,52 220 Labin</item>
      <item>FINA  Pula, OIB 85821130368, Giardini 5,52 100 Pula</item>
      <item>DRAGAN BALABAN, VINEŽ 2,52220 LABIN</item>
      <item>Jasna Kučević, OIB 89442269215, Kaštanjer 64,52100 Pula</item>
      <item>VLADIMIR PALISKA, Ripenda , Kras 23 A,52220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96158028261</item>
      <item>, OIB 85821130368</item>
      <item>, OIB null</item>
      <item>, OIB 89442269215</item>
      <item>, OIB null</item>
    </izvorni_sadrzaj>
    <derivirana_varijabla naziv="DomainObject.Predmet.SudioniciListNazivOIB_1">
      <item>, OIB 96158028261</item>
      <item>, OIB 85821130368</item>
      <item>, OIB null</item>
      <item>, OIB 89442269215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187</properties:Words>
  <properties:Characters>909</properties:Characters>
  <properties:Lines>32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2015-09-29T12:29:00Z</dcterms:created>
  <dc:creator>skrapic</dc:creator>
  <cp:lastModifiedBy>Sonja Krapić</cp:lastModifiedBy>
  <cp:lastPrinted>2015-09-28T09:39:00Z</cp:lastPrinted>
  <dcterms:modified xmlns:xsi="http://www.w3.org/2001/XMLSchema-instance" xsi:type="dcterms:W3CDTF">2015-09-29T12:32:00Z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