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7f596" w14:paraId="287f596" w:rsidRDefault="00EA5D4F" w:rsidP="00EA5D4F" w:rsidR="00EA5D4F" w:rsidRPr="00ED131D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</w:t>
      </w:r>
      <w:r w:rsidRPr="00ED131D">
        <w:rPr>
          <w:sz w:val="23"/>
          <w:szCs w:val="23"/>
        </w:rPr>
        <w:t xml:space="preserve">        </w:t>
      </w:r>
      <w:r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Default="00EA5D4F" w:rsidP="00EA5D4F" w:rsidR="00EA5D4F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REPUBLIKA HRVATSKA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</w:p>
    <w:p w:rsidRDefault="00EA5D4F" w:rsidP="00EA5D4F" w:rsidR="00EA5D4F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>TRGOVAČKI SUD U PAZINU</w:t>
      </w:r>
    </w:p>
    <w:p w:rsidRDefault="00EA5D4F" w:rsidP="00EA5D4F" w:rsidR="00EA5D4F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52000 PAZIN, Dršćevka 1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  <w:t xml:space="preserve">    </w:t>
      </w:r>
      <w:r w:rsidRPr="00ED131D">
        <w:rPr>
          <w:sz w:val="23"/>
          <w:szCs w:val="23"/>
        </w:rPr>
        <w:tab/>
        <w:t xml:space="preserve">   </w:t>
      </w:r>
      <w:r>
        <w:rPr>
          <w:sz w:val="23"/>
          <w:szCs w:val="23"/>
        </w:rPr>
        <w:t xml:space="preserve">    </w:t>
      </w:r>
      <w:r w:rsidRPr="00ED131D">
        <w:rPr>
          <w:sz w:val="23"/>
          <w:szCs w:val="23"/>
        </w:rPr>
        <w:t xml:space="preserve"> Posl.br.: 2 St-</w:t>
      </w:r>
      <w:r>
        <w:rPr>
          <w:sz w:val="23"/>
          <w:szCs w:val="23"/>
        </w:rPr>
        <w:t>692</w:t>
      </w:r>
      <w:r w:rsidRPr="00ED131D">
        <w:rPr>
          <w:sz w:val="23"/>
          <w:szCs w:val="23"/>
        </w:rPr>
        <w:t>/1</w:t>
      </w:r>
      <w:r>
        <w:rPr>
          <w:sz w:val="23"/>
          <w:szCs w:val="23"/>
        </w:rPr>
        <w:t>6-12</w:t>
      </w:r>
    </w:p>
    <w:p w:rsidRDefault="00EA5D4F" w:rsidP="00EA5D4F" w:rsidR="00EA5D4F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</w:p>
    <w:p w:rsidRDefault="00EA5D4F" w:rsidP="00EA5D4F" w:rsidR="00EA5D4F" w:rsidRPr="00ED131D">
      <w:pPr>
        <w:jc w:val="both"/>
        <w:rPr>
          <w:sz w:val="23"/>
          <w:szCs w:val="23"/>
        </w:rPr>
      </w:pPr>
    </w:p>
    <w:p w:rsidRDefault="00EA5D4F" w:rsidP="00EA5D4F" w:rsidR="00EA5D4F" w:rsidRPr="00ED131D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Default="00EA5D4F" w:rsidP="00EA5D4F" w:rsidR="00EA5D4F" w:rsidRPr="00ED131D">
      <w:pPr>
        <w:rPr>
          <w:sz w:val="23"/>
          <w:szCs w:val="23"/>
        </w:rPr>
      </w:pPr>
    </w:p>
    <w:p w:rsidRDefault="00EA5D4F" w:rsidP="00EA5D4F" w:rsidR="00EA5D4F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J E Š E NJ E</w:t>
      </w:r>
    </w:p>
    <w:p w:rsidRDefault="00EA5D4F" w:rsidP="00EA5D4F" w:rsidR="00EA5D4F" w:rsidRPr="00ED131D">
      <w:pPr>
        <w:rPr>
          <w:sz w:val="23"/>
          <w:szCs w:val="23"/>
        </w:rPr>
      </w:pPr>
    </w:p>
    <w:p w:rsidRDefault="00EA5D4F" w:rsidP="00EA5D4F" w:rsidR="00EA5D4F" w:rsidRPr="001C6FF3">
      <w:pPr>
        <w:jc w:val="both"/>
        <w:rPr>
          <w:sz w:val="23"/>
          <w:szCs w:val="23"/>
        </w:rPr>
      </w:pPr>
      <w:r w:rsidRPr="00C91F1F">
        <w:rPr>
          <w:sz w:val="23"/>
          <w:szCs w:val="23"/>
        </w:rPr>
        <w:tab/>
        <w:t xml:space="preserve">Trgovački sud u Pazinu, po sucu Adrijani Labinjan Skok, po prijedlogu radi otvaranja stečajnog postupka nad dužnikom </w:t>
      </w:r>
      <w:r>
        <w:rPr>
          <w:sz w:val="23"/>
          <w:szCs w:val="23"/>
        </w:rPr>
        <w:t xml:space="preserve">TEMPLE MOUNT d.o.o. Pula, Matetića Ronjgova 2, OIB: 76319503598, </w:t>
      </w:r>
      <w:r w:rsidR="004F612F">
        <w:rPr>
          <w:sz w:val="23"/>
          <w:szCs w:val="23"/>
        </w:rPr>
        <w:t>1. rujna</w:t>
      </w:r>
      <w:r w:rsidRPr="001C6FF3">
        <w:rPr>
          <w:sz w:val="23"/>
          <w:szCs w:val="23"/>
        </w:rPr>
        <w:t xml:space="preserve"> 2016. </w:t>
      </w:r>
    </w:p>
    <w:p w:rsidRDefault="00EA5D4F" w:rsidP="00EA5D4F" w:rsidR="00EA5D4F" w:rsidRPr="00ED131D">
      <w:pPr>
        <w:jc w:val="both"/>
        <w:rPr>
          <w:sz w:val="23"/>
          <w:szCs w:val="23"/>
        </w:rPr>
      </w:pPr>
    </w:p>
    <w:p w:rsidRDefault="00EA5D4F" w:rsidP="00EA5D4F" w:rsidR="00EA5D4F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i j e š i o    j e</w:t>
      </w:r>
    </w:p>
    <w:p w:rsidRDefault="00EA5D4F" w:rsidP="00EA5D4F" w:rsidR="00EA5D4F" w:rsidRPr="00ED131D">
      <w:pPr>
        <w:jc w:val="center"/>
        <w:rPr>
          <w:sz w:val="23"/>
          <w:szCs w:val="23"/>
        </w:rPr>
      </w:pPr>
    </w:p>
    <w:p w:rsidRDefault="00EA5D4F" w:rsidP="00EA5D4F" w:rsidR="00EA5D4F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I.</w:t>
      </w:r>
      <w:r w:rsidRPr="00ED131D">
        <w:rPr>
          <w:sz w:val="23"/>
          <w:szCs w:val="23"/>
        </w:rPr>
        <w:tab/>
        <w:t xml:space="preserve">Otvara se stečajni postupak nad </w:t>
      </w:r>
      <w:r>
        <w:rPr>
          <w:sz w:val="23"/>
          <w:szCs w:val="23"/>
        </w:rPr>
        <w:t>TEMPLE MOUNT d.o.o. Pula, Matetića Ronjgova 2, OIB: 76319503598</w:t>
      </w:r>
      <w:r w:rsidRPr="00ED131D">
        <w:rPr>
          <w:sz w:val="23"/>
          <w:szCs w:val="23"/>
        </w:rPr>
        <w:t>.</w:t>
      </w:r>
    </w:p>
    <w:p w:rsidRDefault="00EA5D4F" w:rsidP="00EA5D4F" w:rsidR="00EA5D4F" w:rsidRPr="00ED131D">
      <w:pPr>
        <w:ind w:firstLine="720"/>
        <w:jc w:val="both"/>
        <w:rPr>
          <w:sz w:val="23"/>
          <w:szCs w:val="23"/>
        </w:rPr>
      </w:pPr>
    </w:p>
    <w:p w:rsidRDefault="00EA5D4F" w:rsidP="00EA5D4F" w:rsidR="00EA5D4F" w:rsidRPr="004F612F">
      <w:pPr>
        <w:ind w:firstLine="720"/>
        <w:jc w:val="both"/>
        <w:rPr>
          <w:sz w:val="23"/>
          <w:szCs w:val="23"/>
        </w:rPr>
      </w:pPr>
      <w:r w:rsidRPr="007D4516">
        <w:rPr>
          <w:sz w:val="23"/>
          <w:szCs w:val="23"/>
        </w:rPr>
        <w:t>II.</w:t>
      </w:r>
      <w:r w:rsidRPr="007D4516">
        <w:rPr>
          <w:sz w:val="23"/>
          <w:szCs w:val="23"/>
        </w:rPr>
        <w:tab/>
      </w:r>
      <w:r w:rsidRPr="00F17054">
        <w:rPr>
          <w:sz w:val="23"/>
          <w:szCs w:val="23"/>
        </w:rPr>
        <w:t xml:space="preserve">Za stečajnog upravitelja imenuje </w:t>
      </w:r>
      <w:r w:rsidRPr="001C6FF3">
        <w:rPr>
          <w:sz w:val="23"/>
          <w:szCs w:val="23"/>
        </w:rPr>
        <w:t xml:space="preserve">se </w:t>
      </w:r>
      <w:r w:rsidR="004F612F" w:rsidRPr="004F612F">
        <w:rPr>
          <w:sz w:val="23"/>
          <w:szCs w:val="23"/>
        </w:rPr>
        <w:t>Boris Zadković, Buzet, Sportska 2, OIB: 90786626685.</w:t>
      </w:r>
    </w:p>
    <w:p w:rsidRDefault="00EA5D4F" w:rsidP="00EA5D4F" w:rsidR="00EA5D4F" w:rsidRPr="001C6FF3">
      <w:pPr>
        <w:ind w:firstLine="720"/>
        <w:jc w:val="both"/>
        <w:rPr>
          <w:bCs w:val="false"/>
          <w:sz w:val="23"/>
          <w:szCs w:val="23"/>
        </w:rPr>
      </w:pPr>
    </w:p>
    <w:p w:rsidRDefault="00EA5D4F" w:rsidP="00EA5D4F" w:rsidR="00EA5D4F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III.</w:t>
      </w:r>
      <w:r w:rsidRPr="00ED131D">
        <w:rPr>
          <w:sz w:val="23"/>
          <w:szCs w:val="23"/>
        </w:rPr>
        <w:tab/>
        <w:t xml:space="preserve">Zaključuje se stečajni postupak nad dužnikom </w:t>
      </w:r>
      <w:r>
        <w:rPr>
          <w:sz w:val="23"/>
          <w:szCs w:val="23"/>
        </w:rPr>
        <w:t>TEMPLE MOUNT d.o.o. Pula, Matetića Ronjgova 2, OIB: 76319503598</w:t>
      </w:r>
      <w:r w:rsidRPr="00ED131D">
        <w:rPr>
          <w:sz w:val="23"/>
          <w:szCs w:val="23"/>
        </w:rPr>
        <w:t>.</w:t>
      </w:r>
    </w:p>
    <w:p w:rsidRDefault="00EA5D4F" w:rsidP="00EA5D4F" w:rsidR="00EA5D4F" w:rsidRPr="00ED131D">
      <w:pPr>
        <w:ind w:firstLine="720"/>
        <w:jc w:val="both"/>
        <w:rPr>
          <w:bCs w:val="false"/>
          <w:sz w:val="23"/>
          <w:szCs w:val="23"/>
        </w:rPr>
      </w:pPr>
    </w:p>
    <w:p w:rsidRDefault="00EA5D4F" w:rsidP="00EA5D4F" w:rsidR="00EA5D4F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IV.</w:t>
      </w:r>
      <w:r w:rsidRPr="00ED131D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EA5D4F" w:rsidP="00EA5D4F" w:rsidR="00EA5D4F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EA5D4F" w:rsidP="00EA5D4F" w:rsidR="00EA5D4F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V. </w:t>
      </w:r>
      <w:r w:rsidRPr="00ED131D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(NN broj 71/15).</w:t>
      </w:r>
    </w:p>
    <w:p w:rsidRDefault="00EA5D4F" w:rsidP="00EA5D4F" w:rsidR="00EA5D4F" w:rsidRPr="00ED131D">
      <w:pPr>
        <w:jc w:val="both"/>
        <w:rPr>
          <w:bCs w:val="false"/>
          <w:sz w:val="23"/>
          <w:szCs w:val="23"/>
        </w:rPr>
      </w:pPr>
    </w:p>
    <w:p w:rsidRDefault="00EA5D4F" w:rsidP="00EA5D4F" w:rsidR="00EA5D4F" w:rsidRPr="00ED131D">
      <w:pPr>
        <w:jc w:val="center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Obrazloženje</w:t>
      </w:r>
    </w:p>
    <w:p w:rsidRDefault="00EA5D4F" w:rsidP="00EA5D4F" w:rsidR="00EA5D4F" w:rsidRPr="00ED131D">
      <w:pPr>
        <w:rPr>
          <w:bCs w:val="false"/>
          <w:sz w:val="23"/>
          <w:szCs w:val="23"/>
        </w:rPr>
      </w:pPr>
    </w:p>
    <w:p w:rsidRDefault="00EA5D4F" w:rsidP="00EA5D4F" w:rsidR="00EA5D4F" w:rsidRPr="00ED131D">
      <w:pPr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Rješenjem ovog suda posl.br. 2 St-</w:t>
      </w:r>
      <w:r>
        <w:rPr>
          <w:sz w:val="23"/>
          <w:szCs w:val="23"/>
        </w:rPr>
        <w:t>692/16-3 od 25. travnja 2016</w:t>
      </w:r>
      <w:r w:rsidRPr="00ED131D">
        <w:rPr>
          <w:sz w:val="23"/>
          <w:szCs w:val="23"/>
        </w:rPr>
        <w:t xml:space="preserve">. pokrenut je prethodni postupak radi utvrđivanja </w:t>
      </w:r>
      <w:r>
        <w:rPr>
          <w:sz w:val="23"/>
          <w:szCs w:val="23"/>
        </w:rPr>
        <w:t>pretpostavki</w:t>
      </w:r>
      <w:r w:rsidRPr="00ED131D">
        <w:rPr>
          <w:sz w:val="23"/>
          <w:szCs w:val="23"/>
        </w:rPr>
        <w:t xml:space="preserve"> za otvaranje stečajnog postupka nad </w:t>
      </w:r>
      <w:r>
        <w:rPr>
          <w:sz w:val="23"/>
          <w:szCs w:val="23"/>
        </w:rPr>
        <w:t>TEMPLE MOUNT d.o.o. Pula, Matetića Ronjgova 2, OIB: 76319503598.</w:t>
      </w:r>
    </w:p>
    <w:p w:rsidRDefault="00EA5D4F" w:rsidP="00EA5D4F" w:rsidR="00EA5D4F" w:rsidRPr="00B60E64">
      <w:pPr>
        <w:spacing w:lineRule="atLeast" w:line="24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Na ročišt</w:t>
      </w:r>
      <w:r>
        <w:rPr>
          <w:sz w:val="23"/>
          <w:szCs w:val="23"/>
        </w:rPr>
        <w:t xml:space="preserve">e zakazano za 8. lipnja 2016. g. </w:t>
      </w:r>
      <w:r w:rsidRPr="00B60E64">
        <w:rPr>
          <w:sz w:val="23"/>
          <w:szCs w:val="23"/>
        </w:rPr>
        <w:t xml:space="preserve">nije pristupio nitko niti je zakonski zastupnik dužnika dostavio popis imovine. </w:t>
      </w:r>
    </w:p>
    <w:p w:rsidRDefault="00EA5D4F" w:rsidP="00EA5D4F" w:rsidR="00EA5D4F" w:rsidRPr="00ED131D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Prema odredbi čl. 132. st. 1. Stečajnog zakona (NN 71/15, dalje: SZ),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EA5D4F" w:rsidP="00EA5D4F" w:rsidR="00EA5D4F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Kako sud nije utvrdio da bi dužnik imao imovinu koja bi bila dostatna za podmirenje troškova postupka, koji bi se sastojali u troškovima i nagradi stečajnog upravitelja, troškovima </w:t>
      </w:r>
      <w:r>
        <w:rPr>
          <w:sz w:val="23"/>
          <w:szCs w:val="23"/>
        </w:rPr>
        <w:lastRenderedPageBreak/>
        <w:t>izrade pečata i otvaranja žiro računa dužnika, troškovima vođenja knjigovodstva, arhive i dr., to su rješenjem posl.br. 2 St-692/16</w:t>
      </w:r>
      <w:r w:rsidRPr="00ED131D">
        <w:rPr>
          <w:sz w:val="23"/>
          <w:szCs w:val="23"/>
        </w:rPr>
        <w:t>-</w:t>
      </w:r>
      <w:r>
        <w:rPr>
          <w:sz w:val="23"/>
          <w:szCs w:val="23"/>
        </w:rPr>
        <w:t>8</w:t>
      </w:r>
      <w:r w:rsidRPr="00ED131D">
        <w:rPr>
          <w:sz w:val="23"/>
          <w:szCs w:val="23"/>
        </w:rPr>
        <w:t xml:space="preserve"> od </w:t>
      </w:r>
      <w:r>
        <w:rPr>
          <w:sz w:val="23"/>
          <w:szCs w:val="23"/>
        </w:rPr>
        <w:t>8. lipnja 2016</w:t>
      </w:r>
      <w:r w:rsidRPr="00ED131D">
        <w:rPr>
          <w:sz w:val="23"/>
          <w:szCs w:val="23"/>
        </w:rPr>
        <w:t xml:space="preserve">. g. </w:t>
      </w:r>
      <w:r>
        <w:rPr>
          <w:sz w:val="23"/>
          <w:szCs w:val="23"/>
        </w:rPr>
        <w:t>pozvani vjerovnici</w:t>
      </w:r>
      <w:r w:rsidRPr="00ED131D">
        <w:rPr>
          <w:sz w:val="23"/>
          <w:szCs w:val="23"/>
        </w:rPr>
        <w:t xml:space="preserve"> dužnika, te druge osobe koje za to imaju interes, da u roku od 15 dana predujme iznos od </w:t>
      </w:r>
      <w:r>
        <w:rPr>
          <w:sz w:val="23"/>
          <w:szCs w:val="23"/>
        </w:rPr>
        <w:t>1</w:t>
      </w:r>
      <w:r w:rsidRPr="00ED131D">
        <w:rPr>
          <w:sz w:val="23"/>
          <w:szCs w:val="23"/>
        </w:rPr>
        <w:t xml:space="preserve">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rPr>
          <w:sz w:val="23"/>
          <w:szCs w:val="23"/>
        </w:rPr>
        <w:t>8. lipnja 2016</w:t>
      </w:r>
      <w:r w:rsidRPr="00ED131D">
        <w:rPr>
          <w:sz w:val="23"/>
          <w:szCs w:val="23"/>
        </w:rPr>
        <w:t xml:space="preserve">. g. </w:t>
      </w:r>
    </w:p>
    <w:p w:rsidRDefault="00EA5D4F" w:rsidP="00EA5D4F" w:rsidR="00EA5D4F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U navedenom roku nitko nije uplatio predujam, pa je temeljem odredbe čl. 132. st. 2. SZ-a donesena odluka kao u točki I. izreke.</w:t>
      </w:r>
    </w:p>
    <w:p w:rsidRDefault="00EA5D4F" w:rsidP="00EA5D4F" w:rsidR="00EA5D4F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prema odredbi iz čl. 133. SZ-a, pa je donesena odluka kao u točki II. izreke.</w:t>
      </w:r>
    </w:p>
    <w:p w:rsidRDefault="00EA5D4F" w:rsidP="00EA5D4F" w:rsidR="00EA5D4F" w:rsidRPr="00ED131D">
      <w:pPr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>Izbor stečajnog</w:t>
      </w:r>
      <w:r w:rsidRPr="00ED131D">
        <w:rPr>
          <w:sz w:val="23"/>
          <w:szCs w:val="23"/>
        </w:rPr>
        <w:t xml:space="preserve"> upravitelj</w:t>
      </w:r>
      <w:r>
        <w:rPr>
          <w:sz w:val="23"/>
          <w:szCs w:val="23"/>
        </w:rPr>
        <w:t>a obavljen</w:t>
      </w:r>
      <w:r w:rsidRPr="00ED131D">
        <w:rPr>
          <w:sz w:val="23"/>
          <w:szCs w:val="23"/>
        </w:rPr>
        <w:t xml:space="preserve"> je </w:t>
      </w:r>
      <w:r>
        <w:rPr>
          <w:sz w:val="23"/>
          <w:szCs w:val="23"/>
        </w:rPr>
        <w:t>metodom slučajnog odabira sukladno odredbi čl. 84. st. 1</w:t>
      </w:r>
      <w:r w:rsidRPr="00ED131D">
        <w:rPr>
          <w:sz w:val="23"/>
          <w:szCs w:val="23"/>
        </w:rPr>
        <w:t>.</w:t>
      </w:r>
      <w:r>
        <w:rPr>
          <w:sz w:val="23"/>
          <w:szCs w:val="23"/>
        </w:rPr>
        <w:t>, čl. 85. st. 1., čl. 132. st. 2. i čl. 432.</w:t>
      </w:r>
      <w:r w:rsidRPr="00ED131D">
        <w:rPr>
          <w:sz w:val="23"/>
          <w:szCs w:val="23"/>
        </w:rPr>
        <w:t xml:space="preserve"> SZ-a.</w:t>
      </w:r>
    </w:p>
    <w:p w:rsidRDefault="00EA5D4F" w:rsidP="00EA5D4F" w:rsidR="00EA5D4F" w:rsidRPr="00ED131D">
      <w:pPr>
        <w:jc w:val="center"/>
        <w:rPr>
          <w:sz w:val="23"/>
          <w:szCs w:val="23"/>
        </w:rPr>
      </w:pPr>
    </w:p>
    <w:p w:rsidRDefault="00EA5D4F" w:rsidP="00EA5D4F" w:rsidR="00EA5D4F" w:rsidRPr="00ED131D">
      <w:pPr>
        <w:jc w:val="center"/>
        <w:rPr>
          <w:sz w:val="23"/>
          <w:szCs w:val="23"/>
        </w:rPr>
      </w:pPr>
    </w:p>
    <w:p w:rsidRDefault="00EA5D4F" w:rsidP="00EA5D4F" w:rsidR="00EA5D4F" w:rsidRPr="00ED131D">
      <w:pPr>
        <w:rPr>
          <w:sz w:val="23"/>
          <w:szCs w:val="23"/>
        </w:rPr>
      </w:pPr>
    </w:p>
    <w:p w:rsidRDefault="00EA5D4F" w:rsidP="00EA5D4F" w:rsidR="00EA5D4F" w:rsidRPr="00F17054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 xml:space="preserve">U </w:t>
      </w:r>
      <w:r>
        <w:rPr>
          <w:sz w:val="23"/>
          <w:szCs w:val="23"/>
        </w:rPr>
        <w:t xml:space="preserve">Pazinu, </w:t>
      </w:r>
      <w:r w:rsidR="004F612F">
        <w:rPr>
          <w:sz w:val="23"/>
          <w:szCs w:val="23"/>
        </w:rPr>
        <w:t>1. rujna</w:t>
      </w:r>
      <w:r w:rsidRPr="001C6FF3">
        <w:rPr>
          <w:sz w:val="23"/>
          <w:szCs w:val="23"/>
        </w:rPr>
        <w:t xml:space="preserve"> 2016</w:t>
      </w:r>
      <w:r w:rsidRPr="00F17054">
        <w:rPr>
          <w:sz w:val="23"/>
          <w:szCs w:val="23"/>
        </w:rPr>
        <w:t>.</w:t>
      </w:r>
    </w:p>
    <w:p w:rsidRDefault="00EA5D4F" w:rsidP="00EA5D4F" w:rsidR="00EA5D4F" w:rsidRPr="00ED131D">
      <w:pPr>
        <w:ind w:firstLine="720" w:left="2880"/>
        <w:jc w:val="both"/>
        <w:rPr>
          <w:sz w:val="23"/>
          <w:szCs w:val="23"/>
        </w:rPr>
      </w:pPr>
    </w:p>
    <w:p w:rsidRDefault="00EA5D4F" w:rsidP="00EA5D4F" w:rsidR="00EA5D4F" w:rsidRPr="00ED131D">
      <w:pPr>
        <w:ind w:firstLine="720" w:left="565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</w:t>
      </w:r>
      <w:r w:rsidRPr="00ED131D">
        <w:rPr>
          <w:sz w:val="23"/>
          <w:szCs w:val="23"/>
        </w:rPr>
        <w:tab/>
        <w:t xml:space="preserve">Stečajni sudac </w:t>
      </w:r>
    </w:p>
    <w:p w:rsidRDefault="00EA5D4F" w:rsidP="00EA5D4F" w:rsidR="00EA5D4F" w:rsidRPr="00ED131D">
      <w:pPr>
        <w:ind w:left="571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 xml:space="preserve">  </w:t>
      </w:r>
      <w:r>
        <w:rPr>
          <w:sz w:val="23"/>
          <w:szCs w:val="23"/>
        </w:rPr>
        <w:t xml:space="preserve">  </w:t>
      </w:r>
      <w:r w:rsidRPr="00ED131D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 r.</w:t>
      </w:r>
    </w:p>
    <w:p w:rsidRDefault="00EA5D4F" w:rsidP="00EA5D4F" w:rsidR="00EA5D4F" w:rsidRPr="00ED131D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</w:t>
      </w:r>
    </w:p>
    <w:p w:rsidRDefault="00EA5D4F" w:rsidP="00EA5D4F" w:rsidR="00EA5D4F">
      <w:pPr>
        <w:jc w:val="both"/>
        <w:rPr>
          <w:sz w:val="23"/>
          <w:szCs w:val="23"/>
        </w:rPr>
      </w:pPr>
    </w:p>
    <w:p w:rsidRDefault="00EA5D4F" w:rsidP="00EA5D4F" w:rsidR="00EA5D4F" w:rsidRPr="00ED131D">
      <w:pPr>
        <w:jc w:val="both"/>
        <w:rPr>
          <w:sz w:val="23"/>
          <w:szCs w:val="23"/>
        </w:rPr>
      </w:pPr>
    </w:p>
    <w:p w:rsidRDefault="00EA5D4F" w:rsidP="00EA5D4F" w:rsidR="00EA5D4F" w:rsidRPr="00ED131D">
      <w:pPr>
        <w:jc w:val="both"/>
        <w:rPr>
          <w:sz w:val="23"/>
          <w:szCs w:val="23"/>
        </w:rPr>
      </w:pPr>
    </w:p>
    <w:p w:rsidRDefault="00EA5D4F" w:rsidP="00EA5D4F" w:rsidR="00EA5D4F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UPUTA O PRAVNOM LIJEKU:</w:t>
      </w:r>
    </w:p>
    <w:p w:rsidRDefault="00EA5D4F" w:rsidP="00EA5D4F" w:rsidR="00EA5D4F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ab/>
        <w:t>Protiv ovog rješenja nezadovoljna stranka može podnijeti žalbu u roku od 8 dana od  dana primitka prijepisa ist</w:t>
      </w:r>
      <w:r>
        <w:rPr>
          <w:sz w:val="23"/>
          <w:szCs w:val="23"/>
        </w:rPr>
        <w:t>og. Žalba se podnosi putem ovog</w:t>
      </w:r>
      <w:r w:rsidRPr="00EA6F91">
        <w:rPr>
          <w:sz w:val="23"/>
          <w:szCs w:val="23"/>
        </w:rPr>
        <w:t xml:space="preserve"> suda u tri istovjetna primjerka, a o žalbi odlučuje Visoki trgovački sud Republike  Hrvatske.</w:t>
      </w:r>
    </w:p>
    <w:p w:rsidRDefault="00EA5D4F" w:rsidP="00EA5D4F" w:rsidR="00EA5D4F" w:rsidRPr="00EA6F91">
      <w:pPr>
        <w:jc w:val="both"/>
        <w:rPr>
          <w:sz w:val="23"/>
          <w:szCs w:val="23"/>
        </w:rPr>
      </w:pPr>
    </w:p>
    <w:p w:rsidRDefault="00EA5D4F" w:rsidP="00EA5D4F" w:rsidR="00EA5D4F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Default="00EA5D4F" w:rsidP="00EA5D4F" w:rsidR="00EA5D4F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</w:t>
      </w:r>
      <w:r w:rsidRPr="00DD1571">
        <w:rPr>
          <w:sz w:val="23"/>
          <w:szCs w:val="23"/>
        </w:rPr>
        <w:t xml:space="preserve"> </w:t>
      </w:r>
      <w:r>
        <w:rPr>
          <w:sz w:val="23"/>
          <w:szCs w:val="23"/>
        </w:rPr>
        <w:t>TEMPLE MOUNT d.o.o. Pula, Matetića Ronjgova 2,</w:t>
      </w:r>
    </w:p>
    <w:p w:rsidRDefault="00EA5D4F" w:rsidP="00EA5D4F" w:rsidR="00EA5D4F" w:rsidRPr="00F74037">
      <w:pPr>
        <w:jc w:val="both"/>
        <w:rPr>
          <w:sz w:val="23"/>
          <w:szCs w:val="23"/>
        </w:rPr>
      </w:pPr>
      <w:r w:rsidRPr="00F17054">
        <w:rPr>
          <w:sz w:val="23"/>
          <w:szCs w:val="23"/>
        </w:rPr>
        <w:t xml:space="preserve">- stečajni upravitelj </w:t>
      </w:r>
      <w:r w:rsidR="004F612F" w:rsidRPr="004F612F">
        <w:rPr>
          <w:sz w:val="23"/>
          <w:szCs w:val="23"/>
        </w:rPr>
        <w:t>Boris Zadković, Buzet, Sportska 2</w:t>
      </w:r>
      <w:r w:rsidRPr="00942237">
        <w:rPr>
          <w:sz w:val="23"/>
          <w:szCs w:val="23"/>
        </w:rPr>
        <w:t xml:space="preserve">, </w:t>
      </w:r>
    </w:p>
    <w:p w:rsidRDefault="00EA5D4F" w:rsidP="00EA5D4F" w:rsidR="00EA5D4F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Porezna uprava – </w:t>
      </w:r>
      <w:r>
        <w:rPr>
          <w:sz w:val="23"/>
          <w:szCs w:val="23"/>
        </w:rPr>
        <w:t xml:space="preserve">Područni ured Istra, Primorje, Lika, Pazin, M. B. Rašana 2/4, p.p. 60,  </w:t>
      </w:r>
    </w:p>
    <w:p w:rsidRDefault="00EA5D4F" w:rsidP="00EA5D4F" w:rsidR="00EA5D4F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FINA, </w:t>
      </w:r>
      <w:r>
        <w:rPr>
          <w:sz w:val="23"/>
          <w:szCs w:val="23"/>
        </w:rPr>
        <w:t>Podružnica Pula, Giardini 5,</w:t>
      </w:r>
    </w:p>
    <w:p w:rsidRDefault="00EA5D4F" w:rsidP="00EA5D4F" w:rsidR="00EA5D4F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ŽDO Pula, Pula, Kranjčevićeva 8</w:t>
      </w:r>
      <w:r>
        <w:rPr>
          <w:sz w:val="23"/>
          <w:szCs w:val="23"/>
        </w:rPr>
        <w:t>,</w:t>
      </w:r>
    </w:p>
    <w:p w:rsidRDefault="00EA5D4F" w:rsidP="00EA5D4F" w:rsidR="00EA5D4F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  <w:r>
        <w:rPr>
          <w:sz w:val="23"/>
          <w:szCs w:val="23"/>
        </w:rPr>
        <w:t>,</w:t>
      </w:r>
    </w:p>
    <w:p w:rsidRDefault="00EA5D4F" w:rsidP="00EA5D4F" w:rsidR="00EA5D4F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sudski registar </w:t>
      </w:r>
      <w:r>
        <w:rPr>
          <w:sz w:val="23"/>
          <w:szCs w:val="23"/>
        </w:rPr>
        <w:t xml:space="preserve">odmah i po </w:t>
      </w:r>
      <w:r w:rsidRPr="00EA6F91">
        <w:rPr>
          <w:sz w:val="23"/>
          <w:szCs w:val="23"/>
        </w:rPr>
        <w:t>pravomoćnosti</w:t>
      </w:r>
      <w:r>
        <w:rPr>
          <w:sz w:val="23"/>
          <w:szCs w:val="23"/>
        </w:rPr>
        <w:t>.</w:t>
      </w:r>
      <w:r w:rsidRPr="00EA6F91">
        <w:rPr>
          <w:sz w:val="23"/>
          <w:szCs w:val="23"/>
        </w:rPr>
        <w:t xml:space="preserve"> </w:t>
      </w:r>
    </w:p>
    <w:p w:rsidRDefault="00EA5D4F" w:rsidP="00EA5D4F" w:rsidR="00EA5D4F" w:rsidRPr="00ED131D">
      <w:pPr>
        <w:ind w:left="360"/>
        <w:jc w:val="both"/>
        <w:rPr>
          <w:sz w:val="23"/>
          <w:szCs w:val="23"/>
        </w:rPr>
      </w:pPr>
    </w:p>
    <w:p w:rsidRDefault="00EA5D4F" w:rsidP="00EA5D4F" w:rsidR="00EA5D4F" w:rsidRPr="00ED131D">
      <w:pPr>
        <w:jc w:val="both"/>
        <w:rPr>
          <w:sz w:val="23"/>
          <w:szCs w:val="23"/>
        </w:rPr>
      </w:pPr>
    </w:p>
    <w:p w:rsidRDefault="00EA5D4F" w:rsidP="00EA5D4F" w:rsidR="00EA5D4F" w:rsidRPr="00ED131D">
      <w:pPr>
        <w:rPr>
          <w:sz w:val="23"/>
          <w:szCs w:val="23"/>
        </w:rPr>
      </w:pPr>
    </w:p>
    <w:p w:rsidRDefault="00EA5D4F" w:rsidP="00EA5D4F" w:rsidR="00EA5D4F" w:rsidRPr="00ED131D">
      <w:pPr>
        <w:rPr>
          <w:sz w:val="23"/>
          <w:szCs w:val="23"/>
        </w:rPr>
      </w:pPr>
    </w:p>
    <w:p w:rsidRDefault="00EA5D4F" w:rsidP="00EA5D4F" w:rsidR="00EA5D4F"/>
    <w:p w:rsidRDefault="00EA5D4F" w:rsidP="00EA5D4F" w:rsidR="00EA5D4F"/>
    <w:p w:rsidRDefault="00EA5D4F" w:rsidP="00EA5D4F" w:rsidR="00EA5D4F"/>
    <w:p w:rsidRDefault="00EA5D4F" w:rsidP="00EA5D4F" w:rsidR="00EA5D4F"/>
    <w:p w:rsidRDefault="00EA5D4F" w:rsidP="00EA5D4F" w:rsidR="00EA5D4F"/>
    <w:p w:rsidRDefault="00EA5D4F" w:rsidP="00EA5D4F" w:rsidR="00EA5D4F"/>
    <w:p w:rsidRDefault="00EA5D4F" w:rsidP="00EA5D4F" w:rsidR="00EA5D4F"/>
    <w:p w:rsidRDefault="00EA5D4F" w:rsidP="00EA5D4F" w:rsidR="00EA5D4F"/>
    <w:p w:rsidRDefault="00D96710" w:rsidR="00D96710"/>
    <w:sectPr w:rsidSect="004523B8" w:rsidR="00D96710">
      <w:headerReference w:type="default" r:id="rId9"/>
      <w:headerReference w:type="firs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5D4F" w:rsidP="00EA5D4F" w:rsidR="00EA5D4F">
      <w:r>
        <w:separator/>
      </w:r>
    </w:p>
  </w:endnote>
  <w:endnote w:id="0" w:type="continuationSeparator">
    <w:p w:rsidRDefault="00EA5D4F" w:rsidP="00EA5D4F" w:rsidR="00EA5D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5D4F" w:rsidP="00EA5D4F" w:rsidR="00EA5D4F">
      <w:r>
        <w:separator/>
      </w:r>
    </w:p>
  </w:footnote>
  <w:footnote w:id="0" w:type="continuationSeparator">
    <w:p w:rsidRDefault="00EA5D4F" w:rsidP="00EA5D4F" w:rsidR="00EA5D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EA5D4F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E7968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>Posl.br.: 2 St-</w:t>
        </w:r>
        <w:r>
          <w:rPr>
            <w:sz w:val="23"/>
            <w:szCs w:val="23"/>
          </w:rPr>
          <w:t>692</w:t>
        </w:r>
        <w:r w:rsidRPr="00ED131D">
          <w:rPr>
            <w:sz w:val="23"/>
            <w:szCs w:val="23"/>
          </w:rPr>
          <w:t>/1</w:t>
        </w:r>
        <w:r>
          <w:rPr>
            <w:sz w:val="23"/>
            <w:szCs w:val="23"/>
          </w:rPr>
          <w:t>6-12</w:t>
        </w:r>
      </w:p>
    </w:sdtContent>
  </w:sdt>
  <w:p w:rsidRDefault="000E7968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D4F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D4F"/>
    <w:rsid w:val="000E7968"/>
    <w:rsid w:val="004F612F"/>
    <w:rsid w:val="00D96710"/>
    <w:rsid w:val="00EA5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D4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A5D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5D4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A5D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D4F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A5D4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5D4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79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7968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7968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7968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7968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D4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A5D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5D4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A5D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D4F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A5D4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5D4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79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7968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7968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7968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7968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</izvorni_sadrzaj>
    <derivirana_varijabla naziv="DomainObject.Predmet.Broj_1">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St-692/2016</izvorni_sadrzaj>
    <derivirana_varijabla naziv="DomainObject.Predmet.OznakaBroj_1">St-692/2016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TEMPLE MOUNT d.o.o. PULA</izvorni_sadrzaj>
    <derivirana_varijabla naziv="DomainObject.Predmet.ProtustrankaFormated_1">  TEMPLE MOUNT d.o.o. PULA</derivirana_varijabla>
  </DomainObject.Predmet.ProtustrankaFormated>
  <DomainObject.Predmet.ProtustrankaFormatedOIB>
    <izvorni_sadrzaj>  TEMPLE MOUNT d.o.o. PULA, OIB 76319503598</izvorni_sadrzaj>
    <derivirana_varijabla naziv="DomainObject.Predmet.ProtustrankaFormatedOIB_1">  TEMPLE MOUNT d.o.o. PULA, OIB 76319503598</derivirana_varijabla>
  </DomainObject.Predmet.ProtustrankaFormatedOIB>
  <DomainObject.Predmet.ProtustrankaFormatedWithAdress>
    <izvorni_sadrzaj> TEMPLE MOUNT d.o.o. PULA, Matetića Ronjgova 2, 52100 Pula</izvorni_sadrzaj>
    <derivirana_varijabla naziv="DomainObject.Predmet.ProtustrankaFormatedWithAdress_1"> TEMPLE MOUNT d.o.o. PULA, Matetića Ronjgova 2, 52100 Pula</derivirana_varijabla>
  </DomainObject.Predmet.ProtustrankaFormatedWithAdress>
  <DomainObject.Predmet.ProtustrankaFormatedWithAdressOIB>
    <izvorni_sadrzaj> TEMPLE MOUNT d.o.o. PULA, OIB 76319503598, Matetića Ronjgova 2, 52100 Pula</izvorni_sadrzaj>
    <derivirana_varijabla naziv="DomainObject.Predmet.ProtustrankaFormatedWithAdressOIB_1"> TEMPLE MOUNT d.o.o. PULA, OIB 76319503598, Matetića Ronjgova 2, 52100 Pula</derivirana_varijabla>
  </DomainObject.Predmet.ProtustrankaFormatedWithAdressOIB>
  <DomainObject.Predmet.ProtustrankaWithAdress>
    <izvorni_sadrzaj>TEMPLE MOUNT d.o.o. PULA Matetića Ronjgova 2, 52100 Pula</izvorni_sadrzaj>
    <derivirana_varijabla naziv="DomainObject.Predmet.ProtustrankaWithAdress_1">TEMPLE MOUNT d.o.o. PULA Matetića Ronjgova 2, 52100 Pula</derivirana_varijabla>
  </DomainObject.Predmet.ProtustrankaWithAdress>
  <DomainObject.Predmet.ProtustrankaWithAdressOIB>
    <izvorni_sadrzaj>TEMPLE MOUNT d.o.o. PULA, OIB 76319503598, Matetića Ronjgova 2, 52100 Pula</izvorni_sadrzaj>
    <derivirana_varijabla naziv="DomainObject.Predmet.ProtustrankaWithAdressOIB_1">TEMPLE MOUNT d.o.o. PULA, OIB 76319503598, Matetića Ronjgova 2, 52100 Pula</derivirana_varijabla>
  </DomainObject.Predmet.ProtustrankaWithAdressOIB>
  <DomainObject.Predmet.ProtustrankaNazivFormated>
    <izvorni_sadrzaj>TEMPLE MOUNT d.o.o. PULA</izvorni_sadrzaj>
    <derivirana_varijabla naziv="DomainObject.Predmet.ProtustrankaNazivFormated_1">TEMPLE MOUNT d.o.o. PULA</derivirana_varijabla>
  </DomainObject.Predmet.ProtustrankaNazivFormated>
  <DomainObject.Predmet.ProtustrankaNazivFormatedOIB>
    <izvorni_sadrzaj>TEMPLE MOUNT d.o.o. PULA, OIB 76319503598</izvorni_sadrzaj>
    <derivirana_varijabla naziv="DomainObject.Predmet.ProtustrankaNazivFormatedOIB_1">TEMPLE MOUNT d.o.o. PULA, OIB 76319503598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7075.83</izvorni_sadrzaj>
    <derivirana_varijabla naziv="DomainObject.Predmet.TrenutnaVrijednost_1">7075.83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TEMPLE MOUNT d.o.o. PULA</item>
    </izvorni_sadrzaj>
    <derivirana_varijabla naziv="DomainObject.Predmet.ProtuStrankaListFormated_1">
      <item>TEMPLE MOUNT d.o.o. PULA</item>
    </derivirana_varijabla>
  </DomainObject.Predmet.ProtuStrankaListFormated>
  <DomainObject.Predmet.ProtuStrankaListFormatedOIB>
    <izvorni_sadrzaj>
      <item>TEMPLE MOUNT d.o.o. PULA, OIB 76319503598</item>
    </izvorni_sadrzaj>
    <derivirana_varijabla naziv="DomainObject.Predmet.ProtuStrankaListFormatedOIB_1">
      <item>TEMPLE MOUNT d.o.o. PULA, OIB 76319503598</item>
    </derivirana_varijabla>
  </DomainObject.Predmet.ProtuStrankaListFormatedOIB>
  <DomainObject.Predmet.ProtuStrankaListFormatedWithAdress>
    <izvorni_sadrzaj>
      <item>TEMPLE MOUNT d.o.o. PULA, Matetića Ronjgova 2, 52100 Pula</item>
    </izvorni_sadrzaj>
    <derivirana_varijabla naziv="DomainObject.Predmet.ProtuStrankaListFormatedWithAdress_1">
      <item>TEMPLE MOUNT d.o.o. PULA, Matetića Ronjgova 2, 52100 Pula</item>
    </derivirana_varijabla>
  </DomainObject.Predmet.ProtuStrankaListFormatedWithAdress>
  <DomainObject.Predmet.ProtuStrankaListFormatedWithAdressOIB>
    <izvorni_sadrzaj>
      <item>TEMPLE MOUNT d.o.o. PULA, OIB 76319503598, Matetića Ronjgova 2, 52100 Pula</item>
    </izvorni_sadrzaj>
    <derivirana_varijabla naziv="DomainObject.Predmet.ProtuStrankaListFormatedWithAdressOIB_1">
      <item>TEMPLE MOUNT d.o.o. PULA, OIB 76319503598, Matetića Ronjgova 2, 52100 Pula</item>
    </derivirana_varijabla>
  </DomainObject.Predmet.ProtuStrankaListFormatedWithAdressOIB>
  <DomainObject.Predmet.ProtuStrankaListNazivFormated>
    <izvorni_sadrzaj>
      <item>TEMPLE MOUNT d.o.o. PULA</item>
    </izvorni_sadrzaj>
    <derivirana_varijabla naziv="DomainObject.Predmet.ProtuStrankaListNazivFormated_1">
      <item>TEMPLE MOUNT d.o.o. PULA</item>
    </derivirana_varijabla>
  </DomainObject.Predmet.ProtuStrankaListNazivFormated>
  <DomainObject.Predmet.ProtuStrankaListNazivFormatedOIB>
    <izvorni_sadrzaj>
      <item>TEMPLE MOUNT d.o.o. PULA, OIB 76319503598</item>
    </izvorni_sadrzaj>
    <derivirana_varijabla naziv="DomainObject.Predmet.ProtuStrankaListNazivFormatedOIB_1">
      <item>TEMPLE MOUNT d.o.o. PULA, OIB 76319503598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TEMPLE MOUNT d.o.o. PULA</izvorni_sadrzaj>
    <derivirana_varijabla naziv="DomainObject.Predmet.ProtustrankaIDrugi_1">TEMPLE MOUNT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TEMPLE MOUNT d.o.o. PULA, OIB 76319503598, Matetića Ronjgova 2, 52100 Pula</izvorni_sadrzaj>
    <derivirana_varijabla naziv="DomainObject.Predmet.ProtustrankaIDrugiAdressOIB_1">TEMPLE MOUNT d.o.o. PULA, OIB 76319503598, Matetića Ronjgova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TEMPLE MOUNT d.o.o. PULA</item>
    </izvorni_sadrzaj>
    <derivirana_varijabla naziv="DomainObject.Predmet.SudioniciListNaziv_1">
      <item>FINANCIJSKA AGENCIJA, RC RIJEKA, PODRUŽNICA PULA, PULA</item>
      <item>TEMPLE MOUNT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TEMPLE MOUNT d.o.o. PULA, OIB 76319503598, Matetića Ronjgova 2,52100 Pula</item>
    </izvorni_sadrzaj>
    <derivirana_varijabla naziv="DomainObject.Predmet.SudioniciListAdressOIB_1">
      <item>FINANCIJSKA AGENCIJA, RC RIJEKA, PODRUŽNICA PULA, PULA, OIB 85821130368, Ulica grada Vukovara 70,10000 Zagreb</item>
      <item>TEMPLE MOUNT d.o.o. PULA, OIB 76319503598, Matetića Ronjgova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76319503598</item>
    </izvorni_sadrzaj>
    <derivirana_varijabla naziv="DomainObject.Predmet.SudioniciListNazivOIB_1">
      <item>, OIB 85821130368</item>
      <item>, OIB 76319503598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649</properties:Words>
  <properties:Characters>3362</properties:Characters>
  <properties:Lines>98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2016-07-11T07:16:00Z</dcterms:created>
  <dc:creator>Jasmina Matika</dc:creator>
  <cp:lastModifiedBy>Jasmina Matika</cp:lastModifiedBy>
  <cp:lastPrinted>2016-09-02T05:44:00Z</cp:lastPrinted>
  <dcterms:modified xmlns:xsi="http://www.w3.org/2001/XMLSchema-instance" xsi:type="dcterms:W3CDTF">2016-09-02T05:44:00Z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