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04195" w14:paraId="8e04195" w:rsidRDefault="00011F2C" w:rsidP="008615FD" w:rsidR="00011F2C" w:rsidRPr="00C66265">
      <w:pPr>
        <w15:collapsed w:val="false"/>
        <w:rPr>
          <w:rStyle w:val="Naglaeno"/>
        </w:rPr>
      </w:pPr>
      <w:bookmarkStart w:name="_GoBack" w:id="0"/>
      <w:bookmarkEnd w:id="0"/>
    </w:p>
    <w:p w:rsidRDefault="008615FD" w:rsidP="008615FD" w:rsidR="008615FD" w:rsidRPr="00C66265">
      <w:r w:rsidRPr="00C66265">
        <w:rPr>
          <w:rStyle w:val="Naglaeno"/>
        </w:rPr>
        <w:t xml:space="preserve">             </w:t>
      </w:r>
      <w:r w:rsidR="00574060" w:rsidRPr="00C66265">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C66265">
      <w:pPr>
        <w:ind w:hanging="720" w:left="360"/>
        <w:rPr>
          <w:b/>
        </w:rPr>
      </w:pPr>
      <w:r w:rsidRPr="00C66265">
        <w:rPr>
          <w:b/>
        </w:rPr>
        <w:t xml:space="preserve">     </w:t>
      </w:r>
      <w:r w:rsidR="00A8162D" w:rsidRPr="00C66265">
        <w:rPr>
          <w:b/>
        </w:rPr>
        <w:t xml:space="preserve">   </w:t>
      </w:r>
      <w:r w:rsidRPr="00C66265">
        <w:rPr>
          <w:b/>
        </w:rPr>
        <w:t>REPUBLIKA HRVATSKA</w:t>
      </w:r>
    </w:p>
    <w:p w:rsidRDefault="008615FD" w:rsidP="008A4695" w:rsidR="008615FD" w:rsidRPr="00C66265">
      <w:pPr>
        <w:ind w:hanging="720" w:left="360"/>
      </w:pPr>
      <w:r w:rsidRPr="00C66265">
        <w:t xml:space="preserve">     TRGOVAČKI SUD U OSIJEKU</w:t>
      </w:r>
    </w:p>
    <w:p w:rsidRDefault="009A7277" w:rsidP="008615FD" w:rsidR="009A7277" w:rsidRPr="00C66265"/>
    <w:p w:rsidRDefault="00085ECC" w:rsidP="00541782" w:rsidR="00085ECC" w:rsidRPr="00C66265">
      <w:pPr>
        <w:jc w:val="center"/>
        <w:rPr>
          <w:bCs/>
        </w:rPr>
      </w:pPr>
      <w:r w:rsidRPr="00C66265">
        <w:rPr>
          <w:bCs/>
        </w:rPr>
        <w:t xml:space="preserve">R E P U B L I K </w:t>
      </w:r>
      <w:r w:rsidR="004E0D70">
        <w:rPr>
          <w:bCs/>
        </w:rPr>
        <w:t>A</w:t>
      </w:r>
      <w:r w:rsidRPr="00C66265">
        <w:rPr>
          <w:bCs/>
        </w:rPr>
        <w:t xml:space="preserve">  H R V A T S K </w:t>
      </w:r>
      <w:r w:rsidR="004E0D70">
        <w:rPr>
          <w:bCs/>
        </w:rPr>
        <w:t>A</w:t>
      </w:r>
    </w:p>
    <w:p w:rsidRDefault="00541782" w:rsidP="00541782" w:rsidR="00541782" w:rsidRPr="00BF4C7E">
      <w:pPr>
        <w:jc w:val="center"/>
        <w:rPr>
          <w:bCs/>
        </w:rPr>
      </w:pPr>
      <w:r w:rsidRPr="00BF4C7E">
        <w:rPr>
          <w:bCs/>
        </w:rPr>
        <w:t>R J E Š E N J E</w:t>
      </w:r>
    </w:p>
    <w:p w:rsidRDefault="00541782" w:rsidP="00541782" w:rsidR="00541782">
      <w:pPr>
        <w:jc w:val="both"/>
      </w:pPr>
    </w:p>
    <w:p w:rsidRDefault="00541782" w:rsidP="00541782" w:rsidR="00541782" w:rsidRPr="00BF4C7E">
      <w:pPr>
        <w:jc w:val="both"/>
      </w:pPr>
    </w:p>
    <w:p w:rsidRDefault="00602B82" w:rsidP="00541782" w:rsidR="00541782">
      <w:pPr>
        <w:ind w:firstLine="708"/>
        <w:jc w:val="both"/>
      </w:pPr>
      <w:r>
        <w:rPr>
          <w:color w:val="000000"/>
        </w:rPr>
        <w:t xml:space="preserve">Trgovački sud u Osijeku, </w:t>
      </w:r>
      <w:r>
        <w:t>po stečajnom sucu mr. sc. Borisu Vukoviću</w:t>
      </w:r>
      <w:r>
        <w:rPr>
          <w:color w:val="000000"/>
        </w:rPr>
        <w:t xml:space="preserve">, povodom prijedloga </w:t>
      </w:r>
      <w:r>
        <w:t xml:space="preserve">REPUBLIKA HRVATSKA Ministarstvo financija OIB: 52634238587, zastupana po Županijskom državnom odvjetništvu u Osijeku za otvaranje stečajnog postupka nad dužnikom NIKATOR d.o.o., Kopačevo, Kiš </w:t>
      </w:r>
      <w:proofErr w:type="spellStart"/>
      <w:r>
        <w:t>Ferenca</w:t>
      </w:r>
      <w:proofErr w:type="spellEnd"/>
      <w:r>
        <w:t xml:space="preserve"> 7, MBS: 030150500, OIB: 85926308609</w:t>
      </w:r>
      <w:r w:rsidR="00541782" w:rsidRPr="00FB20A8">
        <w:t xml:space="preserve">, dana </w:t>
      </w:r>
      <w:r w:rsidR="00AF5176">
        <w:t xml:space="preserve">2. </w:t>
      </w:r>
      <w:r w:rsidR="008740A5">
        <w:t>svibnja</w:t>
      </w:r>
      <w:r w:rsidR="00AF5176">
        <w:t xml:space="preserve"> 2018</w:t>
      </w:r>
      <w:r w:rsidR="00541782" w:rsidRPr="00FB20A8">
        <w:t>. godine</w:t>
      </w:r>
    </w:p>
    <w:p w:rsidRDefault="008740A5" w:rsidP="00541782" w:rsidR="008740A5" w:rsidRPr="00FB20A8">
      <w:pPr>
        <w:ind w:firstLine="708"/>
        <w:jc w:val="both"/>
      </w:pPr>
    </w:p>
    <w:p w:rsidRDefault="00541782" w:rsidP="00541782" w:rsidR="00541782" w:rsidRPr="00BF4C7E">
      <w:pPr>
        <w:jc w:val="both"/>
      </w:pPr>
    </w:p>
    <w:p w:rsidRDefault="00602B82" w:rsidP="00602B82" w:rsidR="00602B82">
      <w:pPr>
        <w:jc w:val="center"/>
      </w:pPr>
      <w:r>
        <w:t>r i j e š i o  j e</w:t>
      </w:r>
    </w:p>
    <w:p w:rsidRDefault="00300BE9" w:rsidP="00602B82" w:rsidR="00300BE9">
      <w:pPr>
        <w:jc w:val="center"/>
      </w:pPr>
    </w:p>
    <w:p w:rsidRDefault="00602B82" w:rsidP="00602B82" w:rsidR="00602B82">
      <w:pPr>
        <w:jc w:val="both"/>
      </w:pPr>
    </w:p>
    <w:p w:rsidRDefault="00602B82" w:rsidP="00602B82" w:rsidR="00602B82">
      <w:pPr>
        <w:numPr>
          <w:ilvl w:val="0"/>
          <w:numId w:val="16"/>
        </w:numPr>
        <w:jc w:val="both"/>
      </w:pPr>
      <w:r>
        <w:t xml:space="preserve">Otvara se stečajni postupak nad dužnikom </w:t>
      </w:r>
      <w:r w:rsidR="00300BE9">
        <w:t xml:space="preserve">NIKATOR d.o.o., Kopačevo, Kiš </w:t>
      </w:r>
      <w:proofErr w:type="spellStart"/>
      <w:r w:rsidR="00300BE9">
        <w:t>Ferenca</w:t>
      </w:r>
      <w:proofErr w:type="spellEnd"/>
      <w:r w:rsidR="00300BE9">
        <w:t xml:space="preserve"> 7, MBS: 030150500, OIB: 85926308609</w:t>
      </w:r>
      <w:r>
        <w:t>.</w:t>
      </w:r>
    </w:p>
    <w:p w:rsidRDefault="00602B82" w:rsidP="00602B82" w:rsidR="00602B82">
      <w:pPr>
        <w:ind w:left="720"/>
        <w:jc w:val="both"/>
      </w:pPr>
    </w:p>
    <w:p w:rsidRDefault="00602B82" w:rsidP="00602B82" w:rsidR="00602B82">
      <w:pPr>
        <w:numPr>
          <w:ilvl w:val="0"/>
          <w:numId w:val="16"/>
        </w:numPr>
        <w:jc w:val="both"/>
      </w:pPr>
      <w:r>
        <w:t xml:space="preserve">Za stečajnog upravitelja imenuje se </w:t>
      </w:r>
      <w:r w:rsidR="00300BE9">
        <w:t>Zvonko Tomljanović OIB: 01559486405,  Našice, J. Runjanina 7</w:t>
      </w:r>
      <w:r>
        <w:t>, metodom slučajnog odabira - automatskom dodjelom s iznimkom, promjenom uloge.</w:t>
      </w:r>
    </w:p>
    <w:p w:rsidRDefault="00602B82" w:rsidP="00602B82" w:rsidR="00602B82">
      <w:pPr>
        <w:pStyle w:val="Odlomakpopisa"/>
      </w:pPr>
    </w:p>
    <w:p w:rsidRDefault="00602B82" w:rsidP="00602B82" w:rsidR="00602B82">
      <w:pPr>
        <w:numPr>
          <w:ilvl w:val="0"/>
          <w:numId w:val="16"/>
        </w:numPr>
        <w:jc w:val="both"/>
      </w:pPr>
      <w:r w:rsidRPr="00300BE9">
        <w:t xml:space="preserve">Pozivaju se vjerovnici viših isplatnih redova da u roku od 60 dana od dana objave rješenja o otvaranju stečajnog postupka na mrežnoj stranici e-Oglasna ploča sudova prijave svoje tražbine stečajnom upravitelju </w:t>
      </w:r>
      <w:r w:rsidR="00300BE9">
        <w:t>Zvonku Tomljanović OIB: 01559486405,  Našice, J. Runjanina 7</w:t>
      </w:r>
      <w:r w:rsidRPr="00300BE9">
        <w:t>, sukladno čl. 257. Stečajnog zakona („Narodne novine“ broj 71/15 i 104/17; u daljnjem tekstu SZ) i to na propisanom obrascu u dva primjerka s ispravama iz kojih tražbine proizlaze, odnosno kojima se dokazuje, uz potvrdu o plaćanju pristojbi u iznosu od 2% od vrijednosti tražbine, ali najviše u iznosu od 500,00 kn na žiro-račun državnog proračuna broj:</w:t>
      </w:r>
      <w:r>
        <w:t xml:space="preserve"> HR1210010051863000160 s pozivom na broj: HR64 5045-3531-</w:t>
      </w:r>
      <w:r w:rsidR="00300BE9">
        <w:t>1830-16</w:t>
      </w:r>
      <w:r>
        <w:t>.</w:t>
      </w:r>
    </w:p>
    <w:p w:rsidRDefault="00602B82" w:rsidP="00602B82" w:rsidR="00602B82">
      <w:pPr>
        <w:ind w:left="720"/>
        <w:jc w:val="both"/>
      </w:pPr>
    </w:p>
    <w:p w:rsidRDefault="00602B82" w:rsidP="00602B82" w:rsidR="00602B82">
      <w:pPr>
        <w:numPr>
          <w:ilvl w:val="0"/>
          <w:numId w:val="16"/>
        </w:numPr>
        <w:jc w:val="both"/>
      </w:pPr>
      <w:r>
        <w:t>Izlučni vjerovnici dužni su u roku iz t. 3. izreke ovoga rješenja obavijestiti stečajnoga upravitelja o svom izlučnom pravu, pravnoj osnovi izlučnoga prava i naznačiti predmet na koji se njihovo izlučno pravo odnosi, sukladno čl. 258. st. 2. SZ-a.</w:t>
      </w:r>
    </w:p>
    <w:p w:rsidRDefault="00602B82" w:rsidP="00602B82" w:rsidR="00602B82">
      <w:pPr>
        <w:ind w:left="720"/>
        <w:jc w:val="both"/>
      </w:pPr>
    </w:p>
    <w:p w:rsidRDefault="00602B82" w:rsidP="00602B82" w:rsidR="00602B82">
      <w:pPr>
        <w:numPr>
          <w:ilvl w:val="0"/>
          <w:numId w:val="16"/>
        </w:numPr>
        <w:jc w:val="both"/>
      </w:pPr>
      <w:proofErr w:type="spellStart"/>
      <w:r>
        <w:t>Razlučni</w:t>
      </w:r>
      <w:proofErr w:type="spellEnd"/>
      <w:r>
        <w:t xml:space="preserve"> vjerovnici dužni su u roku iz t. 3. izreke ovoga rješenja obavijestiti stečajnog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sukladno čl. 258. SZ-a. Ako </w:t>
      </w:r>
      <w:proofErr w:type="spellStart"/>
      <w:r>
        <w:t>razlučni</w:t>
      </w:r>
      <w:proofErr w:type="spellEnd"/>
      <w:r>
        <w:t xml:space="preserve"> vjerovnici prijavljuju i tražbinu kao stečajni vjerovnici, u prijavi su dužni 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w:t>
      </w:r>
    </w:p>
    <w:p w:rsidRDefault="00602B82" w:rsidP="00602B82" w:rsidR="00602B82">
      <w:pPr>
        <w:jc w:val="both"/>
      </w:pPr>
    </w:p>
    <w:p w:rsidRDefault="00602B82" w:rsidP="00602B82" w:rsidR="00602B82">
      <w:pPr>
        <w:numPr>
          <w:ilvl w:val="0"/>
          <w:numId w:val="16"/>
        </w:numPr>
        <w:jc w:val="both"/>
      </w:pPr>
      <w:r>
        <w:t xml:space="preserve">Pozivaju se dužnikovi dužnici da svoje obveze bez odgode ispunjavaju stečajnom  upravitelju za stečajnog dužnika. </w:t>
      </w:r>
    </w:p>
    <w:p w:rsidRDefault="00602B82" w:rsidP="00602B82" w:rsidR="00602B82">
      <w:pPr>
        <w:tabs>
          <w:tab w:pos="3857" w:val="left"/>
        </w:tabs>
        <w:jc w:val="both"/>
      </w:pPr>
      <w:r>
        <w:tab/>
      </w:r>
    </w:p>
    <w:p w:rsidRDefault="00602B82" w:rsidP="00602B82" w:rsidR="00602B82">
      <w:pPr>
        <w:numPr>
          <w:ilvl w:val="0"/>
          <w:numId w:val="16"/>
        </w:numPr>
        <w:jc w:val="both"/>
      </w:pPr>
      <w:r>
        <w:t xml:space="preserve">Stečajni postupak </w:t>
      </w:r>
      <w:r>
        <w:rPr>
          <w:b/>
        </w:rPr>
        <w:t>otvoren je dana 2. svibnja 2018. godine u 14,00 sati</w:t>
      </w:r>
      <w:r>
        <w:t>, kada je ovo rješenje o otvaranju stečajnog postupka objavljeno na mrežnoj stranici e-Oglasna ploča sudova.</w:t>
      </w:r>
    </w:p>
    <w:p w:rsidRDefault="00602B82" w:rsidP="00602B82" w:rsidR="00602B82">
      <w:pPr>
        <w:ind w:left="720"/>
        <w:jc w:val="both"/>
      </w:pPr>
    </w:p>
    <w:p w:rsidRDefault="00602B82" w:rsidP="00602B82" w:rsidR="00602B82">
      <w:pPr>
        <w:numPr>
          <w:ilvl w:val="0"/>
          <w:numId w:val="16"/>
        </w:numPr>
        <w:jc w:val="both"/>
      </w:pPr>
      <w:r>
        <w:t xml:space="preserve">Pravne posljedice otvaranja stečajnoga postupka nastupaju u trenutku kad je rješenje o otvaranju stečajnoga postupka objavljeno na mrežnoj stranici e-Oglasna ploča sudova.  </w:t>
      </w:r>
    </w:p>
    <w:p w:rsidRDefault="00602B82" w:rsidP="00602B82" w:rsidR="00602B82">
      <w:pPr>
        <w:ind w:left="720"/>
        <w:jc w:val="both"/>
      </w:pPr>
    </w:p>
    <w:p w:rsidRDefault="00602B82" w:rsidP="00602B82" w:rsidR="00602B82">
      <w:pPr>
        <w:numPr>
          <w:ilvl w:val="0"/>
          <w:numId w:val="16"/>
        </w:numPr>
        <w:jc w:val="both"/>
      </w:pPr>
      <w:r>
        <w:t>Ročište vjerovnika na kojem će se ispitati prijavljene tražbine (</w:t>
      </w:r>
      <w:r>
        <w:rPr>
          <w:b/>
        </w:rPr>
        <w:t>ispitno ročište</w:t>
      </w:r>
      <w:r>
        <w:t>) određuje se za dan</w:t>
      </w:r>
    </w:p>
    <w:p w:rsidRDefault="00602B82" w:rsidP="00602B82" w:rsidR="00602B82">
      <w:pPr>
        <w:ind w:left="720"/>
        <w:jc w:val="both"/>
      </w:pPr>
    </w:p>
    <w:p w:rsidRDefault="00602B82" w:rsidP="00602B82" w:rsidR="00602B82">
      <w:pPr>
        <w:ind w:left="720"/>
        <w:jc w:val="center"/>
        <w:rPr>
          <w:b/>
        </w:rPr>
      </w:pPr>
      <w:r>
        <w:rPr>
          <w:b/>
        </w:rPr>
        <w:t>20. rujna 2018. godine s početkom u 9,00 sati</w:t>
      </w:r>
    </w:p>
    <w:p w:rsidRDefault="00602B82" w:rsidP="00602B82" w:rsidR="00602B82">
      <w:pPr>
        <w:ind w:left="720"/>
        <w:jc w:val="center"/>
        <w:rPr>
          <w:b/>
        </w:rPr>
      </w:pPr>
      <w:r>
        <w:rPr>
          <w:b/>
        </w:rPr>
        <w:t>u Trgovačkom sudu u Osijeku, Zagrebačka br. 2, soba br. 23/I.</w:t>
      </w:r>
    </w:p>
    <w:p w:rsidRDefault="00602B82" w:rsidP="00602B82" w:rsidR="00602B82">
      <w:pPr>
        <w:jc w:val="both"/>
      </w:pPr>
    </w:p>
    <w:p w:rsidRDefault="00602B82" w:rsidP="00602B82" w:rsidR="00602B82">
      <w:pPr>
        <w:numPr>
          <w:ilvl w:val="0"/>
          <w:numId w:val="16"/>
        </w:numPr>
        <w:jc w:val="both"/>
      </w:pPr>
      <w:r>
        <w:t>Ročište vjerovnika na kojem će se na temelju izvješća stečajnog upravitelja odlučivati o daljnjem tijeku stečajnog postupka (</w:t>
      </w:r>
      <w:r>
        <w:rPr>
          <w:b/>
        </w:rPr>
        <w:t>izvještajno ročište</w:t>
      </w:r>
      <w:r>
        <w:t xml:space="preserve">) zakazuje se za </w:t>
      </w:r>
      <w:r>
        <w:rPr>
          <w:b/>
        </w:rPr>
        <w:t>isti dan i na istom mjestu s početkom u 9,15 sati</w:t>
      </w:r>
      <w:r>
        <w:t>.</w:t>
      </w:r>
    </w:p>
    <w:p w:rsidRDefault="00602B82" w:rsidP="00602B82" w:rsidR="00602B82">
      <w:pPr>
        <w:ind w:left="720"/>
        <w:jc w:val="both"/>
      </w:pPr>
    </w:p>
    <w:p w:rsidRDefault="00602B82" w:rsidP="00602B82" w:rsidR="00602B82">
      <w:pPr>
        <w:jc w:val="both"/>
      </w:pPr>
    </w:p>
    <w:p w:rsidRDefault="00602B82" w:rsidP="00602B82" w:rsidR="00602B82">
      <w:pPr>
        <w:jc w:val="center"/>
      </w:pPr>
      <w:r>
        <w:t>Obrazloženje</w:t>
      </w:r>
    </w:p>
    <w:p w:rsidRDefault="00602B82" w:rsidP="00602B82" w:rsidR="00602B82">
      <w:pPr>
        <w:jc w:val="both"/>
      </w:pPr>
    </w:p>
    <w:p w:rsidRDefault="00602B82" w:rsidP="00602B82" w:rsidR="00602B82">
      <w:pPr>
        <w:jc w:val="both"/>
      </w:pPr>
    </w:p>
    <w:p w:rsidRDefault="00300BE9" w:rsidP="00300BE9" w:rsidR="00300BE9">
      <w:pPr>
        <w:ind w:firstLine="708"/>
        <w:jc w:val="both"/>
      </w:pPr>
      <w:r>
        <w:t xml:space="preserve">Dana 16. ožujka 2016. godine zaprimljen je na ovome sudu prijedlog FINANCIJSKE AGENCIJE Regionalni centar Osijek, Podružnica Osijek, L. </w:t>
      </w:r>
      <w:proofErr w:type="spellStart"/>
      <w:r>
        <w:t>Jägera</w:t>
      </w:r>
      <w:proofErr w:type="spellEnd"/>
      <w:r>
        <w:t xml:space="preserve"> 3, Osijek, OIB: 85821130368 klasa: 110-07/16-01/04 </w:t>
      </w:r>
      <w:proofErr w:type="spellStart"/>
      <w:r>
        <w:t>Ur</w:t>
      </w:r>
      <w:proofErr w:type="spellEnd"/>
      <w:r>
        <w:t xml:space="preserve">. broj 04-06-15-5308 od 15. ožujka 2016. godine, za provedbu skraćenog stečajnog postupka nad dužnikom NIKATOR d.o.o., Kopačevo, Kiš </w:t>
      </w:r>
      <w:proofErr w:type="spellStart"/>
      <w:r>
        <w:t>Ferenca</w:t>
      </w:r>
      <w:proofErr w:type="spellEnd"/>
      <w:r>
        <w:t xml:space="preserve"> 7, MBS: 030150500, OIB: 85926308609.   </w:t>
      </w:r>
    </w:p>
    <w:p w:rsidRDefault="00300BE9" w:rsidP="00300BE9" w:rsidR="00300BE9">
      <w:pPr>
        <w:ind w:firstLine="708"/>
        <w:jc w:val="both"/>
      </w:pPr>
    </w:p>
    <w:p w:rsidRDefault="00300BE9" w:rsidP="00300BE9" w:rsidR="00300BE9">
      <w:pPr>
        <w:ind w:firstLine="708"/>
        <w:jc w:val="both"/>
      </w:pPr>
      <w:r>
        <w:t>U zahtjevu je navela da na dan 14. ožujka 2016. godine dužnik u Očevidniku redoslijeda osnova za plaćanje ima evidentirane neizvršene osnove za plaćanje u neprekinutom razdoblju od 120 dana, u ukupnom iznosu od 830.283,75 kn, u koji iznos je uračunata kamata i naknada FINE za provedbu ovrhe na novčanim sredstvima dužnika. Navodi da dužnik nema zaposlenih radnika.</w:t>
      </w:r>
    </w:p>
    <w:p w:rsidRDefault="00300BE9" w:rsidP="00300BE9" w:rsidR="00300BE9">
      <w:pPr>
        <w:ind w:firstLine="708"/>
        <w:jc w:val="both"/>
      </w:pPr>
    </w:p>
    <w:p w:rsidRDefault="00300BE9" w:rsidP="00300BE9" w:rsidR="00300BE9">
      <w:pPr>
        <w:ind w:firstLine="708"/>
        <w:jc w:val="both"/>
      </w:pPr>
      <w:r>
        <w:t>FINA je dostavila popis računa i oročenih novčanih sredstava dužnika na dan 14. ožujka 2016.   godine te u svom podnesku od 15. ožujka 2016. godine navodi da dužnik na dan 14. ožujka 2016. godine u Jedinstvenom registru računa nema otvorene račune i oročena novčana sredstva</w:t>
      </w:r>
      <w:r>
        <w:rPr>
          <w:color w:val="000000"/>
        </w:rPr>
        <w:t xml:space="preserve">, </w:t>
      </w:r>
      <w:r>
        <w:t xml:space="preserve">te da na temelju čl. 112.  st. 5. Stečajnog zakona dužnik na dan 14. ožujka 2016. godine na ime predujma za namirenje troškova stečajnog postupka nema zaplijenjena novčana sredstva. </w:t>
      </w:r>
    </w:p>
    <w:p w:rsidRDefault="00300BE9" w:rsidP="00300BE9" w:rsidR="00300BE9">
      <w:pPr>
        <w:ind w:firstLine="708"/>
        <w:jc w:val="both"/>
      </w:pPr>
    </w:p>
    <w:p w:rsidRDefault="00300BE9" w:rsidP="00300BE9" w:rsidR="00300BE9">
      <w:pPr>
        <w:ind w:firstLine="708"/>
        <w:jc w:val="both"/>
      </w:pPr>
      <w:r>
        <w:t>Trgovački sud u Osijeku je dana 18. ožujka 2016. godine objavio oglas na mrežnoj stranici e-Oglasna ploča sudova pod poslovnim brojem 6 St-609/16-3 od 18. ožujka 2016.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w:t>
      </w:r>
      <w:r>
        <w:lastRenderedPageBreak/>
        <w:t xml:space="preserve">obrascu, te su ujedno pozvani i vjerovnici da najkasnije u roku 45 dana od dana objave oglasa predlože otvaranje stečajnog postupka nad dužnikom, pod prijetnjom nastupanja pravnih posljedica iz čl. 431. Stečajnog zakona. </w:t>
      </w:r>
    </w:p>
    <w:p w:rsidRDefault="00300BE9" w:rsidP="00300BE9" w:rsidR="00300BE9">
      <w:pPr>
        <w:ind w:firstLine="708"/>
        <w:jc w:val="both"/>
      </w:pPr>
    </w:p>
    <w:p w:rsidRDefault="00300BE9" w:rsidP="00300BE9" w:rsidR="00300BE9">
      <w:pPr>
        <w:ind w:firstLine="708"/>
        <w:jc w:val="both"/>
      </w:pPr>
      <w:r>
        <w:t xml:space="preserve">Podneskom zaprimljenim, kod ovog suda dana 1. travnja 2016. godine, vjerovnik REPUBLIKA HRVATSKA Ministarstvo financija OIB: 52634238587, zastupana po Županijskom državnom odvjetništvu u Osijeku, podnijela je prijedlog za otvaranjem stečajnog postupka nad dužnikom NIKATOR d.o.o., Kopačevo, Kiš </w:t>
      </w:r>
      <w:proofErr w:type="spellStart"/>
      <w:r>
        <w:t>Ferenca</w:t>
      </w:r>
      <w:proofErr w:type="spellEnd"/>
      <w:r>
        <w:t xml:space="preserve"> 7, MBS: 030150500, OIB: 85926308609, uz koji prijedlog je dostavila dokaz o postojanju svoje tražbine i postojanju stečajnog razloga iz članka 6. stav 2. Stečajnog zakona: nesposobnosti za plaćanje.      </w:t>
      </w:r>
    </w:p>
    <w:p w:rsidRDefault="00300BE9" w:rsidP="00300BE9" w:rsidR="00300BE9">
      <w:pPr>
        <w:ind w:firstLine="708"/>
        <w:jc w:val="both"/>
      </w:pPr>
      <w:r>
        <w:t xml:space="preserve"> </w:t>
      </w:r>
    </w:p>
    <w:p w:rsidRDefault="00300BE9" w:rsidP="00300BE9" w:rsidR="00300BE9">
      <w:pPr>
        <w:ind w:firstLine="720"/>
        <w:jc w:val="both"/>
      </w:pPr>
      <w:r>
        <w:t xml:space="preserve">Slijedom navedenog, budući nisu ispunjeni uvjeti za istovremeno otvaranje i zaključenje skraćenog stečajnog postupka nad dužnikom, u smislu odredbe članka 431. </w:t>
      </w:r>
      <w:r>
        <w:rPr>
          <w:color w:val="000000"/>
        </w:rPr>
        <w:t xml:space="preserve">Stečajnog zakona </w:t>
      </w:r>
      <w:r>
        <w:t>sukladno članku 433. Stečajnog zakona obustavljen je skraćeni stečajni postupak nad dužnikom, te je određeno da će se postupak nad dužnikom nastaviti primjenom općih odredbi Stečajnog zakona.</w:t>
      </w:r>
    </w:p>
    <w:p w:rsidRDefault="00300BE9" w:rsidP="00300BE9" w:rsidR="00300BE9">
      <w:pPr>
        <w:ind w:firstLine="720"/>
        <w:jc w:val="both"/>
      </w:pPr>
    </w:p>
    <w:p w:rsidRDefault="00300BE9" w:rsidP="00300BE9" w:rsidR="00300BE9" w:rsidRPr="00300BE9">
      <w:pPr>
        <w:pStyle w:val="Tijeloteksta"/>
        <w:ind w:firstLine="708"/>
        <w:rPr>
          <w:sz w:val="24"/>
        </w:rPr>
      </w:pPr>
      <w:r w:rsidRPr="00300BE9">
        <w:rPr>
          <w:sz w:val="24"/>
        </w:rPr>
        <w:t>Sud je utvrdio da je predlagatelj ovlašten za podnošenje predmetnoga prijedloga temeljem odredbe čl. 109. st. 1. Stečajnog zakona („Narodne novine“ broj 71/15 i 104/17; u daljnjem tekstu SZ), te je donio rješenje o pokretanju prethodnog postupka i imenovao privremenog stečajnog upravitelja (čl. 115. st. 1. i 2. SZ-a), odredio mu dužnosti (čl. 119. st. 2. i 3. SZ-a) i zakazao ročište (čl. 123. i 128. st. 1. SZ-a).</w:t>
      </w:r>
    </w:p>
    <w:p w:rsidRDefault="00300BE9" w:rsidP="00300BE9" w:rsidR="00300BE9">
      <w:pPr>
        <w:ind w:firstLine="720"/>
        <w:jc w:val="both"/>
      </w:pPr>
    </w:p>
    <w:p w:rsidRDefault="00602B82" w:rsidP="00602B82" w:rsidR="00602B82">
      <w:pPr>
        <w:pStyle w:val="Bezproreda"/>
        <w:rPr>
          <w:szCs w:val="24"/>
        </w:rPr>
      </w:pPr>
      <w:r>
        <w:rPr>
          <w:szCs w:val="24"/>
        </w:rPr>
        <w:tab/>
        <w:t xml:space="preserve">U određenom roku privremeni stečajni upravitelj je dostavio svoje izvješće (list 48-51 spisa) a koje je usmeno izložio na ročištu održanom </w:t>
      </w:r>
      <w:r w:rsidR="00300BE9">
        <w:rPr>
          <w:szCs w:val="24"/>
        </w:rPr>
        <w:t>17. travnja 2018</w:t>
      </w:r>
      <w:r>
        <w:rPr>
          <w:szCs w:val="24"/>
        </w:rPr>
        <w:t>. radi očitovanja o prijedlogu za otvaranje stečajnog postupka i radi rasprave o pretpostavkama za otvaranje stečajnog postupka nad dužnikom, te je naveo da je iz Potvrde o blokadi računa i novčanih sredstava društva na dan 20. veljače 2018. koj</w:t>
      </w:r>
      <w:r w:rsidR="00300BE9">
        <w:rPr>
          <w:szCs w:val="24"/>
        </w:rPr>
        <w:t>u</w:t>
      </w:r>
      <w:r>
        <w:rPr>
          <w:szCs w:val="24"/>
        </w:rPr>
        <w:t xml:space="preserve"> je izdala FINA utvrđeno da iznos evidentiranih nepodmirenih obveza iznosi 942.118,03 kn i da neprekidna blokada traje 827 dana. </w:t>
      </w:r>
    </w:p>
    <w:p w:rsidRDefault="00300BE9" w:rsidP="00602B82" w:rsidR="00300BE9">
      <w:pPr>
        <w:pStyle w:val="Bezproreda"/>
        <w:rPr>
          <w:szCs w:val="24"/>
        </w:rPr>
      </w:pPr>
    </w:p>
    <w:p w:rsidRDefault="00602B82" w:rsidP="00602B82" w:rsidR="00602B82">
      <w:pPr>
        <w:pStyle w:val="Bezproreda"/>
        <w:ind w:firstLine="708"/>
        <w:rPr>
          <w:szCs w:val="24"/>
        </w:rPr>
      </w:pPr>
      <w:r>
        <w:rPr>
          <w:szCs w:val="24"/>
        </w:rPr>
        <w:t>Prema obavijesti Stanice za tehnički pregled vozila od 19. veljače 2018</w:t>
      </w:r>
      <w:r w:rsidR="00300BE9">
        <w:rPr>
          <w:szCs w:val="24"/>
        </w:rPr>
        <w:t>.</w:t>
      </w:r>
      <w:r>
        <w:rPr>
          <w:szCs w:val="24"/>
        </w:rPr>
        <w:t xml:space="preserve"> dužnik nije evidentiran kao vlasnik vozila. </w:t>
      </w:r>
    </w:p>
    <w:p w:rsidRDefault="00602B82" w:rsidP="00602B82" w:rsidR="00602B82">
      <w:pPr>
        <w:pStyle w:val="Bezproreda"/>
        <w:ind w:firstLine="708"/>
        <w:rPr>
          <w:szCs w:val="24"/>
        </w:rPr>
      </w:pPr>
    </w:p>
    <w:p w:rsidRDefault="00602B82" w:rsidP="00602B82" w:rsidR="00602B82">
      <w:pPr>
        <w:pStyle w:val="Bezproreda"/>
        <w:ind w:firstLine="708"/>
        <w:rPr>
          <w:szCs w:val="24"/>
        </w:rPr>
      </w:pPr>
      <w:r>
        <w:rPr>
          <w:szCs w:val="24"/>
        </w:rPr>
        <w:t xml:space="preserve">Prema obavijesti Općinskog suda u Osijeku, </w:t>
      </w:r>
      <w:proofErr w:type="spellStart"/>
      <w:r>
        <w:rPr>
          <w:szCs w:val="24"/>
        </w:rPr>
        <w:t>z.k</w:t>
      </w:r>
      <w:proofErr w:type="spellEnd"/>
      <w:r>
        <w:rPr>
          <w:szCs w:val="24"/>
        </w:rPr>
        <w:t xml:space="preserve">. odjel Beli Manastir, dužnik nije upisan kao vlasnik nekretnina na području nadležnosti navedenog zemljišnoknjižnog suda. </w:t>
      </w:r>
    </w:p>
    <w:p w:rsidRDefault="00300BE9" w:rsidP="00602B82" w:rsidR="00300BE9">
      <w:pPr>
        <w:pStyle w:val="Bezproreda"/>
        <w:ind w:firstLine="708"/>
        <w:rPr>
          <w:szCs w:val="24"/>
        </w:rPr>
      </w:pPr>
    </w:p>
    <w:p w:rsidRDefault="00602B82" w:rsidP="00602B82" w:rsidR="00602B82">
      <w:pPr>
        <w:pStyle w:val="Bezproreda"/>
        <w:ind w:firstLine="708"/>
      </w:pPr>
      <w:r>
        <w:rPr>
          <w:szCs w:val="24"/>
        </w:rPr>
        <w:t xml:space="preserve">Privremeni stečajni upravitelj navodi da je </w:t>
      </w:r>
      <w:r>
        <w:t>pisanim putem zatraženo od stečajnog dužnika i njegovog zakonskog zastupnika da dostavi poslovnu dokumentacije, ali privremeni stečajni upravitelj nije uspio stupiti sa njima u kontakt, budući da je zako</w:t>
      </w:r>
      <w:r w:rsidR="00300BE9">
        <w:t>nski zastupnik dužnika mađarski</w:t>
      </w:r>
      <w:r>
        <w:t xml:space="preserve"> državljanin koji prema pribavljenim podacima iz MUP-a nema prijavljen boravak u Republici Hrvatskoj te stoga nije mogao</w:t>
      </w:r>
      <w:r w:rsidR="00300BE9">
        <w:t xml:space="preserve"> biti ni saslušan u smislu čl. </w:t>
      </w:r>
      <w:r>
        <w:t xml:space="preserve">12. st. 5. SZ-a. </w:t>
      </w:r>
    </w:p>
    <w:p w:rsidRDefault="00602B82" w:rsidP="00A162B3" w:rsidR="00602B82">
      <w:pPr>
        <w:pStyle w:val="Bezproreda"/>
      </w:pPr>
    </w:p>
    <w:p w:rsidRDefault="00602B82" w:rsidP="00602B82" w:rsidR="00602B82">
      <w:pPr>
        <w:pStyle w:val="Bezproreda"/>
        <w:ind w:firstLine="708"/>
        <w:rPr>
          <w:szCs w:val="24"/>
        </w:rPr>
      </w:pPr>
      <w:r>
        <w:rPr>
          <w:szCs w:val="24"/>
        </w:rPr>
        <w:t>Prema posljednjim objavljenim godišnjim financijskim izvješćima koj</w:t>
      </w:r>
      <w:r w:rsidR="00A162B3">
        <w:rPr>
          <w:szCs w:val="24"/>
        </w:rPr>
        <w:t>a</w:t>
      </w:r>
      <w:r>
        <w:rPr>
          <w:szCs w:val="24"/>
        </w:rPr>
        <w:t xml:space="preserve"> se odnose na 31. prosinca  2014.  knjigovodstveno evidentirana imovina dužnika iznosi 1.966.200,00 kn, a či</w:t>
      </w:r>
      <w:r w:rsidR="00A162B3">
        <w:rPr>
          <w:szCs w:val="24"/>
        </w:rPr>
        <w:t xml:space="preserve">ne ju potraživanja u iznosu od </w:t>
      </w:r>
      <w:r>
        <w:rPr>
          <w:szCs w:val="24"/>
        </w:rPr>
        <w:t xml:space="preserve">1.965.100,00 kn te novac u banci i blagajni u iznosu od 1.100,00 kn, s tim da je očito da iznosa od 1.100,00 kn više nema na računu jer bi isti bio i zaplijenjen, dok strukturu potraživanja u iznosu od 1.965.100,00 kn stečajni upravitelj nije mogao utvrditi jer nedostaje knjigovodstvena dokumentacija dužnika.  Prema izjavi ovlaštene </w:t>
      </w:r>
      <w:r>
        <w:rPr>
          <w:szCs w:val="24"/>
        </w:rPr>
        <w:lastRenderedPageBreak/>
        <w:t xml:space="preserve">osobe Knjigovodstva Zlatna školjka koje je vodilo knjigovodstvo za dužnika, zakonski zastupnik je nedostupan i nalazi se u inozemstvu te je ponio sa sobom svu knjigovodstvenu dokumentaciju dužnika. </w:t>
      </w:r>
    </w:p>
    <w:p w:rsidRDefault="00602B82" w:rsidP="00602B82" w:rsidR="00602B82">
      <w:pPr>
        <w:jc w:val="both"/>
      </w:pPr>
    </w:p>
    <w:p w:rsidRDefault="00F4339F" w:rsidP="00800D1D" w:rsidR="00800D1D">
      <w:pPr>
        <w:ind w:firstLine="708"/>
        <w:jc w:val="both"/>
      </w:pPr>
      <w:r>
        <w:t xml:space="preserve">Sud je izvršio uvid u spis i dokumente u spisu i to Zahtjev FINE za provedbu skraćenog stečajnoga postupka od </w:t>
      </w:r>
      <w:r w:rsidR="009118EB">
        <w:t>16</w:t>
      </w:r>
      <w:r>
        <w:t>.0</w:t>
      </w:r>
      <w:r w:rsidR="009118EB">
        <w:t>3</w:t>
      </w:r>
      <w:r>
        <w:t>.201</w:t>
      </w:r>
      <w:r w:rsidR="009118EB">
        <w:t>6</w:t>
      </w:r>
      <w:r>
        <w:t xml:space="preserve">., Izvadak iz sudskog registra od </w:t>
      </w:r>
      <w:r w:rsidR="009118EB">
        <w:t>18.03</w:t>
      </w:r>
      <w:r>
        <w:t>.201</w:t>
      </w:r>
      <w:r w:rsidR="009118EB">
        <w:t>6</w:t>
      </w:r>
      <w:r>
        <w:t xml:space="preserve">., Dopis Županijskog državnog odvjetništva u Osijeku od </w:t>
      </w:r>
      <w:r w:rsidR="00314241">
        <w:t>01.04.2016</w:t>
      </w:r>
      <w:r>
        <w:t xml:space="preserve">., Prijedlog vjerovnika za otvaranje stečajnoga postupka od </w:t>
      </w:r>
      <w:r w:rsidR="00314241">
        <w:t>01.04.2016</w:t>
      </w:r>
      <w:r>
        <w:t>. s popratnom dokumentacijom, Izvadak iz sudskog registra od 2</w:t>
      </w:r>
      <w:r w:rsidR="00314241">
        <w:t>7</w:t>
      </w:r>
      <w:r>
        <w:t>.</w:t>
      </w:r>
      <w:r w:rsidR="00314241">
        <w:t>06</w:t>
      </w:r>
      <w:r>
        <w:t>.201</w:t>
      </w:r>
      <w:r w:rsidR="00314241">
        <w:t>6</w:t>
      </w:r>
      <w:r>
        <w:t xml:space="preserve">. i </w:t>
      </w:r>
      <w:r w:rsidR="00314241">
        <w:t>08</w:t>
      </w:r>
      <w:r>
        <w:t xml:space="preserve">. 01.2018., Potvrdu o neizvršenim osnovama za plaćanje od 19.01.2018., Izvješće privremenog stečajnog upravitelja od 26.02.2018., podatke </w:t>
      </w:r>
      <w:proofErr w:type="spellStart"/>
      <w:r>
        <w:t>Bisnode</w:t>
      </w:r>
      <w:proofErr w:type="spellEnd"/>
      <w:r>
        <w:t xml:space="preserve"> /</w:t>
      </w:r>
      <w:proofErr w:type="spellStart"/>
      <w:r>
        <w:t>Boniteti.hr</w:t>
      </w:r>
      <w:proofErr w:type="spellEnd"/>
      <w:r>
        <w:t xml:space="preserve"> od 14.02.2018., </w:t>
      </w:r>
      <w:r w:rsidR="00314241">
        <w:t xml:space="preserve">Potvrdu o blokadi računa i novčanih sredstva </w:t>
      </w:r>
      <w:proofErr w:type="spellStart"/>
      <w:r w:rsidR="00314241">
        <w:t>ovršenika</w:t>
      </w:r>
      <w:proofErr w:type="spellEnd"/>
      <w:r w:rsidR="00314241">
        <w:t xml:space="preserve"> od 20.02.2018.,</w:t>
      </w:r>
      <w:r w:rsidR="00314241" w:rsidRPr="00314241">
        <w:t xml:space="preserve"> </w:t>
      </w:r>
      <w:r w:rsidR="00314241">
        <w:t>Potvrdu RH MF Porezna uprava PU Osijek Ispostava Beli Manastir od 21.02.2018.,</w:t>
      </w:r>
      <w:r w:rsidR="00314241" w:rsidRPr="00314241">
        <w:t xml:space="preserve"> </w:t>
      </w:r>
      <w:r w:rsidR="00314241">
        <w:t>Uvjerenje STP „AUTO-KLUB NAŠICE“ od 19.02.2018.,</w:t>
      </w:r>
      <w:r w:rsidR="00314241" w:rsidRPr="00314241">
        <w:t xml:space="preserve"> </w:t>
      </w:r>
      <w:r w:rsidR="00314241">
        <w:t>Potvrdu Općinskog suda u Osijeku Zemljišnoknjižni odjel Beli Manastir od 21.02.2018.,</w:t>
      </w:r>
      <w:r w:rsidR="00314241" w:rsidRPr="00314241">
        <w:t xml:space="preserve"> </w:t>
      </w:r>
      <w:r w:rsidR="00314241">
        <w:t>Potvrdu HZMO od 20.02.2018.,</w:t>
      </w:r>
      <w:r w:rsidR="00314241" w:rsidRPr="00314241">
        <w:t xml:space="preserve"> </w:t>
      </w:r>
      <w:r w:rsidR="00314241">
        <w:t>Dopis MUP-a PU Osječko-baranjska PP Našice od 21.02.2018.,</w:t>
      </w:r>
      <w:r w:rsidR="00800D1D" w:rsidRPr="00800D1D">
        <w:t xml:space="preserve"> </w:t>
      </w:r>
      <w:r w:rsidR="00800D1D">
        <w:t xml:space="preserve">Uvjerenje DGU Središnji ured Zagreb od 22.02.2018., </w:t>
      </w:r>
      <w:proofErr w:type="spellStart"/>
      <w:r w:rsidR="00800D1D">
        <w:t>eBlokade</w:t>
      </w:r>
      <w:proofErr w:type="spellEnd"/>
      <w:r w:rsidR="00800D1D">
        <w:t xml:space="preserve"> na dan 02.05.2018. </w:t>
      </w:r>
    </w:p>
    <w:p w:rsidRDefault="00602B82" w:rsidP="00602B82" w:rsidR="00602B82">
      <w:pPr>
        <w:jc w:val="both"/>
      </w:pPr>
    </w:p>
    <w:p w:rsidRDefault="00602B82" w:rsidP="00602B82" w:rsidR="00602B82">
      <w:pPr>
        <w:ind w:firstLine="708"/>
        <w:jc w:val="both"/>
      </w:pPr>
      <w:r>
        <w:t>Člankom 19. Zakona o računovodstvu (Narodne novine br. 78/15, 134/15 i 127/16)  propisano je da godišnji financijski izvještaji moraju pružiti istiniti i fer prikaz financijskog položaja i uspješnosti poslovanja poduzetnika, a članovi uprave poduzetnika odgovorni su za istinitost godišnjih financijskih izvještaja.</w:t>
      </w:r>
    </w:p>
    <w:p w:rsidRDefault="00602B82" w:rsidP="00602B82" w:rsidR="00602B82">
      <w:pPr>
        <w:ind w:firstLine="708"/>
        <w:jc w:val="both"/>
      </w:pPr>
    </w:p>
    <w:p w:rsidRDefault="00602B82" w:rsidP="00602B82" w:rsidR="00602B82">
      <w:pPr>
        <w:ind w:firstLine="708"/>
        <w:jc w:val="both"/>
      </w:pPr>
      <w:r>
        <w:t xml:space="preserve">Člankom 7. st. 3. Zakona o računovodstvu propisano je da je poduzetnik dužan organizirati prikupljanje i sastavljanje knjigovodstvenih isprava, vođenje poslovnih knjiga te sastavljanje godišnjih financijskih izvještaja na način da je moguće provjeriti poslovne događaje, financijski položaj i uspješnost poslovanja poduzetnika. </w:t>
      </w:r>
    </w:p>
    <w:p w:rsidRDefault="00602B82" w:rsidP="00602B82" w:rsidR="00602B82">
      <w:pPr>
        <w:ind w:firstLine="708"/>
        <w:jc w:val="both"/>
      </w:pPr>
    </w:p>
    <w:p w:rsidRDefault="00602B82" w:rsidP="00602B82" w:rsidR="00602B82">
      <w:pPr>
        <w:ind w:firstLine="708"/>
        <w:jc w:val="both"/>
      </w:pPr>
      <w:r>
        <w:t xml:space="preserve">Člankom 7. st. 6. istoga Zakona propisano je također da je poduzetnik dužan osigurati da računovodstvena dokumentacija bude točna i potpuna.  </w:t>
      </w:r>
    </w:p>
    <w:p w:rsidRDefault="00602B82" w:rsidP="00602B82" w:rsidR="00602B82">
      <w:pPr>
        <w:ind w:firstLine="708"/>
        <w:jc w:val="both"/>
      </w:pPr>
    </w:p>
    <w:p w:rsidRDefault="00602B82" w:rsidP="00602B82" w:rsidR="00602B82">
      <w:pPr>
        <w:pStyle w:val="Bezproreda"/>
        <w:ind w:firstLine="708"/>
        <w:rPr>
          <w:szCs w:val="24"/>
        </w:rPr>
      </w:pPr>
      <w:r>
        <w:t>Uvidom u posljednja</w:t>
      </w:r>
      <w:r>
        <w:rPr>
          <w:szCs w:val="24"/>
        </w:rPr>
        <w:t xml:space="preserve"> objavljena godišnja financijska izvješća dužnika sud je utvrdio da imovin</w:t>
      </w:r>
      <w:r w:rsidR="0048154D">
        <w:rPr>
          <w:szCs w:val="24"/>
        </w:rPr>
        <w:t>u</w:t>
      </w:r>
      <w:r>
        <w:rPr>
          <w:szCs w:val="24"/>
        </w:rPr>
        <w:t xml:space="preserve"> dužnika na dan 31. prosinca 2014.  čine potraživanja u iznosu od 1.965.100,00 kn. </w:t>
      </w:r>
    </w:p>
    <w:p w:rsidRDefault="005E379C" w:rsidP="00602B82" w:rsidR="005E379C">
      <w:pPr>
        <w:pStyle w:val="Bezproreda"/>
        <w:ind w:firstLine="708"/>
        <w:rPr>
          <w:szCs w:val="24"/>
        </w:rPr>
      </w:pPr>
    </w:p>
    <w:p w:rsidRDefault="00602B82" w:rsidP="00602B82" w:rsidR="00602B82">
      <w:pPr>
        <w:pStyle w:val="Bezproreda"/>
        <w:ind w:firstLine="708"/>
        <w:rPr>
          <w:szCs w:val="24"/>
        </w:rPr>
      </w:pPr>
      <w:r>
        <w:rPr>
          <w:szCs w:val="24"/>
        </w:rPr>
        <w:t xml:space="preserve"> Navedena financijska izvješća su napravljena u 2014. godini, javno su objavljena u skladu sa Zakonom o računovodstvu i kao takva predstavljaju posljednja sl</w:t>
      </w:r>
      <w:r w:rsidR="005E379C">
        <w:rPr>
          <w:szCs w:val="24"/>
        </w:rPr>
        <w:t xml:space="preserve">užbenu ispravu i dokumentaciju </w:t>
      </w:r>
      <w:r>
        <w:rPr>
          <w:szCs w:val="24"/>
        </w:rPr>
        <w:t xml:space="preserve">dužnika, budući da se adresa zakonskog zastupnika dužnika ne nalazi u RH i da niti sud, a  niti privremeni stečajni upravitelj nisu mogli stupiti u kontakt s istim te je sud stoga u smislu čl. 11. st. 5. </w:t>
      </w:r>
      <w:r w:rsidR="005E379C">
        <w:rPr>
          <w:szCs w:val="24"/>
        </w:rPr>
        <w:t xml:space="preserve">SZ-a </w:t>
      </w:r>
      <w:r>
        <w:rPr>
          <w:szCs w:val="24"/>
        </w:rPr>
        <w:t>odustao od saslušanja dužnika jer je član uprave inozemni državljanin i prema obavijesti MUP RH boravišta izvan RH i nije se odazvao pozivu suda i privremenog stečajnog upravitelja te bi njegovo saslušanje dove</w:t>
      </w:r>
      <w:r w:rsidR="005E379C">
        <w:rPr>
          <w:szCs w:val="24"/>
        </w:rPr>
        <w:t xml:space="preserve">lo do odugovlačenja postupka.  </w:t>
      </w:r>
    </w:p>
    <w:p w:rsidRDefault="005E379C" w:rsidP="00602B82" w:rsidR="005E379C">
      <w:pPr>
        <w:pStyle w:val="Bezproreda"/>
        <w:ind w:firstLine="708"/>
        <w:rPr>
          <w:szCs w:val="24"/>
        </w:rPr>
      </w:pPr>
    </w:p>
    <w:p w:rsidRDefault="00602B82" w:rsidP="00602B82" w:rsidR="00602B82">
      <w:pPr>
        <w:ind w:firstLine="708"/>
        <w:jc w:val="both"/>
      </w:pPr>
      <w:r>
        <w:t xml:space="preserve">Sud je također izvršio i na dan  </w:t>
      </w:r>
      <w:r w:rsidR="005E379C">
        <w:t>2. svibnja</w:t>
      </w:r>
      <w:r>
        <w:t xml:space="preserve"> 2018. uvid u Očevidnik neizvršenih osnova za plaćanje  iz elektroničkog sustava </w:t>
      </w:r>
      <w:proofErr w:type="spellStart"/>
      <w:r>
        <w:t>eBlokade</w:t>
      </w:r>
      <w:proofErr w:type="spellEnd"/>
      <w:r>
        <w:t xml:space="preserve"> i utvrdio da dužnik </w:t>
      </w:r>
      <w:r w:rsidR="00403D3D">
        <w:t>ima zatvoren račun.</w:t>
      </w:r>
    </w:p>
    <w:p w:rsidRDefault="00771FE0" w:rsidP="00602B82" w:rsidR="00771FE0">
      <w:pPr>
        <w:ind w:firstLine="708"/>
        <w:jc w:val="both"/>
      </w:pPr>
    </w:p>
    <w:p w:rsidRDefault="00602B82" w:rsidP="00602B82" w:rsidR="00602B82">
      <w:pPr>
        <w:ind w:firstLine="708"/>
        <w:jc w:val="both"/>
      </w:pPr>
      <w:r>
        <w:t xml:space="preserve">Na osnovu izvedenih dokaza utvrđeno je postojanje stečajnog razloga iz čl. 6. SZ-a, da je predlagatelj ovlašten za podnošenje prijedloga za otvaranje stečajnog postupka (čl. 109. st. 1. i st. 2. SZ), da dužnik prema izvješću privremenog stečajnog upravitelja, posljednjim zakonitim i objavljenim godišnjim financijskim izvješćima dužnika ima imovinu koju čine  </w:t>
      </w:r>
      <w:r>
        <w:lastRenderedPageBreak/>
        <w:t>potraživanja u knjigovodstvenom iznosu od 1.965.100,00 kn a  za koju se može pretpostaviti da se može unovčiti i s kojom će se pokriti troškovi stečajnog postupka i eventualno djelomično namiriti tražbine vjerovnika, te je slijedom navedenoga odlučeno kao u izreci temeljem odredbi čl. 129.-131. i 257.-258. SZ-a.</w:t>
      </w:r>
    </w:p>
    <w:p w:rsidRDefault="00602B82" w:rsidP="00602B82" w:rsidR="00602B82">
      <w:pPr>
        <w:jc w:val="both"/>
      </w:pPr>
    </w:p>
    <w:p w:rsidRDefault="00602B82" w:rsidP="00602B82" w:rsidR="00602B82">
      <w:pPr>
        <w:ind w:firstLine="708"/>
        <w:jc w:val="both"/>
      </w:pPr>
      <w:r>
        <w:t xml:space="preserve">Temeljem odredbe čl. 84. st. 1. SZ i čl. 85. SZ, a u vezi s čl. 119. st. 6. SZ-a imenovan je stečajni upravitelj izabran metodom slučajnog odabira – automatskom dodjelom s iznimkom budući  da </w:t>
      </w:r>
      <w:r>
        <w:rPr>
          <w:color w:val="000000"/>
        </w:rPr>
        <w:t xml:space="preserve">stečajna upraviteljica Sanja </w:t>
      </w:r>
      <w:proofErr w:type="spellStart"/>
      <w:r>
        <w:rPr>
          <w:color w:val="000000"/>
        </w:rPr>
        <w:t>Mišević</w:t>
      </w:r>
      <w:proofErr w:type="spellEnd"/>
      <w:r>
        <w:rPr>
          <w:color w:val="000000"/>
        </w:rPr>
        <w:t xml:space="preserve"> na temelju Mišljenja povjerenstva za odlučivanje o sukobu interesa od 16. svibnja 2017. u razdoblju od 12 mjeseci od dana prestanka obnašanja dužnosti državne tajnice u Ministarstvu pravosuđa ne može obavljati poslove stečajnog upravitelja, osim u slučaju provođenja stečaja nad ustanovama ili izvanproračunskim fondovima od posebnog državnog interesa ili od posebnog interesa za jedinicu lokalne, odnosno područne (regionalne) samouprave.</w:t>
      </w:r>
      <w:r>
        <w:t xml:space="preserve"> Budući da je privremeni stečajni upravitelj izabran metodom slučajnog odabira s liste A stečajnih upravitelja za područje ovoga suda, sud je privremenog stečajnog upravitelja imenovao stečajnim upraviteljem temeljem odredbi čl. 85. st. 2. SZ-a.</w:t>
      </w:r>
    </w:p>
    <w:p w:rsidRDefault="00541782" w:rsidP="00541782" w:rsidR="00541782"/>
    <w:p w:rsidRDefault="008740A5" w:rsidP="00541782" w:rsidR="008740A5" w:rsidRPr="003D6652"/>
    <w:p w:rsidRDefault="00B16448" w:rsidP="00B16448" w:rsidR="00B16448">
      <w:pPr>
        <w:jc w:val="center"/>
      </w:pPr>
      <w:r>
        <w:t xml:space="preserve">U Osijeku </w:t>
      </w:r>
      <w:r w:rsidR="0076204E">
        <w:t xml:space="preserve">2. </w:t>
      </w:r>
      <w:r w:rsidR="008740A5">
        <w:t>svibnja</w:t>
      </w:r>
      <w:r>
        <w:t xml:space="preserve"> 2018. </w:t>
      </w:r>
    </w:p>
    <w:p w:rsidRDefault="00B16448" w:rsidP="00B16448" w:rsidR="00B16448"/>
    <w:p w:rsidRDefault="00B16448" w:rsidP="00B16448" w:rsidR="00B16448">
      <w:pPr>
        <w:jc w:val="both"/>
      </w:pPr>
      <w:r>
        <w:t xml:space="preserve">          </w:t>
      </w:r>
      <w:r>
        <w:tab/>
      </w:r>
      <w:r>
        <w:tab/>
      </w:r>
      <w:r>
        <w:tab/>
      </w:r>
      <w:r>
        <w:tab/>
      </w:r>
      <w:r>
        <w:tab/>
      </w:r>
      <w:r>
        <w:tab/>
      </w:r>
      <w:r>
        <w:tab/>
      </w:r>
      <w:r>
        <w:tab/>
        <w:t xml:space="preserve">          STEČAJNI SUDAC</w:t>
      </w:r>
    </w:p>
    <w:p w:rsidRDefault="00B16448" w:rsidP="00B16448" w:rsidR="00B16448">
      <w:pPr>
        <w:ind w:left="4956"/>
        <w:jc w:val="center"/>
      </w:pPr>
      <w:r>
        <w:t xml:space="preserve">       mr. sc. Boris Vuković</w:t>
      </w:r>
    </w:p>
    <w:p w:rsidRDefault="00B16448" w:rsidP="00B16448" w:rsidR="00B16448">
      <w:pPr>
        <w:ind w:left="4956"/>
        <w:jc w:val="center"/>
      </w:pPr>
    </w:p>
    <w:p w:rsidRDefault="00FD658E" w:rsidP="00B16448" w:rsidR="00FD658E">
      <w:pPr>
        <w:ind w:left="4956"/>
        <w:jc w:val="center"/>
      </w:pPr>
    </w:p>
    <w:p w:rsidRDefault="00FD658E" w:rsidP="00B16448" w:rsidR="00FD658E">
      <w:pPr>
        <w:ind w:left="4956"/>
        <w:jc w:val="center"/>
      </w:pPr>
    </w:p>
    <w:p w:rsidRDefault="00592893" w:rsidP="00B16448" w:rsidR="00592893">
      <w:pPr>
        <w:ind w:left="4956"/>
        <w:jc w:val="center"/>
      </w:pPr>
    </w:p>
    <w:p w:rsidRDefault="00592893" w:rsidP="00B16448" w:rsidR="00592893">
      <w:pPr>
        <w:ind w:left="4956"/>
        <w:jc w:val="center"/>
      </w:pPr>
    </w:p>
    <w:p w:rsidRDefault="00592893" w:rsidP="00B16448" w:rsidR="00592893">
      <w:pPr>
        <w:ind w:left="4956"/>
        <w:jc w:val="center"/>
      </w:pPr>
    </w:p>
    <w:p w:rsidRDefault="00B16448" w:rsidP="00B16448" w:rsidR="00B16448">
      <w:pPr>
        <w:jc w:val="both"/>
      </w:pPr>
    </w:p>
    <w:p w:rsidRDefault="00B16448" w:rsidP="00B16448" w:rsidR="00B16448">
      <w:pPr>
        <w:jc w:val="both"/>
      </w:pPr>
      <w:r>
        <w:t xml:space="preserve">Zapisničar: Danijela Špeletić                                          </w:t>
      </w:r>
    </w:p>
    <w:p w:rsidRDefault="00B16448" w:rsidP="00B16448" w:rsidR="00B16448"/>
    <w:p w:rsidRDefault="00DE7942" w:rsidP="00DE7942" w:rsidR="00DE7942">
      <w:pPr>
        <w:pStyle w:val="Tijeloteksta"/>
        <w:rPr>
          <w:sz w:val="24"/>
        </w:rPr>
      </w:pPr>
      <w:r>
        <w:rPr>
          <w:sz w:val="24"/>
        </w:rPr>
        <w:t xml:space="preserve">UPUTA O PRAVNOM LIJEKU: </w:t>
      </w:r>
    </w:p>
    <w:p w:rsidRDefault="00DE7942" w:rsidP="00DE7942" w:rsidR="00592893" w:rsidRPr="00771FE0">
      <w:pPr>
        <w:pStyle w:val="Tijeloteksta"/>
        <w:rPr>
          <w:sz w:val="24"/>
        </w:rPr>
      </w:pPr>
      <w:r>
        <w:rPr>
          <w:sz w:val="24"/>
        </w:rPr>
        <w:t>Protiv rješenja o otvaranju stečajnoga postupka pravo na žalbu ima osoba ovlaštena za zastupanje dužnika po zakonu do dana nastupanja pravnih posljedica otvaranja stečajnoga postupka. Žalba se podnosi Visokom trgovačkom sudu Republike Hrvatske putem ovoga suda u tri primjerka u roku od osam dana od dostave rješenja.</w:t>
      </w:r>
    </w:p>
    <w:p w:rsidRDefault="00592893" w:rsidP="00DE7942" w:rsidR="00592893">
      <w:pPr>
        <w:pStyle w:val="Tijeloteksta"/>
      </w:pPr>
    </w:p>
    <w:p w:rsidRDefault="00DE7942" w:rsidP="00DE7942" w:rsidR="00DE7942" w:rsidRPr="00094715">
      <w:pPr>
        <w:rPr>
          <w:sz w:val="22"/>
          <w:szCs w:val="22"/>
        </w:rPr>
      </w:pPr>
      <w:r w:rsidRPr="00094715">
        <w:rPr>
          <w:sz w:val="22"/>
          <w:szCs w:val="22"/>
        </w:rPr>
        <w:t>D N A :</w:t>
      </w:r>
    </w:p>
    <w:p w:rsidRDefault="00602B82" w:rsidP="00602B82" w:rsidR="00602B82" w:rsidRPr="00094715">
      <w:pPr>
        <w:pStyle w:val="Tijeloteksta"/>
        <w:ind w:left="360"/>
        <w:rPr>
          <w:szCs w:val="22"/>
        </w:rPr>
      </w:pPr>
      <w:r w:rsidRPr="00094715">
        <w:rPr>
          <w:szCs w:val="22"/>
        </w:rPr>
        <w:t xml:space="preserve">1. </w:t>
      </w:r>
      <w:r w:rsidRPr="00094715">
        <w:rPr>
          <w:szCs w:val="22"/>
        </w:rPr>
        <w:tab/>
        <w:t xml:space="preserve">stečajni upravitelj </w:t>
      </w:r>
      <w:r w:rsidR="007E67F9" w:rsidRPr="00094715">
        <w:rPr>
          <w:szCs w:val="22"/>
        </w:rPr>
        <w:t>Zvonko Tomljanović,  Našice, J. Runjanina 7</w:t>
      </w:r>
    </w:p>
    <w:p w:rsidRDefault="00602B82" w:rsidP="00602B82" w:rsidR="00602B82" w:rsidRPr="00094715">
      <w:pPr>
        <w:pStyle w:val="Tijeloteksta"/>
        <w:ind w:left="360"/>
        <w:rPr>
          <w:szCs w:val="22"/>
        </w:rPr>
      </w:pPr>
      <w:r w:rsidRPr="00094715">
        <w:rPr>
          <w:szCs w:val="22"/>
        </w:rPr>
        <w:t>2.</w:t>
      </w:r>
      <w:r w:rsidRPr="00094715">
        <w:rPr>
          <w:szCs w:val="22"/>
        </w:rPr>
        <w:tab/>
        <w:t>predlagatelj ŽDO GUO Osijek</w:t>
      </w:r>
    </w:p>
    <w:p w:rsidRDefault="00602B82" w:rsidP="007E67F9" w:rsidR="007E67F9" w:rsidRPr="00094715">
      <w:pPr>
        <w:pStyle w:val="Tijeloteksta"/>
        <w:ind w:left="360"/>
        <w:rPr>
          <w:szCs w:val="22"/>
        </w:rPr>
      </w:pPr>
      <w:r w:rsidRPr="00094715">
        <w:rPr>
          <w:szCs w:val="22"/>
        </w:rPr>
        <w:t>3.</w:t>
      </w:r>
      <w:r w:rsidRPr="00094715">
        <w:rPr>
          <w:szCs w:val="22"/>
        </w:rPr>
        <w:tab/>
        <w:t xml:space="preserve">dužnik </w:t>
      </w:r>
      <w:r w:rsidR="007E67F9" w:rsidRPr="00094715">
        <w:rPr>
          <w:szCs w:val="22"/>
        </w:rPr>
        <w:t xml:space="preserve">NIKATOR d.o.o., Kopačevo, Kiš </w:t>
      </w:r>
      <w:proofErr w:type="spellStart"/>
      <w:r w:rsidR="007E67F9" w:rsidRPr="00094715">
        <w:rPr>
          <w:szCs w:val="22"/>
        </w:rPr>
        <w:t>Ferenca</w:t>
      </w:r>
      <w:proofErr w:type="spellEnd"/>
      <w:r w:rsidR="007E67F9" w:rsidRPr="00094715">
        <w:rPr>
          <w:szCs w:val="22"/>
        </w:rPr>
        <w:t xml:space="preserve"> 7</w:t>
      </w:r>
    </w:p>
    <w:p w:rsidRDefault="007E67F9" w:rsidP="00E91F7F" w:rsidR="00602B82" w:rsidRPr="00094715">
      <w:pPr>
        <w:pStyle w:val="Tijeloteksta"/>
        <w:ind w:hanging="345" w:left="705"/>
        <w:rPr>
          <w:szCs w:val="22"/>
        </w:rPr>
      </w:pPr>
      <w:r w:rsidRPr="00094715">
        <w:rPr>
          <w:szCs w:val="22"/>
        </w:rPr>
        <w:t>4.</w:t>
      </w:r>
      <w:r w:rsidRPr="00094715">
        <w:rPr>
          <w:szCs w:val="22"/>
        </w:rPr>
        <w:tab/>
      </w:r>
      <w:proofErr w:type="spellStart"/>
      <w:r w:rsidR="00602B82" w:rsidRPr="00094715">
        <w:rPr>
          <w:szCs w:val="22"/>
        </w:rPr>
        <w:t>z.z</w:t>
      </w:r>
      <w:proofErr w:type="spellEnd"/>
      <w:r w:rsidR="00602B82" w:rsidRPr="00094715">
        <w:rPr>
          <w:szCs w:val="22"/>
        </w:rPr>
        <w:t xml:space="preserve">. dužnika </w:t>
      </w:r>
      <w:proofErr w:type="spellStart"/>
      <w:r w:rsidRPr="00094715">
        <w:rPr>
          <w:szCs w:val="22"/>
        </w:rPr>
        <w:t>Zoltán</w:t>
      </w:r>
      <w:proofErr w:type="spellEnd"/>
      <w:r w:rsidRPr="00094715">
        <w:rPr>
          <w:szCs w:val="22"/>
        </w:rPr>
        <w:t xml:space="preserve"> </w:t>
      </w:r>
      <w:proofErr w:type="spellStart"/>
      <w:r w:rsidRPr="00094715">
        <w:rPr>
          <w:szCs w:val="22"/>
        </w:rPr>
        <w:t>Kovács</w:t>
      </w:r>
      <w:proofErr w:type="spellEnd"/>
      <w:r w:rsidRPr="00094715">
        <w:rPr>
          <w:szCs w:val="22"/>
        </w:rPr>
        <w:t xml:space="preserve">, Mađarska, </w:t>
      </w:r>
      <w:proofErr w:type="spellStart"/>
      <w:r w:rsidRPr="00094715">
        <w:rPr>
          <w:szCs w:val="22"/>
        </w:rPr>
        <w:t>Győr</w:t>
      </w:r>
      <w:proofErr w:type="spellEnd"/>
      <w:r w:rsidRPr="00094715">
        <w:rPr>
          <w:szCs w:val="22"/>
        </w:rPr>
        <w:t xml:space="preserve">, </w:t>
      </w:r>
      <w:proofErr w:type="spellStart"/>
      <w:r w:rsidRPr="00094715">
        <w:rPr>
          <w:szCs w:val="22"/>
        </w:rPr>
        <w:t>Rákóczi</w:t>
      </w:r>
      <w:proofErr w:type="spellEnd"/>
      <w:r w:rsidRPr="00094715">
        <w:rPr>
          <w:szCs w:val="22"/>
        </w:rPr>
        <w:t xml:space="preserve"> </w:t>
      </w:r>
      <w:proofErr w:type="spellStart"/>
      <w:r w:rsidRPr="00094715">
        <w:rPr>
          <w:szCs w:val="22"/>
        </w:rPr>
        <w:t>Ferenc</w:t>
      </w:r>
      <w:proofErr w:type="spellEnd"/>
      <w:r w:rsidRPr="00094715">
        <w:rPr>
          <w:szCs w:val="22"/>
        </w:rPr>
        <w:t xml:space="preserve"> </w:t>
      </w:r>
      <w:proofErr w:type="spellStart"/>
      <w:r w:rsidRPr="00094715">
        <w:rPr>
          <w:szCs w:val="22"/>
        </w:rPr>
        <w:t>Utca</w:t>
      </w:r>
      <w:proofErr w:type="spellEnd"/>
      <w:r w:rsidRPr="00094715">
        <w:rPr>
          <w:szCs w:val="22"/>
        </w:rPr>
        <w:t xml:space="preserve"> 13 - putem </w:t>
      </w:r>
      <w:proofErr w:type="spellStart"/>
      <w:r w:rsidRPr="00094715">
        <w:rPr>
          <w:szCs w:val="22"/>
        </w:rPr>
        <w:t>eOgl</w:t>
      </w:r>
      <w:proofErr w:type="spellEnd"/>
      <w:r w:rsidRPr="00094715">
        <w:rPr>
          <w:szCs w:val="22"/>
        </w:rPr>
        <w:t xml:space="preserve">. </w:t>
      </w:r>
      <w:r w:rsidR="00E91F7F" w:rsidRPr="00094715">
        <w:rPr>
          <w:szCs w:val="22"/>
        </w:rPr>
        <w:t xml:space="preserve"> </w:t>
      </w:r>
      <w:r w:rsidRPr="00094715">
        <w:rPr>
          <w:szCs w:val="22"/>
        </w:rPr>
        <w:t>ploče</w:t>
      </w:r>
      <w:r w:rsidR="00602B82" w:rsidRPr="00094715">
        <w:rPr>
          <w:szCs w:val="22"/>
        </w:rPr>
        <w:t xml:space="preserve"> </w:t>
      </w:r>
      <w:r w:rsidR="00E91F7F" w:rsidRPr="00094715">
        <w:rPr>
          <w:szCs w:val="22"/>
        </w:rPr>
        <w:t>i preporučeno poštom</w:t>
      </w:r>
    </w:p>
    <w:p w:rsidRDefault="00602B82" w:rsidP="00602B82" w:rsidR="00602B82" w:rsidRPr="00094715">
      <w:pPr>
        <w:pStyle w:val="Tijeloteksta"/>
        <w:ind w:left="360"/>
        <w:rPr>
          <w:szCs w:val="22"/>
        </w:rPr>
      </w:pPr>
      <w:r w:rsidRPr="00094715">
        <w:rPr>
          <w:szCs w:val="22"/>
        </w:rPr>
        <w:t>5.</w:t>
      </w:r>
      <w:r w:rsidRPr="00094715">
        <w:rPr>
          <w:szCs w:val="22"/>
        </w:rPr>
        <w:tab/>
        <w:t>FINA</w:t>
      </w:r>
    </w:p>
    <w:p w:rsidRDefault="00602B82" w:rsidP="00602B82" w:rsidR="00602B82" w:rsidRPr="00094715">
      <w:pPr>
        <w:pStyle w:val="Tijeloteksta"/>
        <w:ind w:left="360"/>
        <w:rPr>
          <w:szCs w:val="22"/>
        </w:rPr>
      </w:pPr>
      <w:r w:rsidRPr="00094715">
        <w:rPr>
          <w:szCs w:val="22"/>
        </w:rPr>
        <w:t>6.</w:t>
      </w:r>
      <w:r w:rsidRPr="00094715">
        <w:rPr>
          <w:szCs w:val="22"/>
        </w:rPr>
        <w:tab/>
        <w:t>Porezna uprava Beli Manastir</w:t>
      </w:r>
    </w:p>
    <w:p w:rsidRDefault="00602B82" w:rsidP="00602B82" w:rsidR="00602B82" w:rsidRPr="00094715">
      <w:pPr>
        <w:pStyle w:val="Tijeloteksta"/>
        <w:ind w:left="360"/>
        <w:rPr>
          <w:szCs w:val="22"/>
        </w:rPr>
      </w:pPr>
      <w:r w:rsidRPr="00094715">
        <w:rPr>
          <w:szCs w:val="22"/>
        </w:rPr>
        <w:t>7.</w:t>
      </w:r>
      <w:r w:rsidRPr="00094715">
        <w:rPr>
          <w:szCs w:val="22"/>
        </w:rPr>
        <w:tab/>
        <w:t xml:space="preserve">registar suda </w:t>
      </w:r>
    </w:p>
    <w:p w:rsidRDefault="00602B82" w:rsidP="00602B82" w:rsidR="00602B82" w:rsidRPr="00094715">
      <w:pPr>
        <w:pStyle w:val="Tijeloteksta"/>
        <w:ind w:left="360"/>
        <w:rPr>
          <w:szCs w:val="22"/>
        </w:rPr>
      </w:pPr>
      <w:r w:rsidRPr="00094715">
        <w:rPr>
          <w:szCs w:val="22"/>
        </w:rPr>
        <w:t>8.</w:t>
      </w:r>
      <w:r w:rsidRPr="00094715">
        <w:rPr>
          <w:szCs w:val="22"/>
        </w:rPr>
        <w:tab/>
        <w:t xml:space="preserve">Ministarstvo pravosuđa - </w:t>
      </w:r>
      <w:r w:rsidRPr="00094715">
        <w:rPr>
          <w:b/>
          <w:szCs w:val="22"/>
        </w:rPr>
        <w:t>nakon pravomoćnosti</w:t>
      </w:r>
    </w:p>
    <w:p w:rsidRDefault="00602B82" w:rsidP="00602B82" w:rsidR="00602B82" w:rsidRPr="00094715">
      <w:pPr>
        <w:pStyle w:val="Tijeloteksta"/>
        <w:ind w:left="360"/>
        <w:rPr>
          <w:szCs w:val="22"/>
        </w:rPr>
      </w:pPr>
      <w:r w:rsidRPr="00094715">
        <w:rPr>
          <w:szCs w:val="22"/>
        </w:rPr>
        <w:t>9.</w:t>
      </w:r>
      <w:r w:rsidRPr="00094715">
        <w:rPr>
          <w:szCs w:val="22"/>
        </w:rPr>
        <w:tab/>
        <w:t>mrežna stranica e-Oglasna ploča sudova</w:t>
      </w:r>
    </w:p>
    <w:p w:rsidRDefault="00602B82" w:rsidP="00602B82" w:rsidR="00DE7942" w:rsidRPr="00094715">
      <w:pPr>
        <w:pStyle w:val="Tijeloteksta"/>
        <w:ind w:left="360"/>
        <w:jc w:val="left"/>
        <w:rPr>
          <w:szCs w:val="22"/>
        </w:rPr>
      </w:pPr>
      <w:r w:rsidRPr="00094715">
        <w:rPr>
          <w:szCs w:val="22"/>
        </w:rPr>
        <w:t>10.</w:t>
      </w:r>
      <w:r w:rsidRPr="00094715">
        <w:rPr>
          <w:szCs w:val="22"/>
        </w:rPr>
        <w:tab/>
        <w:t>R 20.9.2018., ispitno 9,00, izvještajno 9,15</w:t>
      </w:r>
    </w:p>
    <w:p w:rsidRDefault="00B16448" w:rsidP="00B16448" w:rsidR="00B16448">
      <w:pPr>
        <w:pStyle w:val="Tijeloteksta"/>
        <w:ind w:left="360"/>
        <w:jc w:val="left"/>
        <w:rPr>
          <w:sz w:val="24"/>
        </w:rPr>
      </w:pPr>
    </w:p>
    <w:p w:rsidRDefault="00541782" w:rsidP="00541782" w:rsidR="00541782" w:rsidRPr="00832355">
      <w:pPr>
        <w:ind w:left="720"/>
        <w:jc w:val="both"/>
      </w:pPr>
    </w:p>
    <w:p w:rsidRDefault="00541782" w:rsidP="00541782" w:rsidR="00541782" w:rsidRPr="00832355"/>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 w:rsidRDefault="008615FD" w:rsidP="008615FD" w:rsidR="008615FD" w:rsidRPr="00C66265">
      <w:pPr>
        <w:pStyle w:val="Tijeloteksta"/>
        <w:jc w:val="left"/>
        <w:rPr>
          <w:sz w:val="24"/>
        </w:rPr>
      </w:pP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t xml:space="preserve"> </w:t>
      </w:r>
      <w:r w:rsidRPr="00C66265">
        <w:rPr>
          <w:sz w:val="24"/>
        </w:rPr>
        <w:tab/>
        <w:t xml:space="preserve">                                                                             </w:t>
      </w: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r w:rsidRPr="00C66265">
        <w:rPr>
          <w:sz w:val="24"/>
        </w:rPr>
        <w:t xml:space="preserve">                                                                                                                                </w:t>
      </w:r>
      <w:r w:rsidRPr="00C66265">
        <w:rPr>
          <w:sz w:val="24"/>
        </w:rPr>
        <w:tab/>
      </w:r>
      <w:r w:rsidRPr="00C66265">
        <w:rPr>
          <w:sz w:val="24"/>
        </w:rPr>
        <w:tab/>
      </w:r>
      <w:r w:rsidRPr="00C66265">
        <w:rPr>
          <w:sz w:val="24"/>
        </w:rPr>
        <w:tab/>
      </w:r>
    </w:p>
    <w:p w:rsidRDefault="008615FD" w:rsidP="008615FD" w:rsidR="008615FD" w:rsidRPr="00C66265">
      <w:pPr>
        <w:pStyle w:val="Tijeloteksta"/>
        <w:jc w:val="left"/>
        <w:rPr>
          <w:sz w:val="24"/>
        </w:rPr>
      </w:pPr>
      <w:r w:rsidRPr="00C66265">
        <w:rPr>
          <w:sz w:val="24"/>
        </w:rPr>
        <w:tab/>
      </w:r>
      <w:r w:rsidRPr="00C66265">
        <w:rPr>
          <w:sz w:val="24"/>
        </w:rPr>
        <w:tab/>
      </w:r>
      <w:r w:rsidRPr="00C66265">
        <w:rPr>
          <w:sz w:val="24"/>
        </w:rPr>
        <w:tab/>
      </w:r>
      <w:r w:rsidRPr="00C66265">
        <w:rPr>
          <w:sz w:val="24"/>
        </w:rPr>
        <w:tab/>
        <w:t xml:space="preserve">   </w:t>
      </w:r>
      <w:r w:rsidRPr="00C66265">
        <w:rPr>
          <w:sz w:val="24"/>
        </w:rPr>
        <w:tab/>
        <w:t xml:space="preserve">                                                </w:t>
      </w:r>
    </w:p>
    <w:p w:rsidRDefault="008615FD" w:rsidP="008615FD" w:rsidR="008615FD" w:rsidRPr="00C66265">
      <w:pPr>
        <w:pStyle w:val="Tijeloteksta"/>
        <w:jc w:val="left"/>
        <w:rPr>
          <w:sz w:val="24"/>
        </w:rPr>
      </w:pPr>
    </w:p>
    <w:p w:rsidRDefault="006D3C3F" w:rsidP="008615FD" w:rsidR="006D3C3F" w:rsidRPr="00C66265"/>
    <w:sectPr w:rsidSect="00606835" w:rsidR="006D3C3F" w:rsidRPr="00C66265">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553D" w:rsidR="00E9553D">
      <w:r>
        <w:separator/>
      </w:r>
    </w:p>
  </w:endnote>
  <w:endnote w:id="0" w:type="continuationSeparator">
    <w:p w:rsidRDefault="00E9553D" w:rsidR="00E955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553D" w:rsidR="00E9553D">
      <w:r>
        <w:separator/>
      </w:r>
    </w:p>
  </w:footnote>
  <w:footnote w:id="0" w:type="continuationSeparator">
    <w:p w:rsidRDefault="00E9553D" w:rsidR="00E955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584B">
      <w:rPr>
        <w:rStyle w:val="Brojstranice"/>
        <w:noProof/>
      </w:rPr>
      <w:t>5</w:t>
    </w:r>
    <w:r>
      <w:rPr>
        <w:rStyle w:val="Brojstranice"/>
      </w:rPr>
      <w:fldChar w:fldCharType="end"/>
    </w:r>
  </w:p>
  <w:p w:rsidRDefault="00BF3E59" w:rsidP="00694BFB" w:rsidR="00694BFB">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694BFB">
      <w:t>7 St-1830/16-21</w:t>
    </w:r>
  </w:p>
  <w:p w:rsidRDefault="00781066" w:rsidP="0038135F" w:rsidR="00781066">
    <w:pPr>
      <w:jc w:val="right"/>
    </w:pPr>
  </w:p>
  <w:p w:rsidRDefault="00781066" w:rsidP="0038135F" w:rsidR="00781066">
    <w:pPr>
      <w:jc w:val="right"/>
    </w:pPr>
  </w:p>
  <w:p w:rsidRDefault="00781066" w:rsidP="0038135F" w:rsidR="00781066">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694BFB">
      <w:t>1830</w:t>
    </w:r>
    <w:r w:rsidR="006F7D28">
      <w:t>/</w:t>
    </w:r>
    <w:r w:rsidR="00961B72">
      <w:t>1</w:t>
    </w:r>
    <w:r w:rsidR="00694BFB">
      <w:t>6</w:t>
    </w:r>
    <w:r w:rsidR="00961B72">
      <w:t>-</w:t>
    </w:r>
    <w:r w:rsidR="00694BFB">
      <w:t>21</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29E"/>
    <w:rsid w:val="0002580E"/>
    <w:rsid w:val="00026F5E"/>
    <w:rsid w:val="0003012B"/>
    <w:rsid w:val="00033093"/>
    <w:rsid w:val="000350A4"/>
    <w:rsid w:val="0003777F"/>
    <w:rsid w:val="00041597"/>
    <w:rsid w:val="0004262A"/>
    <w:rsid w:val="00045B24"/>
    <w:rsid w:val="00047817"/>
    <w:rsid w:val="00052081"/>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3500"/>
    <w:rsid w:val="00094715"/>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06E99"/>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DE1"/>
    <w:rsid w:val="00141772"/>
    <w:rsid w:val="00144D3E"/>
    <w:rsid w:val="0015031F"/>
    <w:rsid w:val="001521A5"/>
    <w:rsid w:val="0015543C"/>
    <w:rsid w:val="00156575"/>
    <w:rsid w:val="00156692"/>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0A5"/>
    <w:rsid w:val="001A2221"/>
    <w:rsid w:val="001A619E"/>
    <w:rsid w:val="001B1AAC"/>
    <w:rsid w:val="001B22AA"/>
    <w:rsid w:val="001B33F4"/>
    <w:rsid w:val="001B4F31"/>
    <w:rsid w:val="001C036B"/>
    <w:rsid w:val="001C1AEF"/>
    <w:rsid w:val="001C4735"/>
    <w:rsid w:val="001C5920"/>
    <w:rsid w:val="001C612D"/>
    <w:rsid w:val="001C6991"/>
    <w:rsid w:val="001C7AF8"/>
    <w:rsid w:val="001D0270"/>
    <w:rsid w:val="001D1D56"/>
    <w:rsid w:val="001D1F94"/>
    <w:rsid w:val="001D3B07"/>
    <w:rsid w:val="001D65A9"/>
    <w:rsid w:val="001E12BE"/>
    <w:rsid w:val="001E2409"/>
    <w:rsid w:val="001E4A7A"/>
    <w:rsid w:val="001E53C8"/>
    <w:rsid w:val="001E6626"/>
    <w:rsid w:val="001E6E23"/>
    <w:rsid w:val="001E7669"/>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27DF5"/>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47BEE"/>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0BE9"/>
    <w:rsid w:val="00303C2F"/>
    <w:rsid w:val="003056B2"/>
    <w:rsid w:val="003079FE"/>
    <w:rsid w:val="0031019E"/>
    <w:rsid w:val="00310BB4"/>
    <w:rsid w:val="00310F77"/>
    <w:rsid w:val="00311577"/>
    <w:rsid w:val="00314241"/>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77259"/>
    <w:rsid w:val="0038135F"/>
    <w:rsid w:val="003818D8"/>
    <w:rsid w:val="00382858"/>
    <w:rsid w:val="00382E90"/>
    <w:rsid w:val="003840CA"/>
    <w:rsid w:val="00390965"/>
    <w:rsid w:val="00390A6A"/>
    <w:rsid w:val="00392066"/>
    <w:rsid w:val="003943D1"/>
    <w:rsid w:val="00394C6C"/>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187"/>
    <w:rsid w:val="003F451F"/>
    <w:rsid w:val="003F686D"/>
    <w:rsid w:val="0040025C"/>
    <w:rsid w:val="00401E16"/>
    <w:rsid w:val="0040305A"/>
    <w:rsid w:val="0040385E"/>
    <w:rsid w:val="00403D3D"/>
    <w:rsid w:val="00404318"/>
    <w:rsid w:val="00404742"/>
    <w:rsid w:val="0040496C"/>
    <w:rsid w:val="004049FA"/>
    <w:rsid w:val="00404CD2"/>
    <w:rsid w:val="00407D0A"/>
    <w:rsid w:val="00412468"/>
    <w:rsid w:val="004134BC"/>
    <w:rsid w:val="00415667"/>
    <w:rsid w:val="004166D4"/>
    <w:rsid w:val="0041765F"/>
    <w:rsid w:val="004213A9"/>
    <w:rsid w:val="00421F42"/>
    <w:rsid w:val="0042546B"/>
    <w:rsid w:val="00426521"/>
    <w:rsid w:val="004267F3"/>
    <w:rsid w:val="00426D7B"/>
    <w:rsid w:val="00432DD6"/>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4CDA"/>
    <w:rsid w:val="00475155"/>
    <w:rsid w:val="0047589D"/>
    <w:rsid w:val="004766DB"/>
    <w:rsid w:val="00476AA5"/>
    <w:rsid w:val="0047790E"/>
    <w:rsid w:val="004779CF"/>
    <w:rsid w:val="0048154D"/>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B7A95"/>
    <w:rsid w:val="004C0B94"/>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7447"/>
    <w:rsid w:val="004E0D70"/>
    <w:rsid w:val="004E1C96"/>
    <w:rsid w:val="004E3F21"/>
    <w:rsid w:val="004E4381"/>
    <w:rsid w:val="004E4BE6"/>
    <w:rsid w:val="004F0B03"/>
    <w:rsid w:val="004F2AA7"/>
    <w:rsid w:val="004F3C29"/>
    <w:rsid w:val="004F422A"/>
    <w:rsid w:val="004F5315"/>
    <w:rsid w:val="004F5AF1"/>
    <w:rsid w:val="005013B9"/>
    <w:rsid w:val="005015E2"/>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1C8"/>
    <w:rsid w:val="00535D80"/>
    <w:rsid w:val="005402F5"/>
    <w:rsid w:val="005408B2"/>
    <w:rsid w:val="00540DB9"/>
    <w:rsid w:val="005411A0"/>
    <w:rsid w:val="00541782"/>
    <w:rsid w:val="0054386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E5A"/>
    <w:rsid w:val="00567EA0"/>
    <w:rsid w:val="00573343"/>
    <w:rsid w:val="00573CF0"/>
    <w:rsid w:val="0057403E"/>
    <w:rsid w:val="00574060"/>
    <w:rsid w:val="00575E93"/>
    <w:rsid w:val="00576A3C"/>
    <w:rsid w:val="0058014D"/>
    <w:rsid w:val="00580354"/>
    <w:rsid w:val="00581CE5"/>
    <w:rsid w:val="00584046"/>
    <w:rsid w:val="005848FB"/>
    <w:rsid w:val="005910AB"/>
    <w:rsid w:val="005914F0"/>
    <w:rsid w:val="00592893"/>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379C"/>
    <w:rsid w:val="005E4D49"/>
    <w:rsid w:val="005E6A40"/>
    <w:rsid w:val="005F0145"/>
    <w:rsid w:val="005F07E4"/>
    <w:rsid w:val="005F2AAC"/>
    <w:rsid w:val="005F2E9C"/>
    <w:rsid w:val="005F2EA5"/>
    <w:rsid w:val="005F54CD"/>
    <w:rsid w:val="00600812"/>
    <w:rsid w:val="006018EF"/>
    <w:rsid w:val="006021E3"/>
    <w:rsid w:val="0060264C"/>
    <w:rsid w:val="00602B82"/>
    <w:rsid w:val="00602F62"/>
    <w:rsid w:val="00604AD6"/>
    <w:rsid w:val="0060584B"/>
    <w:rsid w:val="00606835"/>
    <w:rsid w:val="006101EA"/>
    <w:rsid w:val="006123E0"/>
    <w:rsid w:val="0061303A"/>
    <w:rsid w:val="0061311D"/>
    <w:rsid w:val="00615E36"/>
    <w:rsid w:val="006170FB"/>
    <w:rsid w:val="006171AB"/>
    <w:rsid w:val="006179E2"/>
    <w:rsid w:val="006200E2"/>
    <w:rsid w:val="006205E0"/>
    <w:rsid w:val="006212FE"/>
    <w:rsid w:val="00621D3B"/>
    <w:rsid w:val="006227B7"/>
    <w:rsid w:val="00622A93"/>
    <w:rsid w:val="00624CCB"/>
    <w:rsid w:val="00625116"/>
    <w:rsid w:val="0063272B"/>
    <w:rsid w:val="00633664"/>
    <w:rsid w:val="00633EF0"/>
    <w:rsid w:val="006350CC"/>
    <w:rsid w:val="00635CAD"/>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57E11"/>
    <w:rsid w:val="00661864"/>
    <w:rsid w:val="00662461"/>
    <w:rsid w:val="006661E8"/>
    <w:rsid w:val="006672F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0C6D"/>
    <w:rsid w:val="00692FCA"/>
    <w:rsid w:val="00694BFB"/>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DC0"/>
    <w:rsid w:val="006C39FE"/>
    <w:rsid w:val="006C71DA"/>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6545"/>
    <w:rsid w:val="00757015"/>
    <w:rsid w:val="0076204E"/>
    <w:rsid w:val="00762D58"/>
    <w:rsid w:val="00763E6A"/>
    <w:rsid w:val="00763E6B"/>
    <w:rsid w:val="00764642"/>
    <w:rsid w:val="007703B9"/>
    <w:rsid w:val="007719D5"/>
    <w:rsid w:val="00771D9B"/>
    <w:rsid w:val="00771FE0"/>
    <w:rsid w:val="00772625"/>
    <w:rsid w:val="00772CCF"/>
    <w:rsid w:val="00773E7D"/>
    <w:rsid w:val="00774834"/>
    <w:rsid w:val="007755A5"/>
    <w:rsid w:val="00775EFA"/>
    <w:rsid w:val="00775FF9"/>
    <w:rsid w:val="00776B05"/>
    <w:rsid w:val="00777527"/>
    <w:rsid w:val="00777DE7"/>
    <w:rsid w:val="00780481"/>
    <w:rsid w:val="00781066"/>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7348"/>
    <w:rsid w:val="007B784C"/>
    <w:rsid w:val="007C0B2F"/>
    <w:rsid w:val="007C1DC5"/>
    <w:rsid w:val="007C3C49"/>
    <w:rsid w:val="007D0AF9"/>
    <w:rsid w:val="007D1059"/>
    <w:rsid w:val="007D5BBE"/>
    <w:rsid w:val="007D6DF6"/>
    <w:rsid w:val="007E3875"/>
    <w:rsid w:val="007E3946"/>
    <w:rsid w:val="007E43C9"/>
    <w:rsid w:val="007E452F"/>
    <w:rsid w:val="007E47B5"/>
    <w:rsid w:val="007E668E"/>
    <w:rsid w:val="007E67F9"/>
    <w:rsid w:val="007E6CAD"/>
    <w:rsid w:val="007E7BD4"/>
    <w:rsid w:val="007F0127"/>
    <w:rsid w:val="007F0BCB"/>
    <w:rsid w:val="007F18BD"/>
    <w:rsid w:val="007F2C1D"/>
    <w:rsid w:val="007F4B7C"/>
    <w:rsid w:val="007F7C97"/>
    <w:rsid w:val="00800D1D"/>
    <w:rsid w:val="008015CF"/>
    <w:rsid w:val="008022C7"/>
    <w:rsid w:val="00802615"/>
    <w:rsid w:val="008053FC"/>
    <w:rsid w:val="008062BF"/>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40A5"/>
    <w:rsid w:val="00877FF1"/>
    <w:rsid w:val="00880DC7"/>
    <w:rsid w:val="00881463"/>
    <w:rsid w:val="008814C5"/>
    <w:rsid w:val="0088232B"/>
    <w:rsid w:val="00882502"/>
    <w:rsid w:val="0088509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B8A"/>
    <w:rsid w:val="008E6F1B"/>
    <w:rsid w:val="008F0E90"/>
    <w:rsid w:val="008F4052"/>
    <w:rsid w:val="008F48AC"/>
    <w:rsid w:val="008F5024"/>
    <w:rsid w:val="008F7A62"/>
    <w:rsid w:val="0090176F"/>
    <w:rsid w:val="0090202A"/>
    <w:rsid w:val="00902E0C"/>
    <w:rsid w:val="0090372C"/>
    <w:rsid w:val="00906415"/>
    <w:rsid w:val="009069BD"/>
    <w:rsid w:val="00906EA9"/>
    <w:rsid w:val="009118EB"/>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AA"/>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B72"/>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105"/>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C7DF9"/>
    <w:rsid w:val="009D1393"/>
    <w:rsid w:val="009D17F4"/>
    <w:rsid w:val="009D329A"/>
    <w:rsid w:val="009D3DAA"/>
    <w:rsid w:val="009D496A"/>
    <w:rsid w:val="009E08A8"/>
    <w:rsid w:val="009E12EB"/>
    <w:rsid w:val="009E25D5"/>
    <w:rsid w:val="009E323E"/>
    <w:rsid w:val="009E358F"/>
    <w:rsid w:val="009E5FA4"/>
    <w:rsid w:val="009E61EF"/>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2B3"/>
    <w:rsid w:val="00A169FB"/>
    <w:rsid w:val="00A16B89"/>
    <w:rsid w:val="00A22BB8"/>
    <w:rsid w:val="00A246FD"/>
    <w:rsid w:val="00A256A9"/>
    <w:rsid w:val="00A27F09"/>
    <w:rsid w:val="00A316E5"/>
    <w:rsid w:val="00A35298"/>
    <w:rsid w:val="00A35A50"/>
    <w:rsid w:val="00A400A4"/>
    <w:rsid w:val="00A40164"/>
    <w:rsid w:val="00A410AA"/>
    <w:rsid w:val="00A41187"/>
    <w:rsid w:val="00A419B8"/>
    <w:rsid w:val="00A432CA"/>
    <w:rsid w:val="00A43B20"/>
    <w:rsid w:val="00A44E66"/>
    <w:rsid w:val="00A4558F"/>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1540"/>
    <w:rsid w:val="00AB23AF"/>
    <w:rsid w:val="00AB4CAA"/>
    <w:rsid w:val="00AB5101"/>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D790C"/>
    <w:rsid w:val="00AE20B4"/>
    <w:rsid w:val="00AE45C0"/>
    <w:rsid w:val="00AE7D7C"/>
    <w:rsid w:val="00AF1A34"/>
    <w:rsid w:val="00AF22F6"/>
    <w:rsid w:val="00AF3ECC"/>
    <w:rsid w:val="00AF5176"/>
    <w:rsid w:val="00AF5B14"/>
    <w:rsid w:val="00AF6846"/>
    <w:rsid w:val="00AF6C13"/>
    <w:rsid w:val="00AF7DAE"/>
    <w:rsid w:val="00B026F7"/>
    <w:rsid w:val="00B0554D"/>
    <w:rsid w:val="00B1351D"/>
    <w:rsid w:val="00B14188"/>
    <w:rsid w:val="00B15F6D"/>
    <w:rsid w:val="00B162DF"/>
    <w:rsid w:val="00B16448"/>
    <w:rsid w:val="00B20B46"/>
    <w:rsid w:val="00B20ED1"/>
    <w:rsid w:val="00B22A9B"/>
    <w:rsid w:val="00B2408D"/>
    <w:rsid w:val="00B24D8D"/>
    <w:rsid w:val="00B26F7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768"/>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3DB"/>
    <w:rsid w:val="00BC77A9"/>
    <w:rsid w:val="00BC7B05"/>
    <w:rsid w:val="00BC7C5E"/>
    <w:rsid w:val="00BD0A07"/>
    <w:rsid w:val="00BD1A0A"/>
    <w:rsid w:val="00BD1AA6"/>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70D6"/>
    <w:rsid w:val="00BF7E1D"/>
    <w:rsid w:val="00C00292"/>
    <w:rsid w:val="00C044C8"/>
    <w:rsid w:val="00C05047"/>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3AA"/>
    <w:rsid w:val="00C254AD"/>
    <w:rsid w:val="00C26887"/>
    <w:rsid w:val="00C26BB0"/>
    <w:rsid w:val="00C2713D"/>
    <w:rsid w:val="00C30B5C"/>
    <w:rsid w:val="00C3248A"/>
    <w:rsid w:val="00C325B4"/>
    <w:rsid w:val="00C3623E"/>
    <w:rsid w:val="00C36DBE"/>
    <w:rsid w:val="00C3792D"/>
    <w:rsid w:val="00C37CBC"/>
    <w:rsid w:val="00C40689"/>
    <w:rsid w:val="00C40AB9"/>
    <w:rsid w:val="00C41ADE"/>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6265"/>
    <w:rsid w:val="00C67F4E"/>
    <w:rsid w:val="00C70AB2"/>
    <w:rsid w:val="00C71A39"/>
    <w:rsid w:val="00C73E39"/>
    <w:rsid w:val="00C74B21"/>
    <w:rsid w:val="00C82B5E"/>
    <w:rsid w:val="00C82CCB"/>
    <w:rsid w:val="00C83233"/>
    <w:rsid w:val="00C83813"/>
    <w:rsid w:val="00C8529D"/>
    <w:rsid w:val="00C85690"/>
    <w:rsid w:val="00C8577E"/>
    <w:rsid w:val="00C85999"/>
    <w:rsid w:val="00C86594"/>
    <w:rsid w:val="00C8674A"/>
    <w:rsid w:val="00C872DF"/>
    <w:rsid w:val="00C92BAD"/>
    <w:rsid w:val="00C92F2C"/>
    <w:rsid w:val="00C93761"/>
    <w:rsid w:val="00C93963"/>
    <w:rsid w:val="00C95A8B"/>
    <w:rsid w:val="00C95E6F"/>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1D93"/>
    <w:rsid w:val="00CF202C"/>
    <w:rsid w:val="00CF20E9"/>
    <w:rsid w:val="00CF22BA"/>
    <w:rsid w:val="00CF40E6"/>
    <w:rsid w:val="00CF5AAF"/>
    <w:rsid w:val="00CF62E1"/>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942"/>
    <w:rsid w:val="00DE7DF5"/>
    <w:rsid w:val="00DF0829"/>
    <w:rsid w:val="00DF0A92"/>
    <w:rsid w:val="00DF136F"/>
    <w:rsid w:val="00DF3547"/>
    <w:rsid w:val="00DF3E0A"/>
    <w:rsid w:val="00DF51DF"/>
    <w:rsid w:val="00DF5C5B"/>
    <w:rsid w:val="00DF6E1C"/>
    <w:rsid w:val="00E0027F"/>
    <w:rsid w:val="00E00983"/>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27852"/>
    <w:rsid w:val="00E301C3"/>
    <w:rsid w:val="00E31315"/>
    <w:rsid w:val="00E33A91"/>
    <w:rsid w:val="00E35E81"/>
    <w:rsid w:val="00E365AC"/>
    <w:rsid w:val="00E420E4"/>
    <w:rsid w:val="00E42296"/>
    <w:rsid w:val="00E4249A"/>
    <w:rsid w:val="00E433DD"/>
    <w:rsid w:val="00E457B0"/>
    <w:rsid w:val="00E46E75"/>
    <w:rsid w:val="00E47612"/>
    <w:rsid w:val="00E50AFC"/>
    <w:rsid w:val="00E5259F"/>
    <w:rsid w:val="00E53385"/>
    <w:rsid w:val="00E539D1"/>
    <w:rsid w:val="00E54E43"/>
    <w:rsid w:val="00E5664D"/>
    <w:rsid w:val="00E578FC"/>
    <w:rsid w:val="00E60962"/>
    <w:rsid w:val="00E6113A"/>
    <w:rsid w:val="00E61781"/>
    <w:rsid w:val="00E61F8A"/>
    <w:rsid w:val="00E625CB"/>
    <w:rsid w:val="00E62F34"/>
    <w:rsid w:val="00E64946"/>
    <w:rsid w:val="00E66DED"/>
    <w:rsid w:val="00E706CB"/>
    <w:rsid w:val="00E74600"/>
    <w:rsid w:val="00E7792C"/>
    <w:rsid w:val="00E80FDE"/>
    <w:rsid w:val="00E817AF"/>
    <w:rsid w:val="00E81D31"/>
    <w:rsid w:val="00E821EC"/>
    <w:rsid w:val="00E8243B"/>
    <w:rsid w:val="00E83AFC"/>
    <w:rsid w:val="00E8569D"/>
    <w:rsid w:val="00E86D19"/>
    <w:rsid w:val="00E91787"/>
    <w:rsid w:val="00E91BDC"/>
    <w:rsid w:val="00E91F7F"/>
    <w:rsid w:val="00E93021"/>
    <w:rsid w:val="00E9484C"/>
    <w:rsid w:val="00E9553D"/>
    <w:rsid w:val="00E95587"/>
    <w:rsid w:val="00E9704E"/>
    <w:rsid w:val="00EA2887"/>
    <w:rsid w:val="00EA29D7"/>
    <w:rsid w:val="00EA599C"/>
    <w:rsid w:val="00EA7AA6"/>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1CB4"/>
    <w:rsid w:val="00ED024E"/>
    <w:rsid w:val="00ED128A"/>
    <w:rsid w:val="00ED1494"/>
    <w:rsid w:val="00ED22E1"/>
    <w:rsid w:val="00ED2573"/>
    <w:rsid w:val="00ED27F4"/>
    <w:rsid w:val="00ED437C"/>
    <w:rsid w:val="00ED6321"/>
    <w:rsid w:val="00EE1E00"/>
    <w:rsid w:val="00EE4028"/>
    <w:rsid w:val="00EE4204"/>
    <w:rsid w:val="00EF1E0A"/>
    <w:rsid w:val="00EF424C"/>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269"/>
    <w:rsid w:val="00F373FB"/>
    <w:rsid w:val="00F37FD9"/>
    <w:rsid w:val="00F40741"/>
    <w:rsid w:val="00F408E8"/>
    <w:rsid w:val="00F424A2"/>
    <w:rsid w:val="00F4339F"/>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871F6"/>
    <w:rsid w:val="00F90246"/>
    <w:rsid w:val="00F92006"/>
    <w:rsid w:val="00F9354C"/>
    <w:rsid w:val="00F93DE0"/>
    <w:rsid w:val="00F94499"/>
    <w:rsid w:val="00F9567A"/>
    <w:rsid w:val="00FA0930"/>
    <w:rsid w:val="00FA1E75"/>
    <w:rsid w:val="00FA227C"/>
    <w:rsid w:val="00FA676A"/>
    <w:rsid w:val="00FA7B04"/>
    <w:rsid w:val="00FB0A06"/>
    <w:rsid w:val="00FB127A"/>
    <w:rsid w:val="00FB32BA"/>
    <w:rsid w:val="00FB6508"/>
    <w:rsid w:val="00FC0ECF"/>
    <w:rsid w:val="00FC1AAC"/>
    <w:rsid w:val="00FC5916"/>
    <w:rsid w:val="00FD287F"/>
    <w:rsid w:val="00FD2AE9"/>
    <w:rsid w:val="00FD3127"/>
    <w:rsid w:val="00FD5D78"/>
    <w:rsid w:val="00FD658E"/>
    <w:rsid w:val="00FE0141"/>
    <w:rsid w:val="00FE09AC"/>
    <w:rsid w:val="00FE1A9A"/>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4BF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E91F7F"/>
    <w:rPr>
      <w:color w:val="808080"/>
      <w:bdr w:space="0" w:sz="0" w:color="auto" w:val="none"/>
      <w:shd w:fill="CCFFFF" w:color="auto" w:val="clear"/>
    </w:rPr>
  </w:style>
  <w:style w:customStyle="true" w:styleId="eSPISCCParagraphDefaultFont" w:type="character">
    <w:name w:val="eSPIS_CC_Paragraph Default Font"/>
    <w:basedOn w:val="Naglaeno"/>
    <w:rsid w:val="00E91F7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91F7F"/>
    <w:rPr>
      <w:b/>
      <w:bCs/>
      <w:bdr w:space="0" w:sz="0" w:color="auto" w:val="none"/>
      <w:shd w:fill="FFFFCC" w:color="auto" w:val="clear"/>
      <w:lang w:val="hr-HR"/>
    </w:rPr>
  </w:style>
  <w:style w:customStyle="true" w:styleId="PozadinaSvijetloCrvena" w:type="character">
    <w:name w:val="Pozadina_SvijetloCrvena"/>
    <w:basedOn w:val="eSPISCCParagraphDefaultFont"/>
    <w:rsid w:val="00E91F7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91F7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4BF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E91F7F"/>
    <w:rPr>
      <w:color w:val="808080"/>
      <w:bdr w:color="auto" w:space="0" w:sz="0" w:val="none"/>
      <w:shd w:color="auto" w:fill="CCFFFF" w:val="clear"/>
    </w:rPr>
  </w:style>
  <w:style w:customStyle="1" w:styleId="eSPISCCParagraphDefaultFont" w:type="character">
    <w:name w:val="eSPIS_CC_Paragraph Default Font"/>
    <w:basedOn w:val="Naglaeno"/>
    <w:rsid w:val="00E91F7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91F7F"/>
    <w:rPr>
      <w:b/>
      <w:bCs/>
      <w:bdr w:color="auto" w:space="0" w:sz="0" w:val="none"/>
      <w:shd w:color="auto" w:fill="FFFFCC" w:val="clear"/>
      <w:lang w:val="hr-HR"/>
    </w:rPr>
  </w:style>
  <w:style w:customStyle="1" w:styleId="PozadinaSvijetloCrvena" w:type="character">
    <w:name w:val="Pozadina_SvijetloCrvena"/>
    <w:basedOn w:val="eSPISCCParagraphDefaultFont"/>
    <w:rsid w:val="00E91F7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91F7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21199222">
      <w:bodyDiv w:val="true"/>
      <w:marLeft w:val="0"/>
      <w:marRight w:val="0"/>
      <w:marTop w:val="0"/>
      <w:marBottom w:val="0"/>
      <w:divBdr>
        <w:top w:space="0" w:sz="0" w:color="auto" w:val="none"/>
        <w:left w:space="0" w:sz="0" w:color="auto" w:val="none"/>
        <w:bottom w:space="0" w:sz="0" w:color="auto" w:val="none"/>
        <w:right w:space="0" w:sz="0" w:color="auto" w:val="none"/>
      </w:divBdr>
    </w:div>
    <w:div w:id="33210217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08664764">
      <w:bodyDiv w:val="true"/>
      <w:marLeft w:val="0"/>
      <w:marRight w:val="0"/>
      <w:marTop w:val="0"/>
      <w:marBottom w:val="0"/>
      <w:divBdr>
        <w:top w:space="0" w:sz="0" w:color="auto" w:val="none"/>
        <w:left w:space="0" w:sz="0" w:color="auto" w:val="none"/>
        <w:bottom w:space="0" w:sz="0" w:color="auto" w:val="none"/>
        <w:right w:space="0" w:sz="0" w:color="auto" w:val="none"/>
      </w:divBdr>
    </w:div>
    <w:div w:id="611546608">
      <w:bodyDiv w:val="true"/>
      <w:marLeft w:val="0"/>
      <w:marRight w:val="0"/>
      <w:marTop w:val="0"/>
      <w:marBottom w:val="0"/>
      <w:divBdr>
        <w:top w:space="0" w:sz="0" w:color="auto" w:val="none"/>
        <w:left w:space="0" w:sz="0" w:color="auto" w:val="none"/>
        <w:bottom w:space="0" w:sz="0" w:color="auto" w:val="none"/>
        <w:right w:space="0" w:sz="0" w:color="auto" w:val="none"/>
      </w:divBdr>
    </w:div>
    <w:div w:id="6696795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0114853">
      <w:bodyDiv w:val="true"/>
      <w:marLeft w:val="0"/>
      <w:marRight w:val="0"/>
      <w:marTop w:val="0"/>
      <w:marBottom w:val="0"/>
      <w:divBdr>
        <w:top w:space="0" w:sz="0" w:color="auto" w:val="none"/>
        <w:left w:space="0" w:sz="0" w:color="auto" w:val="none"/>
        <w:bottom w:space="0" w:sz="0" w:color="auto" w:val="none"/>
        <w:right w:space="0" w:sz="0" w:color="auto" w:val="none"/>
      </w:divBdr>
    </w:div>
    <w:div w:id="75054290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874463">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9462644">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954389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0670040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679148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9850446">
      <w:bodyDiv w:val="true"/>
      <w:marLeft w:val="0"/>
      <w:marRight w:val="0"/>
      <w:marTop w:val="0"/>
      <w:marBottom w:val="0"/>
      <w:divBdr>
        <w:top w:space="0" w:sz="0" w:color="auto" w:val="none"/>
        <w:left w:space="0" w:sz="0" w:color="auto" w:val="none"/>
        <w:bottom w:space="0" w:sz="0" w:color="auto" w:val="none"/>
        <w:right w:space="0" w:sz="0" w:color="auto" w:val="none"/>
      </w:divBdr>
    </w:div>
    <w:div w:id="169372010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790318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1830</izvorni_sadrzaj>
    <derivirana_varijabla naziv="DomainObject.Predmet.Broj_1">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St-1830/2016</izvorni_sadrzaj>
    <derivirana_varijabla naziv="DomainObject.Predmet.OznakaBroj_1">St-1830/2016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NIKATOR d.o.o. za trgovinu i usluge</izvorni_sadrzaj>
    <derivirana_varijabla naziv="DomainObject.Predmet.ProtustrankaFormated_1">  NIKATOR d.o.o. za trgovinu i usluge</derivirana_varijabla>
  </DomainObject.Predmet.ProtustrankaFormated>
  <DomainObject.Predmet.ProtustrankaFormatedOIB>
    <izvorni_sadrzaj>  NIKATOR d.o.o. za trgovinu i usluge, OIB 85926308609</izvorni_sadrzaj>
    <derivirana_varijabla naziv="DomainObject.Predmet.ProtustrankaFormatedOIB_1">  NIKATOR d.o.o. za trgovinu i usluge, OIB 85926308609</derivirana_varijabla>
  </DomainObject.Predmet.ProtustrankaFormatedOIB>
  <DomainObject.Predmet.ProtustrankaFormatedWithAdress>
    <izvorni_sadrzaj> NIKATOR d.o.o. za trgovinu i usluge, Kiš Ferenca 7, 31327 Kopačevo</izvorni_sadrzaj>
    <derivirana_varijabla naziv="DomainObject.Predmet.ProtustrankaFormatedWithAdress_1"> NIKATOR d.o.o. za trgovinu i usluge, Kiš Ferenca 7, 31327 Kopačevo</derivirana_varijabla>
  </DomainObject.Predmet.ProtustrankaFormatedWithAdress>
  <DomainObject.Predmet.ProtustrankaFormatedWithAdressOIB>
    <izvorni_sadrzaj> NIKATOR d.o.o. za trgovinu i usluge, OIB 85926308609, Kiš Ferenca 7, 31327 Kopačevo</izvorni_sadrzaj>
    <derivirana_varijabla naziv="DomainObject.Predmet.ProtustrankaFormatedWithAdressOIB_1"> NIKATOR d.o.o. za trgovinu i usluge, OIB 85926308609, Kiš Ferenca 7, 31327 Kopačevo</derivirana_varijabla>
  </DomainObject.Predmet.ProtustrankaFormatedWithAdressOIB>
  <DomainObject.Predmet.ProtustrankaWithAdress>
    <izvorni_sadrzaj>NIKATOR d.o.o. za trgovinu i usluge Kiš Ferenca 7, 31327 Kopačevo</izvorni_sadrzaj>
    <derivirana_varijabla naziv="DomainObject.Predmet.ProtustrankaWithAdress_1">NIKATOR d.o.o. za trgovinu i usluge Kiš Ferenca 7, 31327 Kopačevo</derivirana_varijabla>
  </DomainObject.Predmet.ProtustrankaWithAdress>
  <DomainObject.Predmet.ProtustrankaWithAdressOIB>
    <izvorni_sadrzaj>NIKATOR d.o.o. za trgovinu i usluge, OIB 85926308609, Kiš Ferenca 7, 31327 Kopačevo</izvorni_sadrzaj>
    <derivirana_varijabla naziv="DomainObject.Predmet.ProtustrankaWithAdressOIB_1">NIKATOR d.o.o. za trgovinu i usluge, OIB 85926308609, Kiš Ferenca 7, 31327 Kopačevo</derivirana_varijabla>
  </DomainObject.Predmet.ProtustrankaWithAdressOIB>
  <DomainObject.Predmet.ProtustrankaNazivFormated>
    <izvorni_sadrzaj>NIKATOR d.o.o. za trgovinu i usluge</izvorni_sadrzaj>
    <derivirana_varijabla naziv="DomainObject.Predmet.ProtustrankaNazivFormated_1">NIKATOR d.o.o. za trgovinu i usluge</derivirana_varijabla>
  </DomainObject.Predmet.ProtustrankaNazivFormated>
  <DomainObject.Predmet.ProtustrankaNazivFormatedOIB>
    <izvorni_sadrzaj>NIKATOR d.o.o. za trgovinu i usluge, OIB 85926308609</izvorni_sadrzaj>
    <derivirana_varijabla naziv="DomainObject.Predmet.ProtustrankaNazivFormatedOIB_1">NIKATOR d.o.o. za trgovinu i usluge, OIB 85926308609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Osijeku</izvorni_sadrzaj>
    <derivirana_varijabla naziv="DomainObject.Predmet.StrankaFormated_1">  REPUBLIKA HRVATSKA MINISTARSTVO FINANCIJA zastupanog po punomoćniku Županijsko državno odvjetništvo u Osijeku</derivirana_varijabla>
  </DomainObject.Predmet.StrankaFormated>
  <DomainObject.Predmet.StrankaFormatedOIB>
    <izvorni_sadrzaj>  REPUBLIKA HRVATSKA MINISTARSTVO FINANCIJA, OIB 52634238587 zastupanog po punomoćniku Županijsko državno odvjetništvo u Osijeku</izvorni_sadrzaj>
    <derivirana_varijabla naziv="DomainObject.Predmet.StrankaFormatedOIB_1">  REPUBLIKA HRVATSKA MINISTARSTVO FINANCIJA, OIB 52634238587 zastupanog po punomoćniku Županijsko državno odvjetništvo u Osijeku</derivirana_varijabla>
  </DomainObject.Predmet.StrankaFormatedOIB>
  <DomainObject.Predmet.StrankaFormatedWithAdress>
    <izvorni_sadrzaj> REPUBLIKA HRVATSKA MINISTARSTVO FINANCIJA zastupanog po punomoćniku Županijsko državno odvjetništvo u Osijeku</izvorni_sadrzaj>
    <derivirana_varijabla naziv="DomainObject.Predmet.StrankaFormatedWithAdress_1"> REPUBLIKA HRVATSKA MINISTARSTVO FINANCIJA zastupanog po punomoćniku Županijsko državno odvjetništvo u Osijeku</derivirana_varijabla>
  </DomainObject.Predmet.StrankaFormatedWithAdress>
  <DomainObject.Predmet.StrankaFormatedWithAdressOIB>
    <izvorni_sadrzaj> REPUBLIKA HRVATSKA MINISTARSTVO FINANCIJA, OIB 52634238587 zastupanog po punomoćniku Županijsko državno odvjetništvo u Osijeku</izvorni_sadrzaj>
    <derivirana_varijabla naziv="DomainObject.Predmet.StrankaFormatedWithAdressOIB_1"> REPUBLIKA HRVATSKA MINISTARSTVO FINANCIJA, OIB 52634238587 zastupanog po punomoćniku Županijsko državno odvjetništvo u Osijeku</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52634238587</izvorni_sadrzaj>
    <derivirana_varijabla naziv="DomainObject.Predmet.StrankaWithAdressOIB_1">REPUBLIKA HRVATSKA MINISTARSTVO FINANCIJA, OIB 52634238587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52634238587</izvorni_sadrzaj>
    <derivirana_varijabla naziv="DomainObject.Predmet.StrankaNazivFormatedOIB_1">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REPUBLIKA HRVATSKA MINISTARSTVO FINANCIJA zastupanog po punomoćniku Županijsko državno odvjetništvo u Osijeku</item>
    </izvorni_sadrzaj>
    <derivirana_varijabla naziv="DomainObject.Predmet.StrankaListFormated_1">
      <item>REPUBLIKA HRVATSKA MINISTARSTVO FINANCIJA zastupanog po punomoćniku Županijsko državno odvjetništvo u Osijeku</item>
    </derivirana_varijabla>
  </DomainObject.Predmet.StrankaListFormated>
  <DomainObject.Predmet.StrankaListFormatedOIB>
    <izvorni_sadrzaj>
      <item>REPUBLIKA HRVATSKA MINISTARSTVO FINANCIJA, OIB 52634238587 zastupanog po punomoćniku Županijsko državno odvjetništvo u Osijeku</item>
    </izvorni_sadrzaj>
    <derivirana_varijabla naziv="DomainObject.Predmet.StrankaListFormatedOIB_1">
      <item>REPUBLIKA HRVATSKA MINISTARSTVO FINANCIJA, OIB 52634238587 zastupanog po punomoćniku Županijsko državno odvjetništvo u Osijeku</item>
    </derivirana_varijabla>
  </DomainObject.Predmet.StrankaListFormatedOIB>
  <DomainObject.Predmet.StrankaListFormatedWithAdress>
    <izvorni_sadrzaj>
      <item>REPUBLIKA HRVATSKA MINISTARSTVO FINANCIJA zastupanog po punomoćniku Županijsko državno odvjetništvo u Osijeku</item>
    </izvorni_sadrzaj>
    <derivirana_varijabla naziv="DomainObject.Predmet.StrankaListFormatedWithAdress_1">
      <item>REPUBLIKA HRVATSKA MINISTARSTVO FINANCIJA zastupanog po punomoćniku Županijsko državno odvjetništvo u Osijeku</item>
    </derivirana_varijabla>
  </DomainObject.Predmet.StrankaListFormatedWithAdress>
  <DomainObject.Predmet.StrankaListFormatedWithAdressOIB>
    <izvorni_sadrzaj>
      <item>REPUBLIKA HRVATSKA MINISTARSTVO FINANCIJA, OIB 52634238587 zastupanog po punomoćniku Županijsko državno odvjetništvo u Osijeku</item>
    </izvorni_sadrzaj>
    <derivirana_varijabla naziv="DomainObject.Predmet.StrankaListFormatedWithAdressOIB_1">
      <item>REPUBLIKA HRVATSKA MINISTARSTVO FINANCIJA, OIB 52634238587 zastupanog po punomoćniku Županijsko državno odvjetništvo u Osijeku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52634238587</item>
    </izvorni_sadrzaj>
    <derivirana_varijabla naziv="DomainObject.Predmet.StrankaListNazivFormatedOIB_1">
      <item>REPUBLIKA HRVATSKA MINISTARSTVO FINANCIJA, OIB 52634238587</item>
    </derivirana_varijabla>
  </DomainObject.Predmet.StrankaListNazivFormatedOIB>
  <DomainObject.Predmet.ProtuStrankaListFormated>
    <izvorni_sadrzaj>
      <item>NIKATOR d.o.o. za trgovinu i usluge</item>
    </izvorni_sadrzaj>
    <derivirana_varijabla naziv="DomainObject.Predmet.ProtuStrankaListFormated_1">
      <item>NIKATOR d.o.o. za trgovinu i usluge</item>
    </derivirana_varijabla>
  </DomainObject.Predmet.ProtuStrankaListFormated>
  <DomainObject.Predmet.ProtuStrankaListFormatedOIB>
    <izvorni_sadrzaj>
      <item>NIKATOR d.o.o. za trgovinu i usluge, OIB 85926308609</item>
    </izvorni_sadrzaj>
    <derivirana_varijabla naziv="DomainObject.Predmet.ProtuStrankaListFormatedOIB_1">
      <item>NIKATOR d.o.o. za trgovinu i usluge, OIB 85926308609</item>
    </derivirana_varijabla>
  </DomainObject.Predmet.ProtuStrankaListFormatedOIB>
  <DomainObject.Predmet.ProtuStrankaListFormatedWithAdress>
    <izvorni_sadrzaj>
      <item>NIKATOR d.o.o. za trgovinu i usluge, Kiš Ferenca 7, 31327 Kopačevo</item>
    </izvorni_sadrzaj>
    <derivirana_varijabla naziv="DomainObject.Predmet.ProtuStrankaListFormatedWithAdress_1">
      <item>NIKATOR d.o.o. za trgovinu i usluge, Kiš Ferenca 7, 31327 Kopačevo</item>
    </derivirana_varijabla>
  </DomainObject.Predmet.ProtuStrankaListFormatedWithAdress>
  <DomainObject.Predmet.ProtuStrankaListFormatedWithAdressOIB>
    <izvorni_sadrzaj>
      <item>NIKATOR d.o.o. za trgovinu i usluge, OIB 85926308609, Kiš Ferenca 7, 31327 Kopačevo</item>
    </izvorni_sadrzaj>
    <derivirana_varijabla naziv="DomainObject.Predmet.ProtuStrankaListFormatedWithAdressOIB_1">
      <item>NIKATOR d.o.o. za trgovinu i usluge, OIB 85926308609, Kiš Ferenca 7, 31327 Kopačevo</item>
    </derivirana_varijabla>
  </DomainObject.Predmet.ProtuStrankaListFormatedWithAdressOIB>
  <DomainObject.Predmet.ProtuStrankaListNazivFormated>
    <izvorni_sadrzaj>
      <item>NIKATOR d.o.o. za trgovinu i usluge</item>
    </izvorni_sadrzaj>
    <derivirana_varijabla naziv="DomainObject.Predmet.ProtuStrankaListNazivFormated_1">
      <item>NIKATOR d.o.o. za trgovinu i usluge</item>
    </derivirana_varijabla>
  </DomainObject.Predmet.ProtuStrankaListNazivFormated>
  <DomainObject.Predmet.ProtuStrankaListNazivFormatedOIB>
    <izvorni_sadrzaj>
      <item>NIKATOR d.o.o. za trgovinu i usluge, OIB 85926308609</item>
    </izvorni_sadrzaj>
    <derivirana_varijabla naziv="DomainObject.Predmet.ProtuStrankaListNazivFormatedOIB_1">
      <item>NIKATOR d.o.o. za trgovinu i usluge, OIB 85926308609</item>
    </derivirana_varijabla>
  </DomainObject.Predmet.ProtuStrankaListNazivFormatedOIB>
  <DomainObject.Predmet.OstaliListFormated>
    <izvorni_sadrzaj>
      <item>Županijsko državno odvjetništvo u Osijeku punomoćnik sudionika u postupku REPUBLIKA HRVATSKA MINISTARSTVO FINANCIJA</item>
    </izvorni_sadrzaj>
    <derivirana_varijabla naziv="DomainObject.Predmet.OstaliListFormated_1">
      <item>Županijsko državno odvjetništvo u Osijeku punomoćnik sudionika u postupku REPUBLIKA HRVATSKA MINISTARSTVO FINANCIJA</item>
    </derivirana_varijabla>
  </DomainObject.Predmet.OstaliListFormated>
  <DomainObject.Predmet.OstaliListFormatedOIB>
    <izvorni_sadrzaj>
      <item>Županijsko državno odvjetništvo u Osijeku, OIB 61379160880 punomoćnik sudionika u postupku REPUBLIKA HRVATSKA MINISTARSTVO FINANCIJA</item>
    </izvorni_sadrzaj>
    <derivirana_varijabla naziv="DomainObject.Predmet.OstaliListFormatedOIB_1">
      <item>Županijsko državno odvjetništvo u Osijeku, OIB 61379160880 punomoćnik sudionika u postupku REPUBLIKA HRVATSKA MINISTARSTVO FINANCIJA</item>
    </derivirana_varijabla>
  </DomainObject.Predmet.OstaliListFormatedOIB>
  <DomainObject.Predmet.OstaliListFormatedWithAdress>
    <izvorni_sadrzaj>
      <item>Županijsko državno odvjetništvo u Osijeku, Kapucinska 21, 31000 Osijek punomoćnik sudionika u postupku REPUBLIKA HRVATSKA MINISTARSTVO FINANCIJA</item>
    </izvorni_sadrzaj>
    <derivirana_varijabla naziv="DomainObject.Predmet.OstaliListFormatedWithAdress_1">
      <item>Županijsko državno odvjetništvo u Osijeku, Kapucinska 21, 31000 Osijek punomoćnik sudionika u postupku REPUBLIKA HRVATSKA MINISTARSTVO FINANCIJA</item>
    </derivirana_varijabla>
  </DomainObject.Predmet.OstaliListFormatedWithAdress>
  <DomainObject.Predmet.OstaliListFormatedWithAdressOIB>
    <izvorni_sadrzaj>
      <item>Županijsko državno odvjetništvo u Osijeku, OIB 61379160880, Kapucinska 21, 31000 Osijek punomoćnik sudionika u postupku REPUBLIKA HRVATSKA MINISTARSTVO FINANCIJA</item>
    </izvorni_sadrzaj>
    <derivirana_varijabla naziv="DomainObject.Predmet.OstaliListFormatedWithAdressOIB_1">
      <item>Županijsko državno odvjetništvo u Osijeku, OIB 61379160880, Kapucinska 21, 31000 Osijek punomoćnik sudionika u postupku REPUBLIKA HRVATSKA MINISTARSTVO FINANCIJA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NIKATOR d.o.o. za trgovinu i usluge</izvorni_sadrzaj>
    <derivirana_varijabla naziv="DomainObject.Predmet.ProtustrankaIDrugi_1">NIKATOR d.o.o. za trgovinu i usluge</derivirana_varijabla>
  </DomainObject.Predmet.ProtustrankaIDrugi>
  <DomainObject.Predmet.StrankaIDrugiAdressOIB>
    <izvorni_sadrzaj>REPUBLIKA HRVATSKA MINISTARSTVO FINANCIJA, OIB 52634238587</izvorni_sadrzaj>
    <derivirana_varijabla naziv="DomainObject.Predmet.StrankaIDrugiAdressOIB_1">REPUBLIKA HRVATSKA MINISTARSTVO FINANCIJA, OIB 52634238587</derivirana_varijabla>
  </DomainObject.Predmet.StrankaIDrugiAdressOIB>
  <DomainObject.Predmet.ProtustrankaIDrugiAdressOIB>
    <izvorni_sadrzaj>NIKATOR d.o.o. za trgovinu i usluge, OIB 85926308609, Kiš Ferenca 7, 31327 Kopačevo</izvorni_sadrzaj>
    <derivirana_varijabla naziv="DomainObject.Predmet.ProtustrankaIDrugiAdressOIB_1">NIKATOR d.o.o. za trgovinu i usluge, OIB 85926308609, Kiš Ferenca 7, 31327 Kopačevo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NIKATOR d.o.o. za trgovinu i usluge</item>
      <item>REPUBLIKA HRVATSKA MINISTARSTVO FINANCIJA</item>
      <item>Županijsko državno odvjetništvo u Osijeku</item>
    </izvorni_sadrzaj>
    <derivirana_varijabla naziv="DomainObject.Predmet.SudioniciListNaziv_1">
      <item>NIKATOR d.o.o. za trgovinu i usluge</item>
      <item>REPUBLIKA HRVATSKA MINISTARSTVO FINANCIJA</item>
      <item>Županijsko državno odvjetništvo u Osijeku</item>
    </derivirana_varijabla>
  </DomainObject.Predmet.SudioniciListNaziv>
  <DomainObject.Predmet.SudioniciListAdressOIB>
    <izvorni_sadrzaj>
      <item>NIKATOR d.o.o. za trgovinu i usluge, OIB 85926308609, Kiš Ferenca 7,31327 Kopačevo</item>
      <item>REPUBLIKA HRVATSKA MINISTARSTVO FINANCIJA, OIB 52634238587</item>
      <item>Županijsko državno odvjetništvo u Osijeku, OIB 61379160880, Kapucinska 21,31000 Osijek</item>
    </izvorni_sadrzaj>
    <derivirana_varijabla naziv="DomainObject.Predmet.SudioniciListAdressOIB_1">
      <item>NIKATOR d.o.o. za trgovinu i usluge, OIB 85926308609, Kiš Ferenca 7,31327 Kopačevo</item>
      <item>REPUBLIKA HRVATSKA MINISTARSTVO FINANCIJA, OIB 52634238587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85926308609</item>
      <item>, OIB 52634238587</item>
      <item>, OIB 61379160880</item>
    </izvorni_sadrzaj>
    <derivirana_varijabla naziv="DomainObject.Predmet.SudioniciListNazivOIB_1">
      <item>, OIB 85926308609</item>
      <item>, OIB 52634238587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238D38-1196-46A0-9277-B7FA60DBEC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2013</properties:Words>
  <properties:Characters>11515</properties:Characters>
  <properties:Lines>311</properties:Lines>
  <properties:Paragraphs>57</properties:Paragraphs>
  <properties:TotalTime>626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2017-03-31T08:08:00Z</cp:lastPrinted>
  <dcterms:modified xmlns:xsi="http://www.w3.org/2001/XMLSchema-instance" xsi:type="dcterms:W3CDTF">2018-05-02T10:58:00Z</dcterms:modified>
  <cp:revision>521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(1830-16_NIKATOR_d.o.o..docx)</vt:lpwstr>
  </prop:property>
  <prop:property name="CC_coloring" pid="4" fmtid="{D5CDD505-2E9C-101B-9397-08002B2CF9AE}">
    <vt:bool>true</vt:bool>
  </prop:property>
  <prop:property name="BrojStranica" pid="5" fmtid="{D5CDD505-2E9C-101B-9397-08002B2CF9AE}">
    <vt:i4>7</vt:i4>
  </prop:property>
</prop:Properties>
</file>