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ee66" w14:paraId="0b3ee6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 xml:space="preserve">        5. St-315/2017-5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F57C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BREND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B.S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. jednostavno društvo s ograničenom odgovornošću za ugostiteljstvo, trgovinu i usluge, Križevci, Ulica bana Josipa Jelačića 44, MBS: 070131703, OIB: 82740134260, 5. prosinca 2017.      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szCs w:val="20"/>
          <w:lang w:eastAsia="hr-HR"/>
        </w:rPr>
        <w:t xml:space="preserve">                                                       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>r i j e š i o  j e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Times New Roman"/>
          <w:szCs w:val="20"/>
          <w:lang w:eastAsia="hr-HR"/>
        </w:rPr>
        <w:t xml:space="preserve">I. Nalaže se Sanji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Božičković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 iz Križevaca,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Pušća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 43, OIB: </w:t>
      </w:r>
      <w:r w:rsidRPr="00AF57C9">
        <w:rPr>
          <w:rFonts w:cs="Times New Roman" w:eastAsia="Times New Roman"/>
          <w:lang w:eastAsia="hr-HR"/>
        </w:rPr>
        <w:t>11316560608</w:t>
      </w:r>
      <w:r w:rsidRPr="00AF57C9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AF57C9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AF57C9">
        <w:rPr>
          <w:rFonts w:cs="Times New Roman" w:eastAsia="Times New Roman"/>
          <w:noProof/>
          <w:szCs w:val="20"/>
          <w:lang w:eastAsia="hr-HR"/>
        </w:rPr>
        <w:t xml:space="preserve"> model HR00 51-315-17 </w:t>
      </w:r>
      <w:r w:rsidRPr="00AF57C9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AF57C9">
        <w:rPr>
          <w:rFonts w:cs="Times New Roman" w:eastAsia="Times New Roman"/>
          <w:noProof/>
          <w:szCs w:val="20"/>
          <w:lang w:eastAsia="hr-HR"/>
        </w:rPr>
        <w:t xml:space="preserve"> model HR05 540-315-17.</w:t>
      </w:r>
      <w:r w:rsidRPr="00AF57C9">
        <w:rPr>
          <w:rFonts w:cs="Times New Roman" w:eastAsia="Times New Roman"/>
          <w:szCs w:val="20"/>
          <w:lang w:eastAsia="hr-HR"/>
        </w:rPr>
        <w:t xml:space="preserve"> </w:t>
      </w:r>
      <w:r w:rsidRPr="00AF57C9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AF57C9">
        <w:rPr>
          <w:rFonts w:cs="Times New Roman" w:eastAsia="Times New Roman"/>
          <w:szCs w:val="20"/>
          <w:lang w:eastAsia="hr-HR"/>
        </w:rPr>
        <w:t xml:space="preserve"> Sanja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Božičković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 </w:t>
      </w:r>
      <w:r w:rsidRPr="00AF57C9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AF57C9">
        <w:rPr>
          <w:rFonts w:cs="Times New Roman" w:eastAsia="Calibri"/>
          <w:szCs w:val="20"/>
          <w:lang w:eastAsia="hr-HR"/>
        </w:rPr>
        <w:t>toč.I</w:t>
      </w:r>
      <w:proofErr w:type="spellEnd"/>
      <w:r w:rsidRPr="00AF57C9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AF57C9">
        <w:rPr>
          <w:rFonts w:cs="Times New Roman" w:eastAsia="Calibri"/>
          <w:szCs w:val="20"/>
          <w:lang w:eastAsia="hr-HR"/>
        </w:rPr>
        <w:t>toč.I</w:t>
      </w:r>
      <w:proofErr w:type="spellEnd"/>
      <w:r w:rsidRPr="00AF57C9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AF57C9">
        <w:rPr>
          <w:rFonts w:cs="Times New Roman" w:eastAsia="Times New Roman"/>
          <w:szCs w:val="20"/>
          <w:lang w:eastAsia="hr-HR"/>
        </w:rPr>
        <w:t xml:space="preserve">Sanji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Božičković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 iz Križevaca,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Pušća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 43, OIB: </w:t>
      </w:r>
      <w:r w:rsidRPr="00AF57C9">
        <w:rPr>
          <w:rFonts w:cs="Times New Roman" w:eastAsia="Times New Roman"/>
          <w:lang w:eastAsia="hr-HR"/>
        </w:rPr>
        <w:t>11316560608</w:t>
      </w:r>
      <w:r w:rsidRPr="00AF57C9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AF57C9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AF57C9">
        <w:rPr>
          <w:rFonts w:cs="Times New Roman" w:eastAsia="Times New Roman"/>
          <w:szCs w:val="20"/>
          <w:lang w:eastAsia="hr-HR"/>
        </w:rPr>
        <w:t>IBAN: HR6123900011300000630</w:t>
      </w:r>
      <w:r w:rsidRPr="00AF57C9">
        <w:rPr>
          <w:rFonts w:cs="Times New Roman" w:eastAsia="Times New Roman"/>
          <w:noProof/>
          <w:szCs w:val="20"/>
          <w:lang w:eastAsia="hr-HR"/>
        </w:rPr>
        <w:t xml:space="preserve"> model HR00 51-315-17, a novčana sredstva u iznosu od </w:t>
      </w:r>
      <w:r w:rsidRPr="00AF57C9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AF57C9">
        <w:rPr>
          <w:rFonts w:cs="Times New Roman" w:eastAsia="Times New Roman"/>
          <w:noProof/>
          <w:szCs w:val="20"/>
          <w:lang w:eastAsia="hr-HR"/>
        </w:rPr>
        <w:t xml:space="preserve"> model HR05 540-315-17.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AF57C9">
        <w:rPr>
          <w:rFonts w:cs="Times New Roman" w:eastAsia="Calibri"/>
          <w:szCs w:val="20"/>
          <w:lang w:eastAsia="hr-HR"/>
        </w:rPr>
        <w:t>toč</w:t>
      </w:r>
      <w:proofErr w:type="spellEnd"/>
      <w:r w:rsidRPr="00AF57C9">
        <w:rPr>
          <w:rFonts w:cs="Times New Roman" w:eastAsia="Calibri"/>
          <w:szCs w:val="20"/>
          <w:lang w:eastAsia="hr-HR"/>
        </w:rPr>
        <w:t xml:space="preserve">. I. ovog rješenja, </w:t>
      </w:r>
      <w:r w:rsidRPr="00AF57C9">
        <w:rPr>
          <w:rFonts w:cs="Times New Roman" w:eastAsia="Calibri"/>
          <w:szCs w:val="20"/>
          <w:lang w:eastAsia="hr-HR"/>
        </w:rPr>
        <w:lastRenderedPageBreak/>
        <w:t xml:space="preserve">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>Obrazloženje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 xml:space="preserve">      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104/17), 21. ožujka 2016. Trgovačkom sudu Varaždinu podnijela prijedlog za otvaranje stečajnog postupka nad dužnikom</w:t>
      </w:r>
      <w:r w:rsidRPr="00AF57C9">
        <w:rPr>
          <w:rFonts w:cs="Times New Roman" w:eastAsia="Times New Roman"/>
          <w:szCs w:val="20"/>
          <w:lang w:eastAsia="hr-HR"/>
        </w:rPr>
        <w:t xml:space="preserve"> BREND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B.S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. jednostavno društvo s ograničenom odgovornošću za ugostiteljstvo, trgovinu i usluge, Križevci, Ulica bana Josipa Jelačića 44, BREND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B.S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>. j.d.o.o. Križevci, Ulica bana Josipa Jelačića 44. Prijedlog je zaprimljen pod brojem St-465/16.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szCs w:val="20"/>
          <w:lang w:eastAsia="hr-HR"/>
        </w:rPr>
        <w:t xml:space="preserve">U prijedlogu navodi da na dan 16. ožujka 2016. dužnik u Očevidniku redoslijeda osnova za plaćanje ima evidentirane neizvršene osnove za plaćanje u neprekinutom razdoblju od 120 dana, u ukupnom iznosu od 31.670,35 kn, u koji iznos je uračunata kamata i naknada Financijske agencije za provedbu ovrhe na novčanim sredstvima. Prema podacima koje je FINI dostavio Hrvatski zavod za mirovinsko osiguranje </w:t>
      </w:r>
      <w:r w:rsidRPr="00AF57C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57C9">
        <w:rPr>
          <w:rFonts w:cs="Times New Roman" w:eastAsia="Times New Roman"/>
          <w:szCs w:val="20"/>
          <w:lang w:eastAsia="hr-HR"/>
        </w:rPr>
        <w:t xml:space="preserve">            Sukladno rješenju predsjednika Visokog trgovačkog suda Republike Hrvatske poslovni broj Su-525/17-7 od 23. svibnja 2017. spis Trgovačkog suda u Varaždinu poslovni broj St-465/16 ustupljen je Trgovačkom sudu u Bjelovaru na daljnji postupak.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AF57C9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AF57C9">
        <w:rPr>
          <w:rFonts w:cs="Times New Roman" w:eastAsia="Times New Roman"/>
          <w:szCs w:val="20"/>
          <w:lang w:eastAsia="hr-HR"/>
        </w:rPr>
        <w:t xml:space="preserve">Sanja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Božičković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 iz Križevaca, </w:t>
      </w:r>
      <w:proofErr w:type="spellStart"/>
      <w:r w:rsidRPr="00AF57C9">
        <w:rPr>
          <w:rFonts w:cs="Times New Roman" w:eastAsia="Times New Roman"/>
          <w:szCs w:val="20"/>
          <w:lang w:eastAsia="hr-HR"/>
        </w:rPr>
        <w:t>Pušća</w:t>
      </w:r>
      <w:proofErr w:type="spellEnd"/>
      <w:r w:rsidRPr="00AF57C9">
        <w:rPr>
          <w:rFonts w:cs="Times New Roman" w:eastAsia="Times New Roman"/>
          <w:szCs w:val="20"/>
          <w:lang w:eastAsia="hr-HR"/>
        </w:rPr>
        <w:t xml:space="preserve"> 43, </w:t>
      </w:r>
      <w:r w:rsidRPr="00AF57C9">
        <w:rPr>
          <w:rFonts w:cs="Times New Roman" w:eastAsia="Calibri"/>
          <w:szCs w:val="20"/>
          <w:lang w:eastAsia="hr-HR"/>
        </w:rPr>
        <w:t xml:space="preserve">dok iz prijedloga Financijske agencije proizlazi da na dan 16. ožujka 2016. dužnik u Očevidniku redoslijeda osnova za plaćanje ima evidentirane neizvršene osnove za plaćanje u neprekinutom razdoblju od 120 dana. 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Sanju </w:t>
      </w:r>
      <w:proofErr w:type="spellStart"/>
      <w:r w:rsidRPr="00AF57C9">
        <w:rPr>
          <w:rFonts w:cs="Times New Roman" w:eastAsia="Calibri"/>
          <w:szCs w:val="20"/>
          <w:lang w:eastAsia="hr-HR"/>
        </w:rPr>
        <w:t>Božičković</w:t>
      </w:r>
      <w:proofErr w:type="spellEnd"/>
      <w:r w:rsidRPr="00AF57C9">
        <w:rPr>
          <w:rFonts w:cs="Times New Roman" w:eastAsia="Calibri"/>
          <w:szCs w:val="20"/>
          <w:lang w:eastAsia="hr-HR"/>
        </w:rPr>
        <w:t xml:space="preserve"> postojala istekom razdoblja od </w:t>
      </w:r>
      <w:r w:rsidRPr="00AF57C9">
        <w:rPr>
          <w:rFonts w:cs="Times New Roman" w:eastAsia="Calibri"/>
          <w:szCs w:val="20"/>
          <w:lang w:eastAsia="hr-HR"/>
        </w:rPr>
        <w:lastRenderedPageBreak/>
        <w:t>60 dana i ona je najkasnije u daljnjem roku od 21 dana bila dužna podnijeti prijedlog za pokretanje stečajnog postupka, što nije učinila.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AF57C9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AF57C9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AF57C9">
        <w:rPr>
          <w:rFonts w:cs="Times New Roman" w:eastAsia="Calibri"/>
          <w:szCs w:val="20"/>
          <w:lang w:eastAsia="hr-HR"/>
        </w:rPr>
        <w:t>toč</w:t>
      </w:r>
      <w:proofErr w:type="spellEnd"/>
      <w:r w:rsidRPr="00AF57C9">
        <w:rPr>
          <w:rFonts w:cs="Times New Roman" w:eastAsia="Calibri"/>
          <w:szCs w:val="20"/>
          <w:lang w:eastAsia="hr-HR"/>
        </w:rPr>
        <w:t>. II.–IV. izreke.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>U Bjelovaru, 5. prosinca 2017.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AF57C9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F57C9" w:rsidP="00AF57C9" w:rsidR="00AF57C9" w:rsidRPr="00AF57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F57C9" w:rsidP="00AF57C9" w:rsidR="00AF57C9" w:rsidRPr="00AF57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F57C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57C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57C9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F57C9" w:rsidP="00AF57C9" w:rsidR="00AF57C9" w:rsidRPr="00AF5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7C9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82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St-315/2017-5</izvorni_sadrzaj>
    <derivirana_varijabla naziv="DomainObject.Oznaka_1">St-315/2017-5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BREND B.S. jednostavno društvo s ograničenom odgovornošću za  ugostiteljstvo, trgovinu i usluge zastupanog po punomoćniku Sanja Božičković</izvorni_sadrzaj>
    <derivirana_varijabla naziv="DomainObject.Predmet.ProtustrankaFormated_1">  BREND B.S. jednostavno društvo s ograničenom odgovornošću za  ugostiteljstvo, trgovinu i usluge zastupanog po punomoćniku Sanja Božičković</derivirana_varijabla>
  </DomainObject.Predmet.ProtustrankaFormated>
  <DomainObject.Predmet.ProtustrankaFormatedOIB>
    <izvorni_sadrzaj>  BREND B.S. jednostavno društvo s ograničenom odgovornošću za  ugostiteljstvo, trgovinu i usluge, OIB 82740134260 zastupanog po punomoćniku Sanja Božičković</izvorni_sadrzaj>
    <derivirana_varijabla naziv="DomainObject.Predmet.ProtustrankaFormatedOIB_1">  BREND B.S. jednostavno društvo s ograničenom odgovornošću za  ugostiteljstvo, trgovinu i usluge, OIB 82740134260 zastupanog po punomoćniku Sanja Božičković</derivirana_varijabla>
  </DomainObject.Predmet.ProtustrankaFormatedOIB>
  <DomainObject.Predmet.ProtustrankaFormatedWithAdress>
    <izvorni_sadrzaj> BREND B.S. jednostavno društvo s ograničenom odgovornošću za  ugostiteljstvo, trgovinu i usluge, Ulica bana Josipa Jelačića 44, 48260 Križevci zastupanog po punomoćniku Sanja Božičković</izvorni_sadrzaj>
    <derivirana_varijabla naziv="DomainObject.Predmet.ProtustrankaFormatedWithAdress_1"> BREND B.S. jednostavno društvo s ograničenom odgovornošću za  ugostiteljstvo, trgovinu i usluge, Ulica bana Josipa Jelačića 44, 48260 Križevci zastupanog po punomoćniku Sanja Božičković</derivirana_varijabla>
  </DomainObject.Predmet.ProtustrankaFormatedWithAdress>
  <DomainObject.Predmet.ProtustrankaFormatedWithAdressOIB>
    <izvorni_sadrzaj> BREND B.S. jednostavno društvo s ograničenom odgovornošću za  ugostiteljstvo, trgovinu i usluge, OIB 82740134260, Ulica bana Josipa Jelačića 44, 48260 Križevci zastupanog po punomoćniku Sanja Božičković</izvorni_sadrzaj>
    <derivirana_varijabla naziv="DomainObject.Predmet.ProtustrankaFormatedWithAdressOIB_1"> BREND B.S. jednostavno društvo s ograničenom odgovornošću za  ugostiteljstvo, trgovinu i usluge, OIB 82740134260, Ulica bana Josipa Jelačića 44, 48260 Križevci zastupanog po punomoćniku Sanja Božičković</derivirana_varijabla>
  </DomainObject.Predmet.ProtustrankaFormatedWithAdressOIB>
  <DomainObject.Predmet.ProtustrankaWithAdress>
    <izvorni_sadrzaj>BREND B.S. jednostavno društvo s ograničenom odgovornošću za  ugostiteljstvo, trgovinu i usluge Ulica bana Josipa Jelačića 44, 48260 Križevci</izvorni_sadrzaj>
    <derivirana_varijabla naziv="DomainObject.Predmet.ProtustrankaWithAdress_1">BREND B.S. jednostavno društvo s ograničenom odgovornošću za  ugostiteljstvo, trgovinu i usluge Ulica bana Josipa Jelačića 44, 48260 Križevci</derivirana_varijabla>
  </DomainObject.Predmet.ProtustrankaWithAdress>
  <DomainObject.Predmet.ProtustrankaWithAdressOIB>
    <izvorni_sadrzaj>BREND B.S. jednostavno društvo s ograničenom odgovornošću za  ugostiteljstvo, trgovinu i usluge, OIB 82740134260, Ulica bana Josipa Jelačića 44, 48260 Križevci</izvorni_sadrzaj>
    <derivirana_varijabla naziv="DomainObject.Predmet.ProtustrankaWithAdressOIB_1">BREND B.S. jednostavno društvo s ograničenom odgovornošću za  ugostiteljstvo, trgovinu i usluge, OIB 82740134260, Ulica bana Josipa Jelačića 44, 48260 Križevci</derivirana_varijabla>
  </DomainObject.Predmet.ProtustrankaWithAdressOIB>
  <DomainObject.Predmet.ProtustrankaNazivFormated>
    <izvorni_sadrzaj>BREND B.S. jednostavno društvo s ograničenom odgovornošću za  ugostiteljstvo, trgovinu i usluge</izvorni_sadrzaj>
    <derivirana_varijabla naziv="DomainObject.Predmet.ProtustrankaNazivFormated_1">BREND B.S. jednostavno društvo s ograničenom odgovornošću za  ugostiteljstvo, trgovinu i usluge</derivirana_varijabla>
  </DomainObject.Predmet.ProtustrankaNazivFormated>
  <DomainObject.Predmet.ProtustrankaNazivFormatedOIB>
    <izvorni_sadrzaj>BREND B.S. jednostavno društvo s ograničenom odgovornošću za  ugostiteljstvo, trgovinu i usluge, OIB 82740134260</izvorni_sadrzaj>
    <derivirana_varijabla naziv="DomainObject.Predmet.ProtustrankaNazivFormatedOIB_1">BREND B.S. jednostavno društvo s ograničenom odgovornošću za  ugostiteljstvo, trgovinu i usluge, OIB 82740134260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BREND B.S. jednostavno društvo s ograničenom odgovornošću za  ugostiteljstvo, trgovinu i usluge zastupanog po punomoćniku Sanja Božičković</item>
    </izvorni_sadrzaj>
    <derivirana_varijabla naziv="DomainObject.Predmet.ProtuStrankaListFormated_1">
      <item>BREND B.S. jednostavno društvo s ograničenom odgovornošću za  ugostiteljstvo, trgovinu i usluge zastupanog po punomoćniku Sanja Božičković</item>
    </derivirana_varijabla>
  </DomainObject.Predmet.ProtuStrankaListFormated>
  <DomainObject.Predmet.ProtuStrankaListFormatedOIB>
    <izvorni_sadrzaj>
      <item>BREND B.S. jednostavno društvo s ograničenom odgovornošću za  ugostiteljstvo, trgovinu i usluge, OIB 82740134260 zastupanog po punomoćniku Sanja Božičković</item>
    </izvorni_sadrzaj>
    <derivirana_varijabla naziv="DomainObject.Predmet.ProtuStrankaListFormatedOIB_1">
      <item>BREND B.S. jednostavno društvo s ograničenom odgovornošću za  ugostiteljstvo, trgovinu i usluge, OIB 82740134260 zastupanog po punomoćniku Sanja Božičković</item>
    </derivirana_varijabla>
  </DomainObject.Predmet.ProtuStrankaListFormatedOIB>
  <DomainObject.Predmet.ProtuStrankaListFormatedWithAdress>
    <izvorni_sadrzaj>
      <item>BREND B.S. jednostavno društvo s ograničenom odgovornošću za  ugostiteljstvo, trgovinu i usluge, Ulica bana Josipa Jelačića 44, 48260 Križevci zastupanog po punomoćniku Sanja Božičković</item>
    </izvorni_sadrzaj>
    <derivirana_varijabla naziv="DomainObject.Predmet.ProtuStrankaListFormatedWithAdress_1">
      <item>BREND B.S. jednostavno društvo s ograničenom odgovornošću za  ugostiteljstvo, trgovinu i usluge, Ulica bana Josipa Jelačića 44, 48260 Križevci zastupanog po punomoćniku Sanja Božičković</item>
    </derivirana_varijabla>
  </DomainObject.Predmet.ProtuStrankaListFormatedWithAdress>
  <DomainObject.Predmet.ProtuStrankaListFormatedWithAdressOIB>
    <izvorni_sadrzaj>
      <item>BREND B.S. jednostavno društvo s ograničenom odgovornošću za  ugostiteljstvo, trgovinu i usluge, OIB 82740134260, Ulica bana Josipa Jelačića 44, 48260 Križevci zastupanog po punomoćniku Sanja Božičković</item>
    </izvorni_sadrzaj>
    <derivirana_varijabla naziv="DomainObject.Predmet.ProtuStrankaListFormatedWithAdressOIB_1">
      <item>BREND B.S. jednostavno društvo s ograničenom odgovornošću za  ugostiteljstvo, trgovinu i usluge, OIB 82740134260, Ulica bana Josipa Jelačića 44, 48260 Križevci zastupanog po punomoćniku Sanja Božičković</item>
    </derivirana_varijabla>
  </DomainObject.Predmet.ProtuStrankaListFormatedWithAdressOIB>
  <DomainObject.Predmet.ProtuStrankaListNazivFormated>
    <izvorni_sadrzaj>
      <item>BREND B.S. jednostavno društvo s ograničenom odgovornošću za  ugostiteljstvo, trgovinu i usluge</item>
    </izvorni_sadrzaj>
    <derivirana_varijabla naziv="DomainObject.Predmet.ProtuStrankaListNazivFormated_1">
      <item>BREND B.S. jednostavno društvo s ograničenom odgovornošću za  ugostiteljstvo, trgovinu i usluge</item>
    </derivirana_varijabla>
  </DomainObject.Predmet.ProtuStrankaListNazivFormated>
  <DomainObject.Predmet.ProtuStrankaListNazivFormatedOIB>
    <izvorni_sadrzaj>
      <item>BREND B.S. jednostavno društvo s ograničenom odgovornošću za  ugostiteljstvo, trgovinu i usluge, OIB 82740134260</item>
    </izvorni_sadrzaj>
    <derivirana_varijabla naziv="DomainObject.Predmet.ProtuStrankaListNazivFormatedOIB_1">
      <item>BREND B.S. jednostavno društvo s ograničenom odgovornošću za  ugostiteljstvo, trgovinu i usluge, OIB 82740134260</item>
    </derivirana_varijabla>
  </DomainObject.Predmet.ProtuStrankaListNazivFormatedOIB>
  <DomainObject.Predmet.OstaliListFormated>
    <izvorni_sadrzaj>
      <item>Sudski registar</item>
      <item>Sanja Božičković punomoćnik sudionika u postupku BREND B.S. jednostavno društvo s ograničenom odgovornošću za  ugostiteljstvo, trgovinu i usluge</item>
    </izvorni_sadrzaj>
    <derivirana_varijabla naziv="DomainObject.Predmet.OstaliListFormated_1">
      <item>Sudski registar</item>
      <item>Sanja Božičković punomoćnik sudionika u postupku BREND B.S. jednostavno društvo s ograničenom odgovornošću za  ugostiteljstvo, trgovinu i usluge</item>
    </derivirana_varijabla>
  </DomainObject.Predmet.OstaliListFormated>
  <DomainObject.Predmet.OstaliListFormatedOIB>
    <izvorni_sadrzaj>
      <item>Sudski registar</item>
      <item>Sanja Božičković, OIB 11316560608 punomoćnik sudionika u postupku BREND B.S. jednostavno društvo s ograničenom odgovornošću za  ugostiteljstvo, trgovinu i usluge</item>
    </izvorni_sadrzaj>
    <derivirana_varijabla naziv="DomainObject.Predmet.OstaliListFormatedOIB_1">
      <item>Sudski registar</item>
      <item>Sanja Božičković, OIB 11316560608 punomoćnik sudionika u postupku BREND B.S. jednostavno društvo s ograničenom odgovornošću za  ugostiteljstvo, trgovinu i usluge</item>
    </derivirana_varijabla>
  </DomainObject.Predmet.OstaliListFormatedOIB>
  <DomainObject.Predmet.OstaliListFormatedWithAdress>
    <izvorni_sadrzaj>
      <item>Sudski registar</item>
      <item>Sanja Božičković, Pušća 43, 48260 Križevci punomoćnik sudionika u postupku BREND B.S. jednostavno društvo s ograničenom odgovornošću za  ugostiteljstvo, trgovinu i usluge</item>
    </izvorni_sadrzaj>
    <derivirana_varijabla naziv="DomainObject.Predmet.OstaliListFormatedWithAdress_1">
      <item>Sudski registar</item>
      <item>Sanja Božičković, Pušća 43, 48260 Križevci punomoćnik sudionika u postupku BREND B.S. jednostavno društvo s ograničenom odgovornošću za  ugostiteljstvo, trgovinu i usluge</item>
    </derivirana_varijabla>
  </DomainObject.Predmet.OstaliListFormatedWithAdress>
  <DomainObject.Predmet.OstaliListFormatedWithAdressOIB>
    <izvorni_sadrzaj>
      <item>Sudski registar</item>
      <item>Sanja Božičković, OIB 11316560608, Pušća 43, 48260 Križevci punomoćnik sudionika u postupku BREND B.S. jednostavno društvo s ograničenom odgovornošću za  ugostiteljstvo, trgovinu i usluge</item>
    </izvorni_sadrzaj>
    <derivirana_varijabla naziv="DomainObject.Predmet.OstaliListFormatedWithAdressOIB_1">
      <item>Sudski registar</item>
      <item>Sanja Božičković, OIB 11316560608, Pušća 43, 48260 Križevci punomoćnik sudionika u postupku BREND B.S. jednostavno društvo s ograničenom odgovornošću za  ugostiteljstvo, trgovinu i usluge</item>
    </derivirana_varijabla>
  </DomainObject.Predmet.OstaliListFormatedWithAdressOIB>
  <DomainObject.Predmet.OstaliListNazivFormated>
    <izvorni_sadrzaj>
      <item>Sudski registar</item>
      <item>Sanja Božičković</item>
    </izvorni_sadrzaj>
    <derivirana_varijabla naziv="DomainObject.Predmet.OstaliListNazivFormated_1">
      <item>Sudski registar</item>
      <item>Sanja Božičković</item>
    </derivirana_varijabla>
  </DomainObject.Predmet.OstaliListNazivFormated>
  <DomainObject.Predmet.OstaliListNazivFormatedOIB>
    <izvorni_sadrzaj>
      <item>Sudski registar</item>
      <item>Sanja Božičković, OIB 11316560608</item>
    </izvorni_sadrzaj>
    <derivirana_varijabla naziv="DomainObject.Predmet.OstaliListNazivFormatedOIB_1">
      <item>Sudski registar</item>
      <item>Sanja Božičković, OIB 11316560608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St-315/2017-5</izvorni_sadrzaj>
    <derivirana_varijabla naziv="DomainObject.PoslovniBrojDokumenta_1">St-315/2017-5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BREND B.S. jednostavno društvo s ograničenom odgovornošću za  ugostiteljstvo, trgovinu i usluge</izvorni_sadrzaj>
    <derivirana_varijabla naziv="DomainObject.Predmet.ProtustrankaIDrugi_1">BREND B.S. jednostavno društvo s ograničenom odgovornošću za  ugostiteljstvo,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BREND B.S. jednostavno društvo s ograničenom odgovornošću za  ugostiteljstvo, trgovinu i usluge, OIB 82740134260, Ulica bana Josipa Jelačića 44, 48260 Križevci</izvorni_sadrzaj>
    <derivirana_varijabla naziv="DomainObject.Predmet.ProtustrankaIDrugiAdressOIB_1">BREND B.S. jednostavno društvo s ograničenom odgovornošću za  ugostiteljstvo, trgovinu i usluge, OIB 82740134260, Ulica bana Josipa Jelačića 44,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BREND B.S. jednostavno društvo s ograničenom odgovornošću za  ugostiteljstvo, trgovinu i usluge</item>
      <item>Sudski registar</item>
      <item>Sanja Božičković</item>
    </izvorni_sadrzaj>
    <derivirana_varijabla naziv="DomainObject.Predmet.SudioniciListNaziv_1">
      <item>Financijska agencija, RC ZAGREB, Podružnica VARAŽDIN</item>
      <item>BREND B.S. jednostavno društvo s ograničenom odgovornošću za  ugostiteljstvo, trgovinu i usluge</item>
      <item>Sudski registar</item>
      <item>Sanja Božičković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BREND B.S. jednostavno društvo s ograničenom odgovornošću za  ugostiteljstvo, trgovinu i usluge, OIB 82740134260, Ulica bana Josipa Jelačića 44,48260 Križevci</item>
      <item>Sudski registar</item>
      <item>Sanja Božičković, OIB 11316560608, Pušća 43,48260 Križevci</item>
    </izvorni_sadrzaj>
    <derivirana_varijabla naziv="DomainObject.Predmet.SudioniciListAdressOIB_1">
      <item>Financijska agencija, RC ZAGREB, Podružnica VARAŽDIN, OIB 85821130368, A. Cesarca 2,42000 Varaždin</item>
      <item>BREND B.S. jednostavno društvo s ograničenom odgovornošću za  ugostiteljstvo, trgovinu i usluge, OIB 82740134260, Ulica bana Josipa Jelačića 44,48260 Križevci</item>
      <item>Sudski registar</item>
      <item>Sanja Božičković, OIB 11316560608, Pušća 43,48260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28599-5E6C-4000-B5CA-3B1FCD38B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1041</properties:Words>
  <properties:Characters>5853</properties:Characters>
  <properties:Lines>129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St-315/2017-5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