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1d20" w14:paraId="d5f1d20" w:rsidRDefault="00E56609" w:rsidP="00E56609" w:rsidR="00E5660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GUGA TRGOVINA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Pazin,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Zabrežani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Drndići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91 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56609">
        <w:rPr>
          <w:rFonts w:cs="Times New Roman" w:eastAsia="Times New Roman"/>
          <w:szCs w:val="24"/>
          <w:lang w:eastAsia="hr-HR"/>
        </w:rPr>
        <w:t>25793506588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56609">
        <w:rPr>
          <w:rFonts w:cs="Times New Roman" w:eastAsia="Times New Roman"/>
          <w:szCs w:val="24"/>
          <w:lang w:eastAsia="hr-HR"/>
        </w:rPr>
        <w:t>040294948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E56609" w:rsidP="00E56609" w:rsidR="00E5660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56609" w:rsidP="00E56609" w:rsidR="00E56609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56609" w:rsidP="00E56609" w:rsidR="00E56609" w:rsidRPr="001C2B01">
      <w:pPr>
        <w:ind w:firstLine="708"/>
        <w:rPr>
          <w:szCs w:val="24"/>
        </w:rPr>
      </w:pPr>
    </w:p>
    <w:p w:rsidRDefault="00E56609" w:rsidP="00E56609" w:rsidR="00E56609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GUGA TRGOVINA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Pazin,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Zabrežani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Drndići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91 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56609">
        <w:rPr>
          <w:rFonts w:cs="Times New Roman" w:eastAsia="Times New Roman"/>
          <w:szCs w:val="24"/>
          <w:lang w:eastAsia="hr-HR"/>
        </w:rPr>
        <w:t>25793506588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56609">
        <w:rPr>
          <w:rFonts w:cs="Times New Roman" w:eastAsia="Times New Roman"/>
          <w:szCs w:val="24"/>
          <w:lang w:eastAsia="hr-HR"/>
        </w:rPr>
        <w:t>040294948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56609" w:rsidP="00E56609" w:rsidR="00E56609" w:rsidRPr="001C2B01">
      <w:pPr>
        <w:ind w:firstLine="708"/>
        <w:rPr>
          <w:szCs w:val="24"/>
        </w:rPr>
      </w:pPr>
    </w:p>
    <w:p w:rsidRDefault="00E56609" w:rsidP="00E56609" w:rsidR="00E56609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7</w:t>
      </w:r>
      <w:r w:rsidRPr="001C2B01">
        <w:rPr>
          <w:szCs w:val="24"/>
        </w:rPr>
        <w:t>.</w:t>
      </w:r>
      <w:r>
        <w:rPr>
          <w:szCs w:val="24"/>
        </w:rPr>
        <w:t>732</w:t>
      </w:r>
      <w:r w:rsidRPr="001C2B01">
        <w:rPr>
          <w:szCs w:val="24"/>
        </w:rPr>
        <w:t>,</w:t>
      </w:r>
      <w:r>
        <w:rPr>
          <w:szCs w:val="24"/>
        </w:rPr>
        <w:t>62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56609" w:rsidP="00E56609" w:rsidR="00E56609" w:rsidRPr="001C2B01">
      <w:pPr>
        <w:rPr>
          <w:szCs w:val="24"/>
        </w:rPr>
      </w:pPr>
    </w:p>
    <w:p w:rsidRDefault="00E56609" w:rsidP="00E56609" w:rsidR="00E5660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Filip </w:t>
      </w:r>
      <w:proofErr w:type="spellStart"/>
      <w:r>
        <w:rPr>
          <w:rFonts w:cs="Times New Roman" w:eastAsia="Times New Roman"/>
          <w:szCs w:val="24"/>
          <w:lang w:eastAsia="hr-HR"/>
        </w:rPr>
        <w:t>Guga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E56609" w:rsidP="00E56609" w:rsidR="00E56609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56609" w:rsidP="00E56609" w:rsidR="00E5660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E56609" w:rsidP="00E56609" w:rsidR="00E56609" w:rsidRPr="001C2B01">
      <w:pPr>
        <w:ind w:firstLine="708"/>
        <w:rPr>
          <w:szCs w:val="24"/>
        </w:rPr>
      </w:pPr>
    </w:p>
    <w:p w:rsidRDefault="00E56609" w:rsidP="00E56609" w:rsidR="00E56609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56609" w:rsidP="00E56609" w:rsidR="00E56609" w:rsidRPr="001C2B01">
      <w:pPr>
        <w:ind w:firstLine="708"/>
        <w:rPr>
          <w:szCs w:val="24"/>
        </w:rPr>
      </w:pPr>
    </w:p>
    <w:p w:rsidRDefault="00E56609" w:rsidP="00E56609" w:rsidR="00E56609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E56609" w:rsidP="00E56609" w:rsidR="00E56609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E56609" w:rsidP="00E56609" w:rsidR="00E56609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64220D">
        <w:rPr>
          <w:szCs w:val="24"/>
        </w:rPr>
        <w:t xml:space="preserve">, v. r. </w:t>
      </w:r>
    </w:p>
    <w:p w:rsidRDefault="00E56609" w:rsidP="00E56609" w:rsidR="00E56609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E56609" w:rsidP="00375ECE" w:rsidR="00711916" w:rsidRPr="00375ECE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711916" w:rsidRPr="00375ECE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609" w:rsidP="00E56609" w:rsidR="00E56609">
      <w:r>
        <w:separator/>
      </w:r>
    </w:p>
  </w:endnote>
  <w:endnote w:id="0" w:type="continuationSeparator">
    <w:p w:rsidRDefault="00E56609" w:rsidP="00E56609" w:rsidR="00E56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609" w:rsidP="00E56609" w:rsidR="00E56609">
      <w:r>
        <w:separator/>
      </w:r>
    </w:p>
  </w:footnote>
  <w:footnote w:id="0" w:type="continuationSeparator">
    <w:p w:rsidRDefault="00E56609" w:rsidP="00E56609" w:rsidR="00E566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609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75ECE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609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15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026"/>
    <w:rsid w:val="00375ECE"/>
    <w:rsid w:val="0064220D"/>
    <w:rsid w:val="00711916"/>
    <w:rsid w:val="00934026"/>
    <w:rsid w:val="00E5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60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60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5660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66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660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2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2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20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2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2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60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60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5660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66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660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2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2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20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2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2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GUGA TRGOVINA j.d.o.o. PAZIN</izvorni_sadrzaj>
    <derivirana_varijabla naziv="DomainObject.Predmet.ProtustrankaFormated_1">  GUGA TRGOVINA j.d.o.o. PAZIN</derivirana_varijabla>
  </DomainObject.Predmet.ProtustrankaFormated>
  <DomainObject.Predmet.ProtustrankaFormatedOIB>
    <izvorni_sadrzaj>  GUGA TRGOVINA j.d.o.o. PAZIN, OIB 25793506588</izvorni_sadrzaj>
    <derivirana_varijabla naziv="DomainObject.Predmet.ProtustrankaFormatedOIB_1">  GUGA TRGOVINA j.d.o.o. PAZIN, OIB 25793506588</derivirana_varijabla>
  </DomainObject.Predmet.ProtustrankaFormatedOIB>
  <DomainObject.Predmet.ProtustrankaFormatedWithAdress>
    <izvorni_sadrzaj> GUGA TRGOVINA j.d.o.o. PAZIN, Zabrežani, Drndići 91 B, 52000 Pazin</izvorni_sadrzaj>
    <derivirana_varijabla naziv="DomainObject.Predmet.ProtustrankaFormatedWithAdress_1"> GUGA TRGOVINA j.d.o.o. PAZIN, Zabrežani, Drndići 91 B, 52000 Pazin</derivirana_varijabla>
  </DomainObject.Predmet.ProtustrankaFormatedWithAdress>
  <DomainObject.Predmet.ProtustrankaFormatedWithAdressOIB>
    <izvorni_sadrzaj> GUGA TRGOVINA j.d.o.o. PAZIN, OIB 25793506588, Zabrežani, Drndići 91 B, 52000 Pazin</izvorni_sadrzaj>
    <derivirana_varijabla naziv="DomainObject.Predmet.ProtustrankaFormatedWithAdressOIB_1"> GUGA TRGOVINA j.d.o.o. PAZIN, OIB 25793506588, Zabrežani, Drndići 91 B, 52000 Pazin</derivirana_varijabla>
  </DomainObject.Predmet.ProtustrankaFormatedWithAdressOIB>
  <DomainObject.Predmet.ProtustrankaWithAdress>
    <izvorni_sadrzaj>GUGA TRGOVINA j.d.o.o. PAZIN Zabrežani, Drndići 91 B, 52000 Pazin</izvorni_sadrzaj>
    <derivirana_varijabla naziv="DomainObject.Predmet.ProtustrankaWithAdress_1">GUGA TRGOVINA j.d.o.o. PAZIN Zabrežani, Drndići 91 B, 52000 Pazin</derivirana_varijabla>
  </DomainObject.Predmet.ProtustrankaWithAdress>
  <DomainObject.Predmet.ProtustrankaWithAdressOIB>
    <izvorni_sadrzaj>GUGA TRGOVINA j.d.o.o. PAZIN, OIB 25793506588, Zabrežani, Drndići 91 B, 52000 Pazin</izvorni_sadrzaj>
    <derivirana_varijabla naziv="DomainObject.Predmet.ProtustrankaWithAdressOIB_1">GUGA TRGOVINA j.d.o.o. PAZIN, OIB 25793506588, Zabrežani, Drndići 91 B, 52000 Pazin</derivirana_varijabla>
  </DomainObject.Predmet.ProtustrankaWithAdressOIB>
  <DomainObject.Predmet.ProtustrankaNazivFormated>
    <izvorni_sadrzaj>GUGA TRGOVINA j.d.o.o. PAZIN</izvorni_sadrzaj>
    <derivirana_varijabla naziv="DomainObject.Predmet.ProtustrankaNazivFormated_1">GUGA TRGOVINA j.d.o.o. PAZIN</derivirana_varijabla>
  </DomainObject.Predmet.ProtustrankaNazivFormated>
  <DomainObject.Predmet.ProtustrankaNazivFormatedOIB>
    <izvorni_sadrzaj>GUGA TRGOVINA j.d.o.o. PAZIN, OIB 25793506588</izvorni_sadrzaj>
    <derivirana_varijabla naziv="DomainObject.Predmet.ProtustrankaNazivFormatedOIB_1">GUGA TRGOVINA j.d.o.o. PAZIN, OIB 25793506588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7732.62</izvorni_sadrzaj>
    <derivirana_varijabla naziv="DomainObject.Predmet.TrenutnaVrijednost_1">7732.62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GUGA TRGOVINA j.d.o.o. PAZIN</item>
    </izvorni_sadrzaj>
    <derivirana_varijabla naziv="DomainObject.Predmet.ProtuStrankaListFormated_1">
      <item>GUGA TRGOVINA j.d.o.o. PAZIN</item>
    </derivirana_varijabla>
  </DomainObject.Predmet.ProtuStrankaListFormated>
  <DomainObject.Predmet.ProtuStrankaListFormatedOIB>
    <izvorni_sadrzaj>
      <item>GUGA TRGOVINA j.d.o.o. PAZIN, OIB 25793506588</item>
    </izvorni_sadrzaj>
    <derivirana_varijabla naziv="DomainObject.Predmet.ProtuStrankaListFormatedOIB_1">
      <item>GUGA TRGOVINA j.d.o.o. PAZIN, OIB 25793506588</item>
    </derivirana_varijabla>
  </DomainObject.Predmet.ProtuStrankaListFormatedOIB>
  <DomainObject.Predmet.ProtuStrankaListFormatedWithAdress>
    <izvorni_sadrzaj>
      <item>GUGA TRGOVINA j.d.o.o. PAZIN, Zabrežani, Drndići 91 B, 52000 Pazin</item>
    </izvorni_sadrzaj>
    <derivirana_varijabla naziv="DomainObject.Predmet.ProtuStrankaListFormatedWithAdress_1">
      <item>GUGA TRGOVINA j.d.o.o. PAZIN, Zabrežani, Drndići 91 B, 52000 Pazin</item>
    </derivirana_varijabla>
  </DomainObject.Predmet.ProtuStrankaListFormatedWithAdress>
  <DomainObject.Predmet.ProtuStrankaListFormatedWithAdressOIB>
    <izvorni_sadrzaj>
      <item>GUGA TRGOVINA j.d.o.o. PAZIN, OIB 25793506588, Zabrežani, Drndići 91 B, 52000 Pazin</item>
    </izvorni_sadrzaj>
    <derivirana_varijabla naziv="DomainObject.Predmet.ProtuStrankaListFormatedWithAdressOIB_1">
      <item>GUGA TRGOVINA j.d.o.o. PAZIN, OIB 25793506588, Zabrežani, Drndići 91 B, 52000 Pazin</item>
    </derivirana_varijabla>
  </DomainObject.Predmet.ProtuStrankaListFormatedWithAdressOIB>
  <DomainObject.Predmet.ProtuStrankaListNazivFormated>
    <izvorni_sadrzaj>
      <item>GUGA TRGOVINA j.d.o.o. PAZIN</item>
    </izvorni_sadrzaj>
    <derivirana_varijabla naziv="DomainObject.Predmet.ProtuStrankaListNazivFormated_1">
      <item>GUGA TRGOVINA j.d.o.o. PAZIN</item>
    </derivirana_varijabla>
  </DomainObject.Predmet.ProtuStrankaListNazivFormated>
  <DomainObject.Predmet.ProtuStrankaListNazivFormatedOIB>
    <izvorni_sadrzaj>
      <item>GUGA TRGOVINA j.d.o.o. PAZIN, OIB 25793506588</item>
    </izvorni_sadrzaj>
    <derivirana_varijabla naziv="DomainObject.Predmet.ProtuStrankaListNazivFormatedOIB_1">
      <item>GUGA TRGOVINA j.d.o.o. PAZIN, OIB 25793506588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GUGA TRGOVINA j.d.o.o. PAZIN</izvorni_sadrzaj>
    <derivirana_varijabla naziv="DomainObject.Predmet.ProtustrankaIDrugi_1">GUGA TRGOVINA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GUGA TRGOVINA j.d.o.o. PAZIN, OIB 25793506588, Zabrežani, Drndići 91 B, 52000 Pazin</izvorni_sadrzaj>
    <derivirana_varijabla naziv="DomainObject.Predmet.ProtustrankaIDrugiAdressOIB_1">GUGA TRGOVINA j.d.o.o. PAZIN, OIB 25793506588, Zabrežani, Drndići 91 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GUGA TRGOVINA j.d.o.o. PAZIN</item>
    </izvorni_sadrzaj>
    <derivirana_varijabla naziv="DomainObject.Predmet.SudioniciListNaziv_1">
      <item>FINANCIJSKA AGENCIJA, RC RIJEKA, PODRUŽNICA PULA, PULA</item>
      <item>GUGA TRGOVINA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GUGA TRGOVINA j.d.o.o. PAZIN, OIB 25793506588, Zabrežani, Drndići 91 B,52000 Pazin</item>
    </izvorni_sadrzaj>
    <derivirana_varijabla naziv="DomainObject.Predmet.SudioniciListAdressOIB_1">
      <item>FINANCIJSKA AGENCIJA, RC RIJEKA, PODRUŽNICA PULA, PULA, OIB 85821130368, Giardini 5,52100 Pula</item>
      <item>GUGA TRGOVINA j.d.o.o. PAZIN, OIB 25793506588, Zabrežani, Drndići 91 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25793506588</item>
    </izvorni_sadrzaj>
    <derivirana_varijabla naziv="DomainObject.Predmet.SudioniciListNazivOIB_1">
      <item>, OIB 85821130368</item>
      <item>, OIB 25793506588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2691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2017-01-24T12:28:00Z</dcterms:created>
  <dc:creator>Morena Brajuha</dc:creator>
  <dc:description/>
  <cp:keywords/>
  <cp:lastModifiedBy>Morena Brajuha</cp:lastModifiedBy>
  <cp:lastPrinted>2017-01-24T13:08:00Z</cp:lastPrinted>
  <dcterms:modified xmlns:xsi="http://www.w3.org/2001/XMLSchema-instance" xsi:type="dcterms:W3CDTF">2017-01-25T13:42:00Z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