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380a" w14:paraId="dd5380a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2452D1">
        <w:t>4632/16-34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33508A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2452D1">
        <w:rPr>
          <w:lang w:val="pt-BR"/>
        </w:rPr>
        <w:t>PRIMERA AUTO d.o.o., OIB 57087046452, Zagreb, Travanjska 14</w:t>
      </w:r>
      <w:r w:rsidR="00DC268C" w:rsidRPr="0033508A">
        <w:t xml:space="preserve">, </w:t>
      </w:r>
      <w:r w:rsidR="002452D1">
        <w:t>20</w:t>
      </w:r>
      <w:r w:rsidR="00551F6D" w:rsidRPr="0033508A">
        <w:t>. prosinca 2017</w:t>
      </w:r>
      <w:r w:rsidR="00EB51F8" w:rsidRPr="0033508A">
        <w:rPr>
          <w:lang w:val="pt-BR"/>
        </w:rPr>
        <w:t>.</w:t>
      </w:r>
      <w:r w:rsidR="00EB51F8" w:rsidRPr="0033508A">
        <w:t>,</w:t>
      </w:r>
    </w:p>
    <w:p w:rsidRDefault="00C12410" w:rsidP="0023149C" w:rsidR="00C12410" w:rsidRPr="0033508A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9F45EF">
      <w:pPr>
        <w:jc w:val="both"/>
      </w:pPr>
      <w:r>
        <w:tab/>
        <w:t>I.</w:t>
      </w:r>
      <w:r w:rsidR="00551F6D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2452D1">
        <w:rPr>
          <w:lang w:val="pt-BR"/>
        </w:rPr>
        <w:t>PRIMERA AUTO d.o.o., OIB 57087046452, Zagreb, Travanjska 14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2452D1" w:rsidRPr="009F45EF">
        <w:t>20</w:t>
      </w:r>
      <w:r w:rsidR="00551F6D" w:rsidRPr="009F45EF">
        <w:t>. prosinca 2017</w:t>
      </w:r>
      <w:r w:rsidR="009C6B90" w:rsidRPr="009F45EF">
        <w:t>. u</w:t>
      </w:r>
      <w:r w:rsidR="00474B93" w:rsidRPr="009F45EF">
        <w:t xml:space="preserve"> </w:t>
      </w:r>
      <w:r w:rsidR="009F45EF">
        <w:t>15</w:t>
      </w:r>
      <w:r w:rsidR="0033508A" w:rsidRPr="009F45EF">
        <w:t>.</w:t>
      </w:r>
      <w:r w:rsidR="009F45EF">
        <w:t>0</w:t>
      </w:r>
      <w:r w:rsidR="0033508A" w:rsidRPr="009F45EF">
        <w:t>0</w:t>
      </w:r>
      <w:r w:rsidR="00C12410" w:rsidRPr="009F45EF">
        <w:t xml:space="preserve"> sati.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 w:rsidR="00551F6D">
        <w:t xml:space="preserve"> </w:t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posl. br. St-</w:t>
      </w:r>
      <w:r w:rsidR="002452D1">
        <w:t>4632/16-15</w:t>
      </w:r>
      <w:r w:rsidRPr="00DD6686">
        <w:t xml:space="preserve"> od </w:t>
      </w:r>
      <w:r w:rsidR="00551F6D">
        <w:t>24. ožujka 2017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2452D1">
        <w:t>Saša Stipić, OIB: 97773150091, Zagreb, Ladislava Štritofa 14</w:t>
      </w:r>
      <w:r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551F6D">
        <w:t xml:space="preserve"> </w:t>
      </w:r>
      <w:r w:rsidRPr="00DD6686">
        <w:t xml:space="preserve">Za stečajnog upravitelja </w:t>
      </w:r>
      <w:r w:rsidRPr="002D5660">
        <w:t>imenuje se</w:t>
      </w:r>
      <w:r w:rsidR="00551F6D">
        <w:t xml:space="preserve"> </w:t>
      </w:r>
      <w:r w:rsidR="002452D1">
        <w:t>Saša Stipić, OIB: 97773150091, Zagreb, Ladislava Štritofa 14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551F6D">
        <w:t xml:space="preserve"> </w:t>
      </w:r>
      <w:r w:rsidR="00C12410" w:rsidRPr="003A7D16">
        <w:t xml:space="preserve">Zaključuje se stečajni postupak </w:t>
      </w:r>
      <w:r w:rsidR="00830ADC" w:rsidRPr="00830ADC">
        <w:t xml:space="preserve">nad dužnikom </w:t>
      </w:r>
      <w:r w:rsidR="002452D1">
        <w:rPr>
          <w:lang w:val="pt-BR"/>
        </w:rPr>
        <w:t>PRIMERA AUTO d.o.o., OIB 57087046452, Zagreb, Travanjska 14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>
      <w:pPr>
        <w:jc w:val="both"/>
      </w:pPr>
    </w:p>
    <w:p w:rsidRDefault="00544175" w:rsidP="0023149C" w:rsidR="00544175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2452D1">
        <w:rPr>
          <w:lang w:val="pt-BR"/>
        </w:rPr>
        <w:t>PRIMERA AUTO d.o.o., OIB 57087046452, Zagreb, Travanjska 14</w:t>
      </w:r>
      <w:r w:rsidRPr="003A50F5">
        <w:rPr>
          <w:lang w:val="pt-BR"/>
        </w:rPr>
        <w:t>.</w:t>
      </w:r>
    </w:p>
    <w:p w:rsidRDefault="002452D1" w:rsidP="002452D1" w:rsidR="002452D1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452D1" w:rsidP="002452D1" w:rsidR="002452D1">
      <w:pPr>
        <w:pStyle w:val="Tijeloteksta"/>
        <w:ind w:firstLine="708"/>
      </w:pPr>
      <w:r w:rsidRPr="006E3364">
        <w:lastRenderedPageBreak/>
        <w:t xml:space="preserve">Financijska agencija, kao predlagatelj, navela je u prijedlogu za otvaranje stečajnog postupka kako dužnik na dan 24. svibnja 2016. u Očevidniku redoslijeda osnova za plaćanje ima evidentirane neizvršene osnove za plaćanje u neprekinutom razdoblju od 120 dana, u ukupnom iznosu od 23.356,01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2452D1">
        <w:t>13. srpnja</w:t>
      </w:r>
      <w:r w:rsidRPr="003A50F5">
        <w:t xml:space="preserve"> 2016. pokrenuo prethodni postupak nad dužnikom, a </w:t>
      </w:r>
      <w:r w:rsidRPr="003A50F5">
        <w:br/>
      </w:r>
      <w:r w:rsidR="002452D1">
        <w:t>15. rujna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551F6D">
        <w:t>24. ožujka 2017.</w:t>
      </w:r>
      <w:r w:rsidRPr="00BB10F5">
        <w:t xml:space="preserve"> imenovan je </w:t>
      </w:r>
      <w:r w:rsidR="002452D1">
        <w:t>Saša Stipić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2452D1" w:rsidR="002452D1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551F6D">
        <w:t>7. rujna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</w:t>
      </w:r>
      <w:r w:rsidR="00551F6D" w:rsidRPr="00F56D9E">
        <w:t>nesposobnost za plaćanje</w:t>
      </w:r>
      <w:r w:rsidR="002452D1" w:rsidRPr="002452D1">
        <w:t xml:space="preserve"> </w:t>
      </w:r>
      <w:r w:rsidR="002452D1" w:rsidRPr="006E3364">
        <w:t xml:space="preserve">i prezaduženost, da ne postoje izgledi za nastavak poslovanja dužnika, da dužnik nema imovinu dostatnu za namirenje stečajnog postupka </w:t>
      </w:r>
      <w:r w:rsidR="002452D1" w:rsidRPr="003A50F5">
        <w:t>te je predložio dužnikove vjerovnik</w:t>
      </w:r>
      <w:r w:rsidR="002452D1">
        <w:t>e</w:t>
      </w:r>
      <w:r w:rsidR="002452D1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2452D1">
        <w:t>18.155,00</w:t>
      </w:r>
      <w:r w:rsidR="002452D1" w:rsidRPr="003A50F5">
        <w:t xml:space="preserve"> kn i to za: </w:t>
      </w:r>
      <w:r w:rsidR="002452D1">
        <w:t>troškove prethodnog postupka u bruto iznosu od 5.000,00 kn, izrada pečata u iznosu od 150,00 kn, otvaranje računa u iznosu od 50,00 kn, troškovi platnog prometa u iznosu od 200,00 kn, troškovi poštarine u iznosu od 100,00 kn, troškovi knjigovodstva u iznosu od 3.600,00 kn, trošak nagrade stečajnog upravitelja u iznosu od 6.000,00 kn, trošak evidencije Državnog zavoda za statistiku  u iznosu od 55,00 kn i trošak arhiviranja u iznosu od 3.000,00 kn.</w:t>
      </w:r>
    </w:p>
    <w:p w:rsidRDefault="002452D1" w:rsidP="002452D1" w:rsidR="002452D1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3A50F5">
        <w:t xml:space="preserve"> FINE od </w:t>
      </w:r>
      <w:r>
        <w:t>10. svibnja</w:t>
      </w:r>
      <w:r w:rsidRPr="003A50F5">
        <w:t xml:space="preserve"> 201</w:t>
      </w:r>
      <w:r>
        <w:t>7</w:t>
      </w:r>
      <w:r w:rsidRPr="003A50F5">
        <w:t xml:space="preserve">. (list </w:t>
      </w:r>
      <w:r>
        <w:t>45</w:t>
      </w:r>
      <w:r w:rsidRPr="003A50F5">
        <w:t xml:space="preserve"> spisa) sud je utvrdio da </w:t>
      </w:r>
      <w:r>
        <w:t>je dužnik na dan 10. svibnja 2017. u Očevidniku redoslijeda osnova za plaćanje imao neizvršene osnove u neprekinutom razdoblju od 470 dana u ukupnom iznosu od 55.691,99 kn.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544175">
        <w:t>7. rujna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2452D1">
        <w:rPr>
          <w:lang w:val="pt-BR"/>
        </w:rPr>
        <w:t>18.155,00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544175">
        <w:t>7. rujna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2452D1">
        <w:rPr>
          <w:lang w:val="pt-BR"/>
        </w:rPr>
        <w:t>18.155,00</w:t>
      </w:r>
      <w:r w:rsidR="00563793" w:rsidRPr="003A50F5">
        <w:t xml:space="preserve">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lastRenderedPageBreak/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2452D1">
        <w:t>20</w:t>
      </w:r>
      <w:r w:rsidR="00544175">
        <w:t>. prosinca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754668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754668" w:rsidP="00C359B6" w:rsidR="00754668">
      <w:pPr>
        <w:pStyle w:val="Bezproreda"/>
        <w:ind w:left="4956"/>
        <w:jc w:val="right"/>
      </w:pPr>
      <w:r>
        <w:t>Za točnost otpravka - ovlašteni službenik</w:t>
      </w:r>
    </w:p>
    <w:p w:rsidRDefault="00754668" w:rsidP="00C359B6" w:rsidR="00754668">
      <w:pPr>
        <w:pStyle w:val="Bezproreda"/>
        <w:ind w:left="4956"/>
        <w:jc w:val="right"/>
      </w:pPr>
      <w:r>
        <w:t>Karmela Dolenc</w:t>
      </w:r>
    </w:p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668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2452D1">
          <w:t>4632/16-34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452D1"/>
    <w:rsid w:val="002B4737"/>
    <w:rsid w:val="002C25CA"/>
    <w:rsid w:val="002D5660"/>
    <w:rsid w:val="002E0229"/>
    <w:rsid w:val="002F255E"/>
    <w:rsid w:val="0033508A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3728A"/>
    <w:rsid w:val="00544175"/>
    <w:rsid w:val="005448EA"/>
    <w:rsid w:val="00551F6D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54668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D7867"/>
    <w:rsid w:val="009E4E4C"/>
    <w:rsid w:val="009F45EF"/>
    <w:rsid w:val="00A10181"/>
    <w:rsid w:val="00AD1CFD"/>
    <w:rsid w:val="00AE30AB"/>
    <w:rsid w:val="00B42CB3"/>
    <w:rsid w:val="00B6336F"/>
    <w:rsid w:val="00B7486C"/>
    <w:rsid w:val="00B8024A"/>
    <w:rsid w:val="00BB10F5"/>
    <w:rsid w:val="00BC2D5B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5466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5466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St-4632/2016</izvorni_sadrzaj>
    <derivirana_varijabla naziv="DomainObject.Predmet.OznakaBroj_1">St-4632/2016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PRIMERA AUTO d.o.o. zastupanog po punomoćniku Bruno Vizek</izvorni_sadrzaj>
    <derivirana_varijabla naziv="DomainObject.Predmet.ProtustrankaFormated_1">  PRIMERA AUTO d.o.o. zastupanog po punomoćniku Bruno Vizek</derivirana_varijabla>
  </DomainObject.Predmet.ProtustrankaFormated>
  <DomainObject.Predmet.ProtustrankaFormatedOIB>
    <izvorni_sadrzaj>  PRIMERA AUTO d.o.o., OIB 57087046452 zastupanog po punomoćniku Bruno Vizek</izvorni_sadrzaj>
    <derivirana_varijabla naziv="DomainObject.Predmet.ProtustrankaFormatedOIB_1">  PRIMERA AUTO d.o.o., OIB 57087046452 zastupanog po punomoćniku Bruno Vizek</derivirana_varijabla>
  </DomainObject.Predmet.ProtustrankaFormatedOIB>
  <DomainObject.Predmet.ProtustrankaFormatedWithAdress>
    <izvorni_sadrzaj> PRIMERA AUTO d.o.o., Travanjska 14, 10000 Zagreb zastupanog po punomoćniku Bruno Vizek</izvorni_sadrzaj>
    <derivirana_varijabla naziv="DomainObject.Predmet.ProtustrankaFormatedWithAdress_1"> PRIMERA AUTO d.o.o., Travanjska 14, 10000 Zagreb zastupanog po punomoćniku Bruno Vizek</derivirana_varijabla>
  </DomainObject.Predmet.ProtustrankaFormatedWithAdress>
  <DomainObject.Predmet.ProtustrankaFormatedWithAdressOIB>
    <izvorni_sadrzaj> PRIMERA AUTO d.o.o., OIB 57087046452, Travanjska 14, 10000 Zagreb zastupanog po punomoćniku Bruno Vizek</izvorni_sadrzaj>
    <derivirana_varijabla naziv="DomainObject.Predmet.ProtustrankaFormatedWithAdressOIB_1"> PRIMERA AUTO d.o.o., OIB 57087046452, Travanjska 14, 10000 Zagreb zastupanog po punomoćniku Bruno Vizek</derivirana_varijabla>
  </DomainObject.Predmet.ProtustrankaFormatedWithAdressOIB>
  <DomainObject.Predmet.ProtustrankaWithAdress>
    <izvorni_sadrzaj>PRIMERA AUTO d.o.o. Travanjska 14, 10000 Zagreb</izvorni_sadrzaj>
    <derivirana_varijabla naziv="DomainObject.Predmet.ProtustrankaWithAdress_1">PRIMERA AUTO d.o.o. Travanjska 14, 10000 Zagreb</derivirana_varijabla>
  </DomainObject.Predmet.ProtustrankaWithAdress>
  <DomainObject.Predmet.ProtustrankaWithAdressOIB>
    <izvorni_sadrzaj>PRIMERA AUTO d.o.o., OIB 57087046452, Travanjska 14, 10000 Zagreb</izvorni_sadrzaj>
    <derivirana_varijabla naziv="DomainObject.Predmet.ProtustrankaWithAdressOIB_1">PRIMERA AUTO d.o.o., OIB 57087046452, Travanjska 14, 10000 Zagreb</derivirana_varijabla>
  </DomainObject.Predmet.ProtustrankaWithAdressOIB>
  <DomainObject.Predmet.ProtustrankaNazivFormated>
    <izvorni_sadrzaj>PRIMERA AUTO d.o.o.</izvorni_sadrzaj>
    <derivirana_varijabla naziv="DomainObject.Predmet.ProtustrankaNazivFormated_1">PRIMERA AUTO d.o.o.</derivirana_varijabla>
  </DomainObject.Predmet.ProtustrankaNazivFormated>
  <DomainObject.Predmet.ProtustrankaNazivFormatedOIB>
    <izvorni_sadrzaj>PRIMERA AUTO d.o.o., OIB 57087046452</izvorni_sadrzaj>
    <derivirana_varijabla naziv="DomainObject.Predmet.ProtustrankaNazivFormatedOIB_1">PRIMERA AUTO d.o.o., OIB 57087046452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PRIMERA AUTO d.o.o. zastupanog po punomoćniku Bruno Vizek</item>
    </izvorni_sadrzaj>
    <derivirana_varijabla naziv="DomainObject.Predmet.ProtuStrankaListFormated_1">
      <item>PRIMERA AUTO d.o.o. zastupanog po punomoćniku Bruno Vizek</item>
    </derivirana_varijabla>
  </DomainObject.Predmet.ProtuStrankaListFormated>
  <DomainObject.Predmet.ProtuStrankaListFormatedOIB>
    <izvorni_sadrzaj>
      <item>PRIMERA AUTO d.o.o., OIB 57087046452 zastupanog po punomoćniku Bruno Vizek</item>
    </izvorni_sadrzaj>
    <derivirana_varijabla naziv="DomainObject.Predmet.ProtuStrankaListFormatedOIB_1">
      <item>PRIMERA AUTO d.o.o., OIB 57087046452 zastupanog po punomoćniku Bruno Vizek</item>
    </derivirana_varijabla>
  </DomainObject.Predmet.ProtuStrankaListFormatedOIB>
  <DomainObject.Predmet.ProtuStrankaListFormatedWithAdress>
    <izvorni_sadrzaj>
      <item>PRIMERA AUTO d.o.o., Travanjska 14, 10000 Zagreb zastupanog po punomoćniku Bruno Vizek</item>
    </izvorni_sadrzaj>
    <derivirana_varijabla naziv="DomainObject.Predmet.ProtuStrankaListFormatedWithAdress_1">
      <item>PRIMERA AUTO d.o.o., Travanjska 14, 10000 Zagreb zastupanog po punomoćniku Bruno Vizek</item>
    </derivirana_varijabla>
  </DomainObject.Predmet.ProtuStrankaListFormatedWithAdress>
  <DomainObject.Predmet.ProtuStrankaListFormatedWithAdressOIB>
    <izvorni_sadrzaj>
      <item>PRIMERA AUTO d.o.o., OIB 57087046452, Travanjska 14, 10000 Zagreb zastupanog po punomoćniku Bruno Vizek</item>
    </izvorni_sadrzaj>
    <derivirana_varijabla naziv="DomainObject.Predmet.ProtuStrankaListFormatedWithAdressOIB_1">
      <item>PRIMERA AUTO d.o.o., OIB 57087046452, Travanjska 14, 10000 Zagreb zastupanog po punomoćniku Bruno Vizek</item>
    </derivirana_varijabla>
  </DomainObject.Predmet.ProtuStrankaListFormatedWithAdressOIB>
  <DomainObject.Predmet.ProtuStrankaListNazivFormated>
    <izvorni_sadrzaj>
      <item>PRIMERA AUTO d.o.o.</item>
    </izvorni_sadrzaj>
    <derivirana_varijabla naziv="DomainObject.Predmet.ProtuStrankaListNazivFormated_1">
      <item>PRIMERA AUTO d.o.o.</item>
    </derivirana_varijabla>
  </DomainObject.Predmet.ProtuStrankaListNazivFormated>
  <DomainObject.Predmet.ProtuStrankaListNazivFormatedOIB>
    <izvorni_sadrzaj>
      <item>PRIMERA AUTO d.o.o., OIB 57087046452</item>
    </izvorni_sadrzaj>
    <derivirana_varijabla naziv="DomainObject.Predmet.ProtuStrankaListNazivFormatedOIB_1">
      <item>PRIMERA AUTO d.o.o., OIB 57087046452</item>
    </derivirana_varijabla>
  </DomainObject.Predmet.ProtuStrankaListNazivFormatedOIB>
  <DomainObject.Predmet.OstaliListFormated>
    <izvorni_sadrzaj>
      <item>Bruno Vizek punomoćnik sudionika u postupku PRIMERA AUTO d.o.o.</item>
      <item>Sberbank d.d.</item>
      <item>Saša Stipić</item>
    </izvorni_sadrzaj>
    <derivirana_varijabla naziv="DomainObject.Predmet.OstaliListFormated_1">
      <item>Bruno Vizek punomoćnik sudionika u postupku PRIMERA AUTO d.o.o.</item>
      <item>Sberbank d.d.</item>
      <item>Saša Stipić</item>
    </derivirana_varijabla>
  </DomainObject.Predmet.OstaliListFormated>
  <DomainObject.Predmet.OstaliListFormatedOIB>
    <izvorni_sadrzaj>
      <item>Bruno Vizek, OIB 71079870032 punomoćnik sudionika u postupku PRIMERA AUTO d.o.o.</item>
      <item>Sberbank d.d., OIB 78427478595</item>
      <item>Saša Stipić, OIB 97773150091</item>
    </izvorni_sadrzaj>
    <derivirana_varijabla naziv="DomainObject.Predmet.OstaliListFormatedOIB_1">
      <item>Bruno Vizek, OIB 71079870032 punomoćnik sudionika u postupku PRIMERA AUTO d.o.o.</item>
      <item>Sberbank d.d., OIB 78427478595</item>
      <item>Saša Stipić, OIB 97773150091</item>
    </derivirana_varijabla>
  </DomainObject.Predmet.OstaliListFormatedOIB>
  <DomainObject.Predmet.OstaliListFormatedWithAdress>
    <izvorni_sadrzaj>
      <item>Bruno Vizek, Ulica Augusta Piazze 9, 10000 Zagreb punomoćnik sudionika u postupku PRIMERA AUTO d.o.o.</item>
      <item>Sberbank d.d., Varšavska 9, 10000 Zagreb</item>
      <item>Saša Stipić, Ulica Ladislava Štritofa 14, 10000 Zagreb</item>
    </izvorni_sadrzaj>
    <derivirana_varijabla naziv="DomainObject.Predmet.OstaliListFormatedWithAdress_1">
      <item>Bruno Vizek, Ulica Augusta Piazze 9, 10000 Zagreb punomoćnik sudionika u postupku PRIMERA AUTO d.o.o.</item>
      <item>Sberbank d.d., Varšavska 9, 10000 Zagreb</item>
      <item>Saša Stipić, Ulica Ladislava Štritofa 14, 10000 Zagreb</item>
    </derivirana_varijabla>
  </DomainObject.Predmet.OstaliListFormatedWithAdress>
  <DomainObject.Predmet.OstaliListFormatedWithAdressOIB>
    <izvorni_sadrzaj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izvorni_sadrzaj>
    <derivirana_varijabla naziv="DomainObject.Predmet.OstaliListFormatedWithAdressOIB_1"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derivirana_varijabla>
  </DomainObject.Predmet.OstaliListFormatedWithAdressOIB>
  <DomainObject.Predmet.OstaliListNazivFormated>
    <izvorni_sadrzaj>
      <item>Bruno Vizek</item>
      <item>Sberbank d.d.</item>
      <item>Saša Stipić</item>
    </izvorni_sadrzaj>
    <derivirana_varijabla naziv="DomainObject.Predmet.OstaliListNazivFormated_1">
      <item>Bruno Vizek</item>
      <item>Sberbank d.d.</item>
      <item>Saša Stipić</item>
    </derivirana_varijabla>
  </DomainObject.Predmet.OstaliListNazivFormated>
  <DomainObject.Predmet.OstaliListNazivFormatedOIB>
    <izvorni_sadrzaj>
      <item>Bruno Vizek, OIB 71079870032</item>
      <item>Sberbank d.d., OIB 78427478595</item>
      <item>Saša Stipić, OIB 97773150091</item>
    </izvorni_sadrzaj>
    <derivirana_varijabla naziv="DomainObject.Predmet.OstaliListNazivFormatedOIB_1">
      <item>Bruno Vizek, OIB 71079870032</item>
      <item>Sberbank d.d., OIB 78427478595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PRIMERA AUTO d.o.o.</izvorni_sadrzaj>
    <derivirana_varijabla naziv="DomainObject.Predmet.ProtustrankaIDrugi_1">PRIMERA AUTO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PRIMERA AUTO d.o.o., OIB 57087046452, Travanjska 14, 10000 Zagreb</izvorni_sadrzaj>
    <derivirana_varijabla naziv="DomainObject.Predmet.ProtustrankaIDrugiAdressOIB_1">PRIMERA AUTO d.o.o., OIB 57087046452,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PRIMERA AUTO d.o.o.</item>
      <item>Bruno Vizek</item>
      <item>Sberbank d.d.</item>
      <item>Saša Stipić</item>
      <item>VJEROVNICI</item>
    </izvorni_sadrzaj>
    <derivirana_varijabla naziv="DomainObject.Predmet.SudioniciListNaziv_1">
      <item>FINA Regionalni centar Zagreb</item>
      <item>PRIMERA AUTO d.o.o.</item>
      <item>Bruno Vizek</item>
      <item>Sberbank d.d.</item>
      <item>Saša Stipić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57087046452</item>
      <item>, OIB 71079870032</item>
      <item>, OIB 78427478595</item>
      <item>, OIB 97773150091</item>
      <item>, OIB null</item>
    </izvorni_sadrzaj>
    <derivirana_varijabla naziv="DomainObject.Predmet.SudioniciListNazivOIB_1">
      <item>, OIB 85821130368</item>
      <item>, OIB 57087046452</item>
      <item>, OIB 71079870032</item>
      <item>, OIB 78427478595</item>
      <item>, OIB 97773150091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1104</properties:Words>
  <properties:Characters>6133</properties:Characters>
  <properties:Lines>120</properties:Lines>
  <properties:Paragraphs>35</properties:Paragraphs>
  <properties:TotalTime>139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2017-12-20T13:57:00Z</cp:lastPrinted>
  <dcterms:modified xmlns:xsi="http://www.w3.org/2001/XMLSchema-instance" xsi:type="dcterms:W3CDTF">2017-12-20T13:57:00Z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