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c08e" w14:paraId="c0ec08e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ED7E9F">
        <w:rPr>
          <w:szCs w:val="24"/>
        </w:rPr>
        <w:t>878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ED7E9F">
        <w:rPr>
          <w:szCs w:val="24"/>
        </w:rPr>
        <w:t>6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ED7E9F" w:rsidRPr="00ED7E9F">
        <w:t>KLIMATEHNIKA d.o.o., Čakovec, Preloška 36,  MBS: 070036780, OIB: 38939386910</w:t>
      </w:r>
      <w:r w:rsidR="000571E3" w:rsidRPr="007F7A65">
        <w:t xml:space="preserve">, dana </w:t>
      </w:r>
      <w:r w:rsidR="00A475BE">
        <w:t>22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ED7E9F">
        <w:t xml:space="preserve">KLIMATEHNIKA </w:t>
      </w:r>
      <w:r w:rsidR="00ED7E9F" w:rsidRPr="005C25C7">
        <w:t xml:space="preserve">d.o.o., </w:t>
      </w:r>
      <w:r w:rsidR="00ED7E9F">
        <w:t>Čakovec</w:t>
      </w:r>
      <w:r w:rsidR="00ED7E9F" w:rsidRPr="005C25C7">
        <w:t xml:space="preserve">, </w:t>
      </w:r>
      <w:r w:rsidR="00ED7E9F">
        <w:t>Preloška 36</w:t>
      </w:r>
      <w:r w:rsidR="00ED7E9F" w:rsidRPr="005C25C7">
        <w:t xml:space="preserve">,  MBS: </w:t>
      </w:r>
      <w:r w:rsidR="00ED7E9F" w:rsidRPr="005A41F3">
        <w:t>070036780</w:t>
      </w:r>
      <w:r w:rsidR="00ED7E9F" w:rsidRPr="005C25C7">
        <w:t xml:space="preserve">, OIB: </w:t>
      </w:r>
      <w:r w:rsidR="00ED7E9F" w:rsidRPr="005A41F3">
        <w:t>38939386910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A475BE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ED7E9F">
        <w:t xml:space="preserve">KLIMATEHNIKA </w:t>
      </w:r>
      <w:r w:rsidR="00ED7E9F" w:rsidRPr="005C25C7">
        <w:t xml:space="preserve">d.o.o., </w:t>
      </w:r>
      <w:r w:rsidR="00ED7E9F">
        <w:t>Čakovec</w:t>
      </w:r>
      <w:r w:rsidR="00ED7E9F" w:rsidRPr="005C25C7">
        <w:t xml:space="preserve">, </w:t>
      </w:r>
      <w:r w:rsidR="00ED7E9F">
        <w:t>Preloška 36</w:t>
      </w:r>
      <w:r w:rsidR="00ED7E9F" w:rsidRPr="005C25C7">
        <w:t xml:space="preserve">,  MBS: </w:t>
      </w:r>
      <w:r w:rsidR="00ED7E9F" w:rsidRPr="005A41F3">
        <w:t>070036780</w:t>
      </w:r>
      <w:r w:rsidR="00ED7E9F" w:rsidRPr="005C25C7">
        <w:t xml:space="preserve">, OIB: </w:t>
      </w:r>
      <w:r w:rsidR="00ED7E9F" w:rsidRPr="005A41F3">
        <w:t>38939386910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ED7E9F" w:rsidRPr="00ED7E9F">
        <w:t>Danijela Kramar Šeruga, Varaždin, Ivanečka 36, OIB: 17005838740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ED7E9F">
        <w:t xml:space="preserve">KLIMATEHNIKA </w:t>
      </w:r>
      <w:r w:rsidR="00ED7E9F" w:rsidRPr="005C25C7">
        <w:t xml:space="preserve">d.o.o., </w:t>
      </w:r>
      <w:r w:rsidR="00ED7E9F">
        <w:t>Čakovec</w:t>
      </w:r>
      <w:r w:rsidR="00ED7E9F" w:rsidRPr="005C25C7">
        <w:t xml:space="preserve">, </w:t>
      </w:r>
      <w:r w:rsidR="00ED7E9F">
        <w:t>Preloška 36</w:t>
      </w:r>
      <w:r w:rsidR="00ED7E9F" w:rsidRPr="005C25C7">
        <w:t xml:space="preserve">,  MBS: </w:t>
      </w:r>
      <w:r w:rsidR="00ED7E9F" w:rsidRPr="005A41F3">
        <w:t>070036780</w:t>
      </w:r>
      <w:r w:rsidR="00ED7E9F" w:rsidRPr="005C25C7">
        <w:t xml:space="preserve">, OIB: </w:t>
      </w:r>
      <w:r w:rsidR="00ED7E9F" w:rsidRPr="005A41F3">
        <w:t>38939386910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475BE">
        <w:rPr>
          <w:szCs w:val="24"/>
        </w:rPr>
        <w:t>2</w:t>
      </w:r>
      <w:r w:rsidR="00636184">
        <w:rPr>
          <w:szCs w:val="24"/>
        </w:rPr>
        <w:t>3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</w:t>
      </w:r>
      <w:r w:rsidR="00ED7E9F">
        <w:rPr>
          <w:szCs w:val="24"/>
        </w:rPr>
        <w:t xml:space="preserve"> je</w:t>
      </w:r>
      <w:r w:rsidR="000571E3" w:rsidRPr="007F7A65">
        <w:rPr>
          <w:szCs w:val="24"/>
        </w:rPr>
        <w:t xml:space="preserve">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ED7E9F">
        <w:rPr>
          <w:szCs w:val="24"/>
        </w:rPr>
        <w:t xml:space="preserve">iz kojeg proizlazi da dužnik nema imovinu koja bi bila dostatna za pokriće predvidivih troškova stečajnog postupka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A475BE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58718A" w:rsidR="00B7038C" w:rsidRPr="007F7A6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1B52FA"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636184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ED7E9F">
        <w:t xml:space="preserve">KLIMATEHNIKA </w:t>
      </w:r>
      <w:r w:rsidR="00ED7E9F" w:rsidRPr="005C25C7">
        <w:t xml:space="preserve">d.o.o., </w:t>
      </w:r>
      <w:r w:rsidR="00ED7E9F">
        <w:t>Čakovec</w:t>
      </w:r>
      <w:r w:rsidR="00ED7E9F" w:rsidRPr="005C25C7">
        <w:t xml:space="preserve">, </w:t>
      </w:r>
      <w:r w:rsidR="00ED7E9F">
        <w:t>Preloška 36</w:t>
      </w:r>
    </w:p>
    <w:p w:rsidRDefault="00A80348" w:rsidP="00636184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ED7E9F">
        <w:t>Ljiljana Pintarić-Mesarov</w:t>
      </w:r>
      <w:r w:rsidR="00ED7E9F" w:rsidRPr="005C25C7">
        <w:t xml:space="preserve">, </w:t>
      </w:r>
      <w:r w:rsidR="00ED7E9F">
        <w:t>Čakovec</w:t>
      </w:r>
      <w:r w:rsidR="00ED7E9F" w:rsidRPr="005C25C7">
        <w:t xml:space="preserve">, </w:t>
      </w:r>
      <w:r w:rsidR="00ED7E9F">
        <w:t>Travnička 57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ED7E9F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ED7E9F" w:rsidRPr="00ED7E9F">
        <w:t>Danijela Kramar Šeruga, Varaždin, Ivanečk</w:t>
      </w:r>
      <w:r w:rsidR="00ED7E9F">
        <w:t>a 36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718A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ED7E9F">
      <w:t>878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ED7E9F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57719"/>
    <w:rsid w:val="002A2B19"/>
    <w:rsid w:val="002A6059"/>
    <w:rsid w:val="00316060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8718A"/>
    <w:rsid w:val="005B2BAA"/>
    <w:rsid w:val="005B616A"/>
    <w:rsid w:val="005E243D"/>
    <w:rsid w:val="006040F5"/>
    <w:rsid w:val="0063224D"/>
    <w:rsid w:val="00636184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75BE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E72BA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D7E9F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1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1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1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1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1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1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1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1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 d.o.o. za proizvodnju ventilacijskih uređaja</izvorni_sadrzaj>
    <derivirana_varijabla naziv="DomainObject.Predmet.ProtustrankaFormated_1">  KLIMATEHNIKA d.o.o. za proizvodnju ventilacijskih uređaja</derivirana_varijabla>
  </DomainObject.Predmet.ProtustrankaFormated>
  <DomainObject.Predmet.ProtustrankaFormatedOIB>
    <izvorni_sadrzaj>  KLIMATEHNIKA d.o.o. za proizvodnju ventilacijskih uređaja, OIB 38939386910</izvorni_sadrzaj>
    <derivirana_varijabla naziv="DomainObject.Predmet.ProtustrankaFormatedOIB_1">  KLIMATEHNIKA d.o.o. za proizvodnju ventilacijskih uređaja, OIB 38939386910</derivirana_varijabla>
  </DomainObject.Predmet.ProtustrankaFormatedOIB>
  <DomainObject.Predmet.ProtustrankaFormatedWithAdress>
    <izvorni_sadrzaj> KLIMATEHNIKA d.o.o. za proizvodnju ventilacijskih uređaja, Preloška 36, 40000 Čakovec</izvorni_sadrzaj>
    <derivirana_varijabla naziv="DomainObject.Predmet.ProtustrankaFormatedWithAdress_1"> KLIMATEHNIKA d.o.o. za proizvodnju ventilacijskih uređaja, Preloška 36, 40000 Čakovec</derivirana_varijabla>
  </DomainObject.Predmet.ProtustrankaFormatedWithAdress>
  <DomainObject.Predmet.ProtustrankaFormatedWithAdressOIB>
    <izvorni_sadrzaj> KLIMATEHNIKA d.o.o. za proizvodnju ventilacijskih uređaja, OIB 38939386910, Preloška 36, 40000 Čakovec</izvorni_sadrzaj>
    <derivirana_varijabla naziv="DomainObject.Predmet.ProtustrankaFormatedWithAdressOIB_1"> KLIMATEHNIKA d.o.o. za proizvodnju ventilacijskih uređaja, OIB 38939386910, Preloška 36, 40000 Čakovec</derivirana_varijabla>
  </DomainObject.Predmet.ProtustrankaFormatedWithAdressOIB>
  <DomainObject.Predmet.ProtustrankaWithAdress>
    <izvorni_sadrzaj>KLIMATEHNIKA d.o.o. za proizvodnju ventilacijskih uređaja Preloška 36, 40000 Čakovec</izvorni_sadrzaj>
    <derivirana_varijabla naziv="DomainObject.Predmet.ProtustrankaWithAdress_1">KLIMATEHNIKA d.o.o. za proizvodnju ventilacijskih uređaja Preloška 36, 40000 Čakovec</derivirana_varijabla>
  </DomainObject.Predmet.ProtustrankaWithAdress>
  <DomainObject.Predmet.ProtustrankaWithAdressOIB>
    <izvorni_sadrzaj>KLIMATEHNIKA d.o.o. za proizvodnju ventilacijskih uređaja, OIB 38939386910, Preloška 36, 40000 Čakovec</izvorni_sadrzaj>
    <derivirana_varijabla naziv="DomainObject.Predmet.ProtustrankaWithAdressOIB_1">KLIMATEHNIKA d.o.o. za proizvodnju ventilacijskih uređaja, OIB 38939386910, Preloška 36, 40000 Čakovec</derivirana_varijabla>
  </DomainObject.Predmet.ProtustrankaWithAdressOIB>
  <DomainObject.Predmet.ProtustrankaNazivFormated>
    <izvorni_sadrzaj>KLIMATEHNIKA d.o.o. za proizvodnju ventilacijskih uređaja</izvorni_sadrzaj>
    <derivirana_varijabla naziv="DomainObject.Predmet.ProtustrankaNazivFormated_1">KLIMATEHNIKA d.o.o. za proizvodnju ventilacijskih uređaja</derivirana_varijabla>
  </DomainObject.Predmet.ProtustrankaNazivFormated>
  <DomainObject.Predmet.ProtustrankaNazivFormatedOIB>
    <izvorni_sadrzaj>KLIMATEHNIKA d.o.o. za proizvodnju ventilacijskih uređaja, OIB 38939386910</izvorni_sadrzaj>
    <derivirana_varijabla naziv="DomainObject.Predmet.ProtustrankaNazivFormatedOIB_1">KLIMATEHNIKA d.o.o. za proizvodnju ventilacijskih uređaja, OIB 38939386910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5768.24</izvorni_sadrzaj>
    <derivirana_varijabla naziv="DomainObject.Predmet.TrenutnaVrijednost_1">5768.24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 d.o.o. za proizvodnju ventilacijskih uređaja</item>
    </izvorni_sadrzaj>
    <derivirana_varijabla naziv="DomainObject.Predmet.ProtuStrankaListFormated_1">
      <item>KLIMATEHNIKA d.o.o. za proizvodnju ventilacijskih uređaja</item>
    </derivirana_varijabla>
  </DomainObject.Predmet.ProtuStrankaListFormated>
  <DomainObject.Predmet.ProtuStrankaListFormatedOIB>
    <izvorni_sadrzaj>
      <item>KLIMATEHNIKA d.o.o. za proizvodnju ventilacijskih uređaja, OIB 38939386910</item>
    </izvorni_sadrzaj>
    <derivirana_varijabla naziv="DomainObject.Predmet.ProtuStrankaListFormatedOIB_1">
      <item>KLIMATEHNIKA d.o.o. za proizvodnju ventilacijskih uređaja, OIB 38939386910</item>
    </derivirana_varijabla>
  </DomainObject.Predmet.ProtuStrankaListFormatedOIB>
  <DomainObject.Predmet.ProtuStrankaListFormatedWithAdress>
    <izvorni_sadrzaj>
      <item>KLIMATEHNIKA d.o.o. za proizvodnju ventilacijskih uređaja, Preloška 36, 40000 Čakovec</item>
    </izvorni_sadrzaj>
    <derivirana_varijabla naziv="DomainObject.Predmet.ProtuStrankaListFormatedWithAdress_1">
      <item>KLIMATEHNIKA d.o.o. za proizvodnju ventilacijskih uređaja, Preloška 36, 40000 Čakovec</item>
    </derivirana_varijabla>
  </DomainObject.Predmet.ProtuStrankaListFormatedWithAdress>
  <DomainObject.Predmet.ProtuStrankaListFormatedWithAdressOIB>
    <izvorni_sadrzaj>
      <item>KLIMATEHNIKA d.o.o. za proizvodnju ventilacijskih uređaja, OIB 38939386910, Preloška 36, 40000 Čakovec</item>
    </izvorni_sadrzaj>
    <derivirana_varijabla naziv="DomainObject.Predmet.ProtuStrankaListFormatedWithAdressOIB_1">
      <item>KLIMATEHNIKA d.o.o. za proizvodnju ventilacijskih uređaja, OIB 38939386910, Preloška 36, 40000 Čakovec</item>
    </derivirana_varijabla>
  </DomainObject.Predmet.ProtuStrankaListFormatedWithAdressOIB>
  <DomainObject.Predmet.ProtuStrankaListNazivFormated>
    <izvorni_sadrzaj>
      <item>KLIMATEHNIKA d.o.o. za proizvodnju ventilacijskih uređaja</item>
    </izvorni_sadrzaj>
    <derivirana_varijabla naziv="DomainObject.Predmet.ProtuStrankaListNazivFormated_1">
      <item>KLIMATEHNIKA d.o.o. za proizvodnju ventilacijskih uređaja</item>
    </derivirana_varijabla>
  </DomainObject.Predmet.ProtuStrankaListNazivFormated>
  <DomainObject.Predmet.ProtuStrankaListNazivFormatedOIB>
    <izvorni_sadrzaj>
      <item>KLIMATEHNIKA d.o.o. za proizvodnju ventilacijskih uređaja, OIB 38939386910</item>
    </izvorni_sadrzaj>
    <derivirana_varijabla naziv="DomainObject.Predmet.ProtuStrankaListNazivFormatedOIB_1">
      <item>KLIMATEHNIKA d.o.o. za proizvodnju ventilacijskih uređaja, OIB 38939386910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Porezna uprava - Ispostava Čakovec</item>
      <item>Županijsko državno odvjetništvo</item>
    </izvorni_sadrzaj>
    <derivirana_varijabla naziv="DomainObject.Predmet.OstaliListFormated_1">
      <item>E-oglasna ploča</item>
      <item>Sudski registar</item>
      <item>Ljiljana Pintarić-mesarov</item>
      <item>Porezna uprava - Ispostava Čakovec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Porezna uprava - Ispostava Čakovec</item>
      <item>Županijsko državno odvjetništvo</item>
    </izvorni_sadrzaj>
    <derivirana_varijabla naziv="DomainObject.Predmet.OstaliListFormatedOIB_1">
      <item>E-oglasna ploča</item>
      <item>Sudski registar</item>
      <item>Ljiljana Pintarić-mesarov, OIB 53749861609</item>
      <item>Porezna uprava - Ispostava Čakovec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Porezna uprava - Ispostava Čakovec, O. Keršovanija 11, 40000 Čakovec</item>
      <item>Županijsko državno odvjetništvo</item>
    </izvorni_sadrzaj>
    <derivirana_varijabla naziv="DomainObject.Predmet.OstaliListFormatedWithAdress_1">
      <item>E-oglasna ploča</item>
      <item>Sudski registar</item>
      <item>Ljiljana Pintarić-mesarov, Travnička 57, 40000 Čakovec</item>
      <item>Porezna uprava - Ispostava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Porezna uprava - Ispostava Čakovec, O. Keršovanija 11, 40000 Čakovec</item>
      <item>Županijsko državno odvjetništvo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Porezna uprava - Ispostava Čakovec, O. Keršovanija 11, 40000 Čakovec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Porezna uprava - Ispostava Čakovec</item>
      <item>Županijsko državno odvjetništvo</item>
    </izvorni_sadrzaj>
    <derivirana_varijabla naziv="DomainObject.Predmet.OstaliListNazivFormated_1">
      <item>E-oglasna ploča</item>
      <item>Sudski registar</item>
      <item>Ljiljana Pintarić-mesarov</item>
      <item>Porezna uprava - Ispostava Čakovec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Porezna uprava - Ispostava Čakovec</item>
      <item>Županijsko državno odvjetništvo</item>
    </izvorni_sadrzaj>
    <derivirana_varijabla naziv="DomainObject.Predmet.OstaliListNazivFormatedOIB_1">
      <item>E-oglasna ploča</item>
      <item>Sudski registar</item>
      <item>Ljiljana Pintarić-mesarov, OIB 53749861609</item>
      <item>Porezna uprava - Ispostava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 d.o.o. za proizvodnju ventilacijskih uređaja</izvorni_sadrzaj>
    <derivirana_varijabla naziv="DomainObject.Predmet.ProtustrankaIDrugi_1">KLIMATEHNIKA d.o.o. za proizvodnju ventilacijskih uređaja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 d.o.o. za proizvodnju ventilacijskih uređaja, OIB 38939386910, Preloška 36, 40000 Čakovec</izvorni_sadrzaj>
    <derivirana_varijabla naziv="DomainObject.Predmet.ProtustrankaIDrugiAdressOIB_1">KLIMATEHNIKA d.o.o. za proizvodnju ventilacijskih uređaja, OIB 38939386910, Preloška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 d.o.o. za proizvodnju ventilacijskih uređaja</item>
      <item>E-oglasna ploča</item>
      <item>Sudski registar</item>
      <item>Ljiljana Pintarić-mesarov</item>
      <item>Porezna uprava - Ispostava Čakovec</item>
      <item>Županijsko državno odvjetništvo</item>
    </izvorni_sadrzaj>
    <derivirana_varijabla naziv="DomainObject.Predmet.SudioniciListNaziv_1">
      <item>Financijska agencija</item>
      <item>KLIMATEHNIKA d.o.o. za proizvodnju ventilacijskih uređaja</item>
      <item>E-oglasna ploča</item>
      <item>Sudski registar</item>
      <item>Ljiljana Pintarić-mesarov</item>
      <item>Porezna uprava - Ispostava Čakovec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KLIMATEHNIKA d.o.o. za proizvodnju ventilacijskih uređaja, OIB 38939386910, Preloška 36,40000 Čakovec</item>
      <item>E-oglasna ploča</item>
      <item>Sudski registar</item>
      <item>Ljiljana Pintarić-mesarov, OIB 53749861609, Travnička 57,40000 Čakovec</item>
      <item>Porezna uprava - Ispostava Čakovec, O. Keršovanija 11,40000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KLIMATEHNIKA d.o.o. za proizvodnju ventilacijskih uređaja, OIB 38939386910, Preloška 36,40000 Čakovec</item>
      <item>E-oglasna ploča</item>
      <item>Sudski registar</item>
      <item>Ljiljana Pintarić-mesarov, OIB 53749861609, Travnička 57,40000 Čakovec</item>
      <item>Porezna uprava - Ispostava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38939386910</item>
      <item>, OIB null</item>
      <item>, OIB null</item>
      <item>, OIB 53749861609</item>
      <item>, OIB null</item>
      <item>, OIB null</item>
    </izvorni_sadrzaj>
    <derivirana_varijabla naziv="DomainObject.Predmet.SudioniciListNazivOIB_1">
      <item>, OIB 85821130368</item>
      <item>, OIB 38939386910</item>
      <item>, OIB null</item>
      <item>, OIB null</item>
      <item>, OIB 53749861609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2866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2016-01-22T09:49:00Z</dcterms:created>
  <dc:creator>Ljubica Makovec</dc:creator>
  <cp:lastModifiedBy>Nevenka Vuković</cp:lastModifiedBy>
  <cp:lastPrinted>2016-01-22T09:58:00Z</cp:lastPrinted>
  <dcterms:modified xmlns:xsi="http://www.w3.org/2001/XMLSchema-instance" xsi:type="dcterms:W3CDTF">2016-01-22T09:59:00Z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