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7798" w14:paraId="d647798" w:rsidRDefault="002D49EC" w:rsidP="003F6C53" w:rsidR="002D49EC" w:rsidRPr="0015005A">
      <w:pPr>
        <w15:collapsed w:val="false"/>
      </w:pPr>
      <w:bookmarkStart w:name="_GoBack" w:id="0"/>
      <w:bookmarkEnd w:id="0"/>
    </w:p>
    <w:p w:rsidRDefault="00FE4E4C" w:rsidP="003F6C53" w:rsidR="00FE4E4C" w:rsidRPr="0015005A"/>
    <w:p w:rsidRDefault="00721F79" w:rsidP="004B557B" w:rsidR="00721F79" w:rsidRPr="0015005A"/>
    <w:p w:rsidRDefault="003C5ED2" w:rsidP="004B557B" w:rsidR="003C5ED2" w:rsidRPr="0015005A"/>
    <w:p w:rsidRDefault="00721F79" w:rsidP="00721F79" w:rsidR="00721F79" w:rsidRPr="00295B1F">
      <w:pPr>
        <w:rPr>
          <w:bCs/>
        </w:rPr>
      </w:pPr>
      <w:r w:rsidRPr="00295B1F">
        <w:rPr>
          <w:bCs/>
        </w:rPr>
        <w:t>REPUBLIKA HRVATSKA</w:t>
      </w:r>
    </w:p>
    <w:p w:rsidRDefault="00721F79" w:rsidP="00721F79" w:rsidR="002B5525" w:rsidRPr="00295B1F">
      <w:r w:rsidRPr="00295B1F">
        <w:rPr>
          <w:bCs/>
        </w:rPr>
        <w:t>TRGOVAČKI SUD U ZADRU</w:t>
      </w:r>
      <w:r w:rsidRPr="00295B1F">
        <w:tab/>
      </w:r>
    </w:p>
    <w:p w:rsidRDefault="002B5525" w:rsidP="00721F79" w:rsidR="00721F79" w:rsidRPr="00295B1F">
      <w:r w:rsidRPr="00295B1F">
        <w:t>Dr. Franje Tuđmana 35</w:t>
      </w:r>
      <w:r w:rsidR="00721F79" w:rsidRPr="00295B1F">
        <w:tab/>
      </w:r>
      <w:r w:rsidR="00721F79" w:rsidRPr="00295B1F">
        <w:tab/>
      </w:r>
      <w:r w:rsidR="00721F79" w:rsidRPr="00295B1F">
        <w:tab/>
      </w:r>
      <w:r w:rsidR="00721F79" w:rsidRPr="00295B1F">
        <w:tab/>
      </w:r>
      <w:r w:rsidR="00721F79" w:rsidRPr="00295B1F">
        <w:tab/>
      </w:r>
    </w:p>
    <w:p w:rsidRDefault="002B5525" w:rsidP="0015005A" w:rsidR="002B5525" w:rsidRPr="00295B1F"/>
    <w:p w:rsidRDefault="00AA1AD1" w:rsidP="00AA1AD1" w:rsidR="00AA1AD1" w:rsidRPr="00295B1F">
      <w:pPr>
        <w:jc w:val="center"/>
        <w:rPr>
          <w:bCs/>
        </w:rPr>
      </w:pPr>
      <w:r w:rsidRPr="00295B1F">
        <w:rPr>
          <w:bCs/>
        </w:rPr>
        <w:t xml:space="preserve">R E P U B L I K A  H R V A T S KA </w:t>
      </w:r>
    </w:p>
    <w:p w:rsidRDefault="005A3991" w:rsidP="00721F79" w:rsidR="005A3991" w:rsidRPr="00295B1F">
      <w:pPr>
        <w:rPr>
          <w:bCs/>
        </w:rPr>
      </w:pPr>
    </w:p>
    <w:p w:rsidRDefault="0015005A" w:rsidP="0015005A" w:rsidR="002B5525" w:rsidRPr="00295B1F">
      <w:pPr>
        <w:jc w:val="center"/>
      </w:pPr>
      <w:r w:rsidRPr="00295B1F">
        <w:t xml:space="preserve">Z A K LJ U Č A K </w:t>
      </w:r>
    </w:p>
    <w:p w:rsidRDefault="0015005A" w:rsidP="0015005A" w:rsidR="0015005A" w:rsidRPr="00295B1F">
      <w:pPr>
        <w:jc w:val="center"/>
      </w:pPr>
    </w:p>
    <w:p w:rsidRDefault="00D66D57" w:rsidP="00D66D57" w:rsidR="00D66D57" w:rsidRPr="00A11249">
      <w:pPr>
        <w:ind w:firstLine="708"/>
        <w:jc w:val="both"/>
      </w:pPr>
      <w:r w:rsidRPr="00A11249">
        <w:t>Trgovački sud u Zadru, po sutkinji Ani Markač, postupajući po prijedlogu za otvaranje stečajnog postupka nad dužnikom</w:t>
      </w:r>
      <w:r>
        <w:t xml:space="preserve"> DOM ZA PSIHIČKI BOLESNE ODRASLE OSOBE MIHEK, Pirovac, Petra Zoranića 12, OIB:68820762951, </w:t>
      </w:r>
      <w:r w:rsidRPr="00A11249">
        <w:t xml:space="preserve">dana </w:t>
      </w:r>
      <w:r>
        <w:t>18. prosinca 2017.</w:t>
      </w:r>
      <w:r w:rsidRPr="00A11249">
        <w:t>,</w:t>
      </w:r>
    </w:p>
    <w:p w:rsidRDefault="004270AE" w:rsidP="00721F79" w:rsidR="004270AE" w:rsidRPr="0015005A"/>
    <w:p w:rsidRDefault="0015005A" w:rsidP="00EF2064" w:rsidR="004270AE">
      <w:pPr>
        <w:jc w:val="center"/>
      </w:pPr>
      <w:r>
        <w:t xml:space="preserve">z a k lj u č i o </w:t>
      </w:r>
      <w:r w:rsidR="00EF2064" w:rsidRPr="0015005A">
        <w:t xml:space="preserve">j e </w:t>
      </w:r>
    </w:p>
    <w:p w:rsidRDefault="00D66D57" w:rsidP="00EF2064" w:rsidR="00D66D57" w:rsidRPr="0015005A">
      <w:pPr>
        <w:jc w:val="center"/>
      </w:pPr>
    </w:p>
    <w:p w:rsidRDefault="00D66D57" w:rsidP="00D66D57" w:rsidR="00D66D57">
      <w:pPr>
        <w:pStyle w:val="Tijeloteksta"/>
      </w:pPr>
      <w:r>
        <w:tab/>
        <w:t>Nalaže se Financijskoj agenciji da oslobodi sredstva u iznosu od 5.000,00 kn koja je zaplijenila sa računa dužnika DOM ZA PSIHIČKI BOLESNE ODRASLE OSOBE MIHEK, Pirovac, Petra Zoranića 12, OIB:68820762951.</w:t>
      </w:r>
    </w:p>
    <w:p w:rsidRDefault="00D66D57" w:rsidP="00D66D57" w:rsidR="00D66D57">
      <w:pPr>
        <w:jc w:val="both"/>
      </w:pPr>
    </w:p>
    <w:p w:rsidRDefault="006C135C" w:rsidP="006C135C" w:rsidR="006C135C" w:rsidRPr="0015005A">
      <w:pPr>
        <w:jc w:val="both"/>
      </w:pPr>
    </w:p>
    <w:p w:rsidRDefault="006C135C" w:rsidP="006C135C" w:rsidR="006C135C" w:rsidRPr="0015005A">
      <w:pPr>
        <w:jc w:val="center"/>
      </w:pPr>
      <w:r w:rsidRPr="0015005A">
        <w:t xml:space="preserve">Obrazloženje </w:t>
      </w:r>
    </w:p>
    <w:p w:rsidRDefault="006C135C" w:rsidP="006C135C" w:rsidR="006C135C" w:rsidRPr="0015005A">
      <w:pPr>
        <w:jc w:val="center"/>
      </w:pPr>
    </w:p>
    <w:p w:rsidRDefault="006C135C" w:rsidP="00F3705E" w:rsidR="00381123">
      <w:pPr>
        <w:ind w:firstLine="708"/>
        <w:jc w:val="both"/>
      </w:pPr>
      <w:r w:rsidRPr="0015005A">
        <w:t xml:space="preserve">Rješenjem </w:t>
      </w:r>
      <w:r w:rsidR="00D30166" w:rsidRPr="0015005A">
        <w:t xml:space="preserve">ovog suda </w:t>
      </w:r>
      <w:r w:rsidRPr="0015005A">
        <w:t>broj St-</w:t>
      </w:r>
      <w:r w:rsidR="00D66D57">
        <w:t>197/17-9 od 18. listopada 2017. odbačen je prijedlog</w:t>
      </w:r>
      <w:r w:rsidR="00F3705E" w:rsidRPr="00F3705E">
        <w:t xml:space="preserve"> </w:t>
      </w:r>
      <w:r w:rsidR="00F3705E" w:rsidRPr="00A11249">
        <w:t xml:space="preserve">Financijske agencije, RC Split, Podružnice </w:t>
      </w:r>
      <w:r w:rsidR="00F3705E">
        <w:t xml:space="preserve">Šibenik od 28. travnja 2017. </w:t>
      </w:r>
      <w:r w:rsidR="00F3705E" w:rsidRPr="00A11249">
        <w:t xml:space="preserve">za otvaranje stečajnog postupka nad </w:t>
      </w:r>
      <w:r w:rsidR="00F3705E">
        <w:t xml:space="preserve">uvodno označenim dužnikom kao </w:t>
      </w:r>
      <w:r w:rsidR="00F3705E" w:rsidRPr="00A11249">
        <w:t>nedopušten</w:t>
      </w:r>
      <w:r w:rsidR="00F3705E">
        <w:t>, a sukladno odredbi čl. 15. st. 2. Stečajnog zakona (Narodne novine broj 71/5)</w:t>
      </w:r>
      <w:r w:rsidR="00F3705E" w:rsidRPr="00A11249">
        <w:t xml:space="preserve">. </w:t>
      </w:r>
    </w:p>
    <w:p w:rsidRDefault="0015005A" w:rsidP="00F3705E" w:rsidR="00F3705E">
      <w:pPr>
        <w:ind w:firstLine="708"/>
        <w:jc w:val="both"/>
      </w:pPr>
      <w:r w:rsidRPr="0015005A">
        <w:t xml:space="preserve">Podneskom od </w:t>
      </w:r>
      <w:r w:rsidR="00F3705E">
        <w:t xml:space="preserve">26. listopada </w:t>
      </w:r>
      <w:r w:rsidRPr="0015005A">
        <w:t>2017. Financijsk</w:t>
      </w:r>
      <w:r w:rsidR="00381123">
        <w:t xml:space="preserve">a agencija obavijestila je </w:t>
      </w:r>
      <w:r w:rsidR="009115E2">
        <w:t>s</w:t>
      </w:r>
      <w:r w:rsidRPr="0015005A">
        <w:t xml:space="preserve">ud da su na ime predujma za namirenje troškova stečajnog postupka zaplijenjena novčana sredstva za predmetnog dužnika u iznosu od </w:t>
      </w:r>
      <w:r w:rsidR="00F3705E">
        <w:t xml:space="preserve">5.000,00, a sukladno odredbi čl. 112. st. 5. Stečajnog zakona. </w:t>
      </w:r>
    </w:p>
    <w:p w:rsidRDefault="00F3705E" w:rsidP="0015005A" w:rsidR="00F3705E">
      <w:pPr>
        <w:ind w:firstLine="708"/>
        <w:jc w:val="both"/>
      </w:pPr>
      <w:r>
        <w:t>O</w:t>
      </w:r>
      <w:r w:rsidR="0015005A" w:rsidRPr="0015005A">
        <w:t>dredbom čl. 11</w:t>
      </w:r>
      <w:r>
        <w:t>2. st. 7</w:t>
      </w:r>
      <w:r w:rsidR="0015005A" w:rsidRPr="0015005A">
        <w:t xml:space="preserve">. Stečajnog zakona </w:t>
      </w:r>
      <w:r w:rsidR="008B71D1" w:rsidRPr="0015005A">
        <w:t>propisano je</w:t>
      </w:r>
      <w:r w:rsidR="00381123">
        <w:t>,</w:t>
      </w:r>
      <w:r w:rsidR="008B71D1" w:rsidRPr="0015005A">
        <w:t xml:space="preserve"> da </w:t>
      </w:r>
      <w:r>
        <w:t xml:space="preserve">ako sud odbaci ili odbije  prijedlog za otvaranje stečajnog postupka, rješenjem o odbacivanju odnosno odbijanju naložit će </w:t>
      </w:r>
      <w:r w:rsidR="008B71D1" w:rsidRPr="0015005A">
        <w:t xml:space="preserve">Financijskoj agenciji da </w:t>
      </w:r>
      <w:r>
        <w:t>oslobodi zaplijenjena sredstva na temelju st. 1. predmetno</w:t>
      </w:r>
      <w:r w:rsidR="00381123">
        <w:t xml:space="preserve">g članka </w:t>
      </w:r>
      <w:r>
        <w:t xml:space="preserve">Stečajnog zakona. </w:t>
      </w:r>
    </w:p>
    <w:p w:rsidRDefault="00381123" w:rsidP="00381123" w:rsidR="00381123" w:rsidRPr="0015005A">
      <w:pPr>
        <w:ind w:firstLine="708"/>
        <w:jc w:val="both"/>
      </w:pPr>
      <w:r>
        <w:t xml:space="preserve">Obzirom da je rješenje ovog suda </w:t>
      </w:r>
      <w:r w:rsidRPr="0015005A">
        <w:t>St-</w:t>
      </w:r>
      <w:r>
        <w:t xml:space="preserve">197/17-9 od 18. listopada 2017 postalo pravomoćno dana 7. studenog 2017. to je odlučeno kao u izreci ovog zaključka. </w:t>
      </w:r>
    </w:p>
    <w:p w:rsidRDefault="006C135C" w:rsidP="00381123" w:rsidR="006C135C" w:rsidRPr="0015005A">
      <w:pPr>
        <w:jc w:val="both"/>
      </w:pPr>
    </w:p>
    <w:p w:rsidRDefault="00721F79" w:rsidP="00C04C7D" w:rsidR="00C443B6" w:rsidRPr="0015005A">
      <w:pPr>
        <w:jc w:val="center"/>
      </w:pPr>
      <w:r w:rsidRPr="0015005A">
        <w:t>U Zadru</w:t>
      </w:r>
      <w:r w:rsidR="00381123">
        <w:t xml:space="preserve"> 18. prosinca </w:t>
      </w:r>
      <w:r w:rsidR="00EF2064" w:rsidRPr="0015005A">
        <w:t xml:space="preserve">2017. </w:t>
      </w:r>
      <w:r w:rsidRPr="0015005A">
        <w:t xml:space="preserve"> </w:t>
      </w:r>
    </w:p>
    <w:p w:rsidRDefault="00C04C7D" w:rsidP="00F60CD9" w:rsidR="00C04C7D" w:rsidRPr="0015005A">
      <w:pPr>
        <w:jc w:val="center"/>
      </w:pPr>
    </w:p>
    <w:p w:rsidRDefault="00987B1D" w:rsidP="00987B1D" w:rsidR="00987B1D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987B1D" w:rsidP="00987B1D" w:rsidR="00987B1D" w:rsidRPr="00AD2980">
      <w:r w:rsidRPr="00AD2980">
        <w:t>Martina Kalmeta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987B1D" w:rsidP="00721F79" w:rsidR="00987B1D"/>
    <w:p w:rsidRDefault="00987B1D" w:rsidP="00721F79" w:rsidR="00987B1D"/>
    <w:p w:rsidRDefault="00987B1D" w:rsidP="00721F79" w:rsidR="00987B1D"/>
    <w:p w:rsidRDefault="0020610B" w:rsidP="00721F79" w:rsidR="00721F79" w:rsidRPr="0015005A">
      <w:r w:rsidRPr="0015005A">
        <w:t>U</w:t>
      </w:r>
      <w:r w:rsidR="00721F79" w:rsidRPr="0015005A">
        <w:t xml:space="preserve">PUTA O PRAVNOM LIJEKU:  </w:t>
      </w:r>
    </w:p>
    <w:p w:rsidRDefault="0015005A" w:rsidP="00C04C7D" w:rsidR="00C04C7D" w:rsidRPr="0015005A">
      <w:r>
        <w:t xml:space="preserve">Protiv ovog zaključka nije dopuštena žalba. </w:t>
      </w:r>
    </w:p>
    <w:p w:rsidRDefault="0015005A" w:rsidP="00C04C7D" w:rsidR="0015005A"/>
    <w:p w:rsidRDefault="00987B1D" w:rsidP="00C04C7D" w:rsidR="00987B1D"/>
    <w:p w:rsidRDefault="00987B1D" w:rsidP="00C04C7D" w:rsidR="00987B1D"/>
    <w:p w:rsidRDefault="00987B1D" w:rsidP="00C04C7D" w:rsidR="00987B1D"/>
    <w:p w:rsidRDefault="00987B1D" w:rsidP="00C04C7D" w:rsidR="00987B1D"/>
    <w:p w:rsidRDefault="0020610B" w:rsidP="00C04C7D" w:rsidR="0020610B" w:rsidRPr="0015005A">
      <w:r w:rsidRPr="0015005A">
        <w:t xml:space="preserve">Dostaviti: </w:t>
      </w:r>
    </w:p>
    <w:p w:rsidRDefault="0020610B" w:rsidP="00280C18" w:rsidR="0015005A">
      <w:pPr>
        <w:numPr>
          <w:ilvl w:val="0"/>
          <w:numId w:val="3"/>
        </w:numPr>
      </w:pPr>
      <w:r w:rsidRPr="0015005A">
        <w:t>FINA</w:t>
      </w:r>
      <w:r w:rsidR="0096034A" w:rsidRPr="0015005A">
        <w:t xml:space="preserve">, </w:t>
      </w:r>
      <w:r w:rsidR="00381123">
        <w:t>Šibenik,</w:t>
      </w:r>
    </w:p>
    <w:p w:rsidRDefault="00381123" w:rsidP="00280C18" w:rsidR="00381123" w:rsidRPr="0015005A">
      <w:pPr>
        <w:numPr>
          <w:ilvl w:val="0"/>
          <w:numId w:val="3"/>
        </w:numPr>
      </w:pPr>
      <w:r>
        <w:t>dužniku,</w:t>
      </w:r>
    </w:p>
    <w:p w:rsidRDefault="0096034A" w:rsidP="009115E2" w:rsidR="009115E2">
      <w:pPr>
        <w:numPr>
          <w:ilvl w:val="0"/>
          <w:numId w:val="3"/>
        </w:numPr>
      </w:pPr>
      <w:r w:rsidRPr="0015005A">
        <w:t>e-Oglasna ploča sudova</w:t>
      </w:r>
      <w:r w:rsidR="009115E2">
        <w:t>,</w:t>
      </w:r>
    </w:p>
    <w:p w:rsidRDefault="0020610B" w:rsidP="009115E2" w:rsidR="0020610B" w:rsidRPr="0015005A">
      <w:pPr>
        <w:numPr>
          <w:ilvl w:val="0"/>
          <w:numId w:val="3"/>
        </w:numPr>
      </w:pPr>
      <w:r w:rsidRPr="0015005A">
        <w:t>u spis</w:t>
      </w:r>
      <w:r w:rsidR="009115E2">
        <w:t>.</w:t>
      </w:r>
    </w:p>
    <w:sectPr w:rsidSect="003C5ED2" w:rsidR="0020610B" w:rsidRPr="0015005A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34A" w:rsidP="00987B1D" w:rsidR="00987B1D" w:rsidRPr="00F60CD9">
    <w:pPr>
      <w:jc w:val="right"/>
    </w:pPr>
    <w:r>
      <w:t xml:space="preserve">              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714CE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</w:t>
    </w:r>
    <w:r w:rsidR="00987B1D">
      <w:t>. 2</w:t>
    </w:r>
    <w:r w:rsidR="00987B1D" w:rsidRPr="00987B1D">
      <w:t xml:space="preserve"> </w:t>
    </w:r>
    <w:r w:rsidR="00987B1D">
      <w:t>St-197/2017-11</w:t>
    </w:r>
  </w:p>
  <w:p w:rsidRDefault="0096034A" w:rsidP="0096034A" w:rsidR="0096034A" w:rsidRPr="00F60CD9">
    <w:pPr>
      <w:ind w:firstLine="708" w:left="708"/>
      <w:jc w:val="right"/>
    </w:pPr>
  </w:p>
  <w:p w:rsidRDefault="003C6ABB" w:rsidP="003C6ABB" w:rsidR="003C6ABB" w:rsidRPr="00F60CD9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6A3" w:rsidP="00280C18" w:rsidR="003C76A3" w:rsidRPr="00F60CD9">
    <w:pPr>
      <w:jc w:val="right"/>
    </w:pPr>
    <w:r>
      <w:t>P</w:t>
    </w:r>
    <w:r w:rsidR="00280C18">
      <w:t xml:space="preserve">osl. </w:t>
    </w:r>
    <w:r w:rsidR="00295B1F">
      <w:t>br. 2 St-197/2017-11</w:t>
    </w:r>
  </w:p>
  <w:p w:rsidRDefault="003C76A3" w:rsidP="003C76A3" w:rsidR="003C76A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1F3A204E"/>
    <w:multiLevelType w:val="hybridMultilevel"/>
    <w:tmpl w:val="6E147C52"/>
    <w:lvl w:tplc="9946955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D3E0922"/>
    <w:multiLevelType w:val="hybridMultilevel"/>
    <w:tmpl w:val="579A2240"/>
    <w:lvl w:tplc="26A860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05A"/>
    <w:rsid w:val="00150C8D"/>
    <w:rsid w:val="00155EF2"/>
    <w:rsid w:val="00164CB1"/>
    <w:rsid w:val="00173F44"/>
    <w:rsid w:val="00176998"/>
    <w:rsid w:val="001A1D49"/>
    <w:rsid w:val="001A5792"/>
    <w:rsid w:val="001A75AE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511D7"/>
    <w:rsid w:val="0025294D"/>
    <w:rsid w:val="002535AA"/>
    <w:rsid w:val="00255016"/>
    <w:rsid w:val="00256564"/>
    <w:rsid w:val="00280133"/>
    <w:rsid w:val="00280C18"/>
    <w:rsid w:val="0028521F"/>
    <w:rsid w:val="00285EF8"/>
    <w:rsid w:val="00295B1F"/>
    <w:rsid w:val="00296976"/>
    <w:rsid w:val="002A16C9"/>
    <w:rsid w:val="002A1E48"/>
    <w:rsid w:val="002A2216"/>
    <w:rsid w:val="002A72E9"/>
    <w:rsid w:val="002A74FB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1123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C76A3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4698"/>
    <w:rsid w:val="00465361"/>
    <w:rsid w:val="004731FA"/>
    <w:rsid w:val="00475AC8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135C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372C5"/>
    <w:rsid w:val="0085248C"/>
    <w:rsid w:val="008554FB"/>
    <w:rsid w:val="00856C12"/>
    <w:rsid w:val="00857CB9"/>
    <w:rsid w:val="00873EB8"/>
    <w:rsid w:val="008815FA"/>
    <w:rsid w:val="00887268"/>
    <w:rsid w:val="008921CA"/>
    <w:rsid w:val="00897A81"/>
    <w:rsid w:val="008B6C47"/>
    <w:rsid w:val="008B71D1"/>
    <w:rsid w:val="008E055B"/>
    <w:rsid w:val="008E3474"/>
    <w:rsid w:val="008F26FF"/>
    <w:rsid w:val="008F3F73"/>
    <w:rsid w:val="00905822"/>
    <w:rsid w:val="0091152B"/>
    <w:rsid w:val="009115E2"/>
    <w:rsid w:val="00913322"/>
    <w:rsid w:val="0091618E"/>
    <w:rsid w:val="00917A5C"/>
    <w:rsid w:val="009237EC"/>
    <w:rsid w:val="00923FFE"/>
    <w:rsid w:val="0093665B"/>
    <w:rsid w:val="009450AA"/>
    <w:rsid w:val="0096034A"/>
    <w:rsid w:val="00963059"/>
    <w:rsid w:val="00963DDA"/>
    <w:rsid w:val="00965B5A"/>
    <w:rsid w:val="0096677F"/>
    <w:rsid w:val="00967EF0"/>
    <w:rsid w:val="00974B89"/>
    <w:rsid w:val="0098701D"/>
    <w:rsid w:val="00987B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14CE"/>
    <w:rsid w:val="00B85B09"/>
    <w:rsid w:val="00B9169A"/>
    <w:rsid w:val="00B92F27"/>
    <w:rsid w:val="00B963C2"/>
    <w:rsid w:val="00B9667C"/>
    <w:rsid w:val="00BA2E23"/>
    <w:rsid w:val="00BA6E5C"/>
    <w:rsid w:val="00BC4A0E"/>
    <w:rsid w:val="00BD1E38"/>
    <w:rsid w:val="00BD5761"/>
    <w:rsid w:val="00BD7F16"/>
    <w:rsid w:val="00BE39EA"/>
    <w:rsid w:val="00C01D24"/>
    <w:rsid w:val="00C04C7D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0166"/>
    <w:rsid w:val="00D344BB"/>
    <w:rsid w:val="00D41552"/>
    <w:rsid w:val="00D4744E"/>
    <w:rsid w:val="00D6321A"/>
    <w:rsid w:val="00D66D57"/>
    <w:rsid w:val="00D76105"/>
    <w:rsid w:val="00D77FC2"/>
    <w:rsid w:val="00D83F33"/>
    <w:rsid w:val="00D90D3C"/>
    <w:rsid w:val="00D931F5"/>
    <w:rsid w:val="00D94018"/>
    <w:rsid w:val="00D94E5E"/>
    <w:rsid w:val="00D969D2"/>
    <w:rsid w:val="00DC0A04"/>
    <w:rsid w:val="00DC59A2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2064"/>
    <w:rsid w:val="00EF3BBC"/>
    <w:rsid w:val="00EF416E"/>
    <w:rsid w:val="00EF566D"/>
    <w:rsid w:val="00F01032"/>
    <w:rsid w:val="00F3705E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714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4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4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4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4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714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4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4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4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4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listopada 2017.</izvorni_sadrzaj>
    <derivirana_varijabla naziv="DomainObject.Predmet.DatumRjesavanja_1">20.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St-72/17 - predstečajni postupak
                             (u radu)</izvorni_sadrzaj>
    <derivirana_varijabla naziv="DomainObject.Predmet.Opis_1">Veza: St-72/17 - predstečajni postupak
                             (u radu)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St-197/2017</izvorni_sadrzaj>
    <derivirana_varijabla naziv="DomainObject.Predmet.OznakaBroj_1">St-197/2017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PSIHIČKI BOLESNE ODRASLE OSOBE MIHEK</izvorni_sadrzaj>
    <derivirana_varijabla naziv="DomainObject.Predmet.ProtustrankaFormated_1">  DOM ZA PSIHIČKI BOLESNE ODRASLE OSOBE MIHEK</derivirana_varijabla>
  </DomainObject.Predmet.ProtustrankaFormated>
  <DomainObject.Predmet.ProtustrankaFormatedOIB>
    <izvorni_sadrzaj>  DOM ZA PSIHIČKI BOLESNE ODRASLE OSOBE MIHEK, OIB 68820762951</izvorni_sadrzaj>
    <derivirana_varijabla naziv="DomainObject.Predmet.ProtustrankaFormatedOIB_1">  DOM ZA PSIHIČKI BOLESNE ODRASLE OSOBE MIHEK, OIB 68820762951</derivirana_varijabla>
  </DomainObject.Predmet.ProtustrankaFormatedOIB>
  <DomainObject.Predmet.ProtustrankaFormatedWithAdress>
    <izvorni_sadrzaj> DOM ZA PSIHIČKI BOLESNE ODRASLE OSOBE MIHEK, Petra Zoranića 12, 22213 Pirovac</izvorni_sadrzaj>
    <derivirana_varijabla naziv="DomainObject.Predmet.ProtustrankaFormatedWithAdress_1"> DOM ZA PSIHIČKI BOLESNE ODRASLE OSOBE MIHEK, Petra Zoranića 12, 22213 Pirovac</derivirana_varijabla>
  </DomainObject.Predmet.ProtustrankaFormatedWithAdress>
  <DomainObject.Predmet.ProtustrankaFormatedWithAdressOIB>
    <izvorni_sadrzaj> DOM ZA PSIHIČKI BOLESNE ODRASLE OSOBE MIHEK, OIB 68820762951, Petra Zoranića 12, 22213 Pirovac</izvorni_sadrzaj>
    <derivirana_varijabla naziv="DomainObject.Predmet.ProtustrankaFormatedWithAdressOIB_1"> DOM ZA PSIHIČKI BOLESNE ODRASLE OSOBE MIHEK, OIB 68820762951, Petra Zoranića 12, 22213 Pirovac</derivirana_varijabla>
  </DomainObject.Predmet.ProtustrankaFormatedWithAdressOIB>
  <DomainObject.Predmet.ProtustrankaWithAdress>
    <izvorni_sadrzaj>DOM ZA PSIHIČKI BOLESNE ODRASLE OSOBE MIHEK Petra Zoranića 12, 22213 Pirovac</izvorni_sadrzaj>
    <derivirana_varijabla naziv="DomainObject.Predmet.ProtustrankaWithAdress_1">DOM ZA PSIHIČKI BOLESNE ODRASLE OSOBE MIHEK Petra Zoranića 12, 22213 Pirovac</derivirana_varijabla>
  </DomainObject.Predmet.ProtustrankaWithAdress>
  <DomainObject.Predmet.ProtustrankaWithAdressOIB>
    <izvorni_sadrzaj>DOM ZA PSIHIČKI BOLESNE ODRASLE OSOBE MIHEK, OIB 68820762951, Petra Zoranića 12, 22213 Pirovac</izvorni_sadrzaj>
    <derivirana_varijabla naziv="DomainObject.Predmet.ProtustrankaWithAdressOIB_1">DOM ZA PSIHIČKI BOLESNE ODRASLE OSOBE MIHEK, OIB 68820762951, Petra Zoranića 12, 22213 Pirovac</derivirana_varijabla>
  </DomainObject.Predmet.ProtustrankaWithAdressOIB>
  <DomainObject.Predmet.ProtustrankaNazivFormated>
    <izvorni_sadrzaj>DOM ZA PSIHIČKI BOLESNE ODRASLE OSOBE MIHEK</izvorni_sadrzaj>
    <derivirana_varijabla naziv="DomainObject.Predmet.ProtustrankaNazivFormated_1">DOM ZA PSIHIČKI BOLESNE ODRASLE OSOBE MIHEK</derivirana_varijabla>
  </DomainObject.Predmet.ProtustrankaNazivFormated>
  <DomainObject.Predmet.ProtustrankaNazivFormatedOIB>
    <izvorni_sadrzaj>DOM ZA PSIHIČKI BOLESNE ODRASLE OSOBE MIHEK, OIB 68820762951</izvorni_sadrzaj>
    <derivirana_varijabla naziv="DomainObject.Predmet.ProtustrankaNazivFormatedOIB_1">DOM ZA PSIHIČKI BOLESNE ODRASLE OSOBE MIHEK, OIB 68820762951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DOM ZA PSIHIČKI BOLESNE ODRASLE OSOBE MIHEK</item>
    </izvorni_sadrzaj>
    <derivirana_varijabla naziv="DomainObject.Predmet.ProtuStrankaListFormated_1">
      <item>DOM ZA PSIHIČKI BOLESNE ODRASLE OSOBE MIHEK</item>
    </derivirana_varijabla>
  </DomainObject.Predmet.ProtuStrankaListFormated>
  <DomainObject.Predmet.ProtuStrankaListFormatedOIB>
    <izvorni_sadrzaj>
      <item>DOM ZA PSIHIČKI BOLESNE ODRASLE OSOBE MIHEK, OIB 68820762951</item>
    </izvorni_sadrzaj>
    <derivirana_varijabla naziv="DomainObject.Predmet.ProtuStrankaListFormatedOIB_1">
      <item>DOM ZA PSIHIČKI BOLESNE ODRASLE OSOBE MIHEK, OIB 68820762951</item>
    </derivirana_varijabla>
  </DomainObject.Predmet.ProtuStrankaListFormatedOIB>
  <DomainObject.Predmet.ProtuStrankaListFormatedWithAdress>
    <izvorni_sadrzaj>
      <item>DOM ZA PSIHIČKI BOLESNE ODRASLE OSOBE MIHEK, Petra Zoranića 12, 22213 Pirovac</item>
    </izvorni_sadrzaj>
    <derivirana_varijabla naziv="DomainObject.Predmet.ProtuStrankaListFormatedWithAdress_1">
      <item>DOM ZA PSIHIČKI BOLESNE ODRASLE OSOBE MIHEK, Petra Zoranića 12, 22213 Pirovac</item>
    </derivirana_varijabla>
  </DomainObject.Predmet.ProtuStrankaListFormatedWithAdress>
  <DomainObject.Predmet.ProtuStrankaListFormatedWithAdressOIB>
    <izvorni_sadrzaj>
      <item>DOM ZA PSIHIČKI BOLESNE ODRASLE OSOBE MIHEK, OIB 68820762951, Petra Zoranića 12, 22213 Pirovac</item>
    </izvorni_sadrzaj>
    <derivirana_varijabla naziv="DomainObject.Predmet.ProtuStrankaListFormatedWithAdressOIB_1">
      <item>DOM ZA PSIHIČKI BOLESNE ODRASLE OSOBE MIHEK, OIB 68820762951, Petra Zoranića 12, 22213 Pirovac</item>
    </derivirana_varijabla>
  </DomainObject.Predmet.ProtuStrankaListFormatedWithAdressOIB>
  <DomainObject.Predmet.ProtuStrankaListNazivFormated>
    <izvorni_sadrzaj>
      <item>DOM ZA PSIHIČKI BOLESNE ODRASLE OSOBE MIHEK</item>
    </izvorni_sadrzaj>
    <derivirana_varijabla naziv="DomainObject.Predmet.ProtuStrankaListNazivFormated_1">
      <item>DOM ZA PSIHIČKI BOLESNE ODRASLE OSOBE MIHEK</item>
    </derivirana_varijabla>
  </DomainObject.Predmet.ProtuStrankaListNazivFormated>
  <DomainObject.Predmet.ProtuStrankaListNazivFormatedOIB>
    <izvorni_sadrzaj>
      <item>DOM ZA PSIHIČKI BOLESNE ODRASLE OSOBE MIHEK, OIB 68820762951</item>
    </izvorni_sadrzaj>
    <derivirana_varijabla naziv="DomainObject.Predmet.ProtuStrankaListNazivFormatedOIB_1">
      <item>DOM ZA PSIHIČKI BOLESNE ODRASLE OSOBE MIHEK, OIB 68820762951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DOM ZA PSIHIČKI BOLESNE ODRASLE OSOBE MIHEK</izvorni_sadrzaj>
    <derivirana_varijabla naziv="DomainObject.Predmet.ProtustrankaIDrugi_1">DOM ZA PSIHIČKI BOLESNE ODRASLE OSOBE MIHEK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DOM ZA PSIHIČKI BOLESNE ODRASLE OSOBE MIHEK, OIB 68820762951, Petra Zoranića 12, 22213 Pirovac</izvorni_sadrzaj>
    <derivirana_varijabla naziv="DomainObject.Predmet.ProtustrankaIDrugiAdressOIB_1">DOM ZA PSIHIČKI BOLESNE ODRASLE OSOBE MIHEK, OIB 68820762951, Petra Zoranića 12,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listopada 2017.</izvorni_sadrzaj>
    <derivirana_varijabla naziv="DomainObject.Predmet.OdlukaRjesenje.DatumDonosenjaOdluke_1">18. listopada 2017.</derivirana_varijabla>
  </DomainObject.Predmet.OdlukaRjesenje.DatumDonosenjaOdluke>
  <DomainObject.Predmet.OdlukaRjesenje.DatumPravomocnosti>
    <izvorni_sadrzaj>7. studenog 2017.</izvorni_sadrzaj>
    <derivirana_varijabla naziv="DomainObject.Predmet.OdlukaRjesenje.DatumPravomocnosti_1">7. studenog 2017.</derivirana_varijabla>
  </DomainObject.Predmet.OdlukaRjesenje.DatumPravomocnosti>
  <DomainObject.Predmet.OdlukaRjesenje.Oznaka>
    <izvorni_sadrzaj>St-197/2017-4</izvorni_sadrzaj>
    <derivirana_varijabla naziv="DomainObject.Predmet.OdlukaRjesenje.Oznaka_1">St-197/2017-4</derivirana_varijabla>
  </DomainObject.Predmet.OdlukaRjesenje.Oznaka>
  <DomainObject.Predmet.SudioniciListNaziv>
    <izvorni_sadrzaj>
      <item>FINA - Podružnica Šibenik</item>
      <item>DOM ZA PSIHIČKI BOLESNE ODRASLE OSOBE MIHEK</item>
    </izvorni_sadrzaj>
    <derivirana_varijabla naziv="DomainObject.Predmet.SudioniciListNaziv_1">
      <item>FINA - Podružnica Šibenik</item>
      <item>DOM ZA PSIHIČKI BOLESNE ODRASLE OSOBE MIHEK</item>
    </derivirana_varijabla>
  </DomainObject.Predmet.SudioniciListNaziv>
  <DomainObject.Predmet.SudioniciListAdressOIB>
    <izvorni_sadrzaj>
      <item>FINA - Podružnica Šibenik, OIB 85821130368, Perivoj L. Marune 1,22000 Šibenik</item>
      <item>DOM ZA PSIHIČKI BOLESNE ODRASLE OSOBE MIHEK, OIB 68820762951, Petra Zoranića 12,22213 Pirovac</item>
    </izvorni_sadrzaj>
    <derivirana_varijabla naziv="DomainObject.Predmet.SudioniciListAdressOIB_1">
      <item>FINA - Podružnica Šibenik, OIB 85821130368, Perivoj L. Marune 1,22000 Šibenik</item>
      <item>DOM ZA PSIHIČKI BOLESNE ODRASLE OSOBE MIHEK, OIB 68820762951, Petra Zoranića 12,22213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68820762951</item>
    </izvorni_sadrzaj>
    <derivirana_varijabla naziv="DomainObject.Predmet.SudioniciListNazivOIB_1">
      <item>, OIB 85821130368</item>
      <item>, OIB 68820762951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BA56B2-A8CB-4D9F-A904-CED079A747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296</properties:Words>
  <properties:Characters>1560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2017-12-18T11:45:00Z</dcterms:created>
  <dc:creator>Administrator</dc:creator>
  <cp:lastModifiedBy>Martina Kalmeta</cp:lastModifiedBy>
  <cp:lastPrinted>2017-12-19T07:39:00Z</cp:lastPrinted>
  <dcterms:modified xmlns:xsi="http://www.w3.org/2001/XMLSchema-instance" xsi:type="dcterms:W3CDTF">2017-12-19T07:39:00Z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