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c6d57" w14:paraId="71c6d57" w:rsidRDefault="00914654" w:rsidP="00910611" w:rsidR="0091465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4654" w:rsidP="00910611" w:rsidR="00914654">
      <w:r>
        <w:rPr>
          <w:rFonts w:eastAsia="MS Mincho"/>
        </w:rPr>
        <w:t xml:space="preserve">   REPUBLIKA HRVATSKA</w:t>
      </w:r>
    </w:p>
    <w:p w:rsidRDefault="00914654" w:rsidP="00910611" w:rsidR="00914654">
      <w:r>
        <w:rPr>
          <w:rFonts w:eastAsia="MS Mincho"/>
        </w:rPr>
        <w:t>TRGOVAČKI SUD U RIJECI</w:t>
      </w:r>
    </w:p>
    <w:p w:rsidRDefault="00914654" w:rsidR="0091465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366B8" w:rsidP="009366B8" w:rsidR="009366B8" w:rsidRPr="001911E8">
      <w:r w:rsidRPr="001911E8">
        <w:t xml:space="preserve"> </w:t>
      </w:r>
    </w:p>
    <w:p w:rsidRDefault="003E012C" w:rsidP="009366B8" w:rsidR="003E012C"/>
    <w:p w:rsidRDefault="003E012C" w:rsidP="009366B8" w:rsidR="003E012C"/>
    <w:p w:rsidRDefault="003E012C" w:rsidP="009366B8" w:rsidR="003E012C"/>
    <w:p w:rsidRDefault="009366B8" w:rsidP="009366B8" w:rsidR="009366B8" w:rsidRPr="001911E8"/>
    <w:p w:rsidRDefault="00A83EC9" w:rsidP="00A83EC9" w:rsidR="009366B8" w:rsidRPr="00A83EC9">
      <w:pPr>
        <w:jc w:val="center"/>
        <w:rPr>
          <w:b/>
        </w:rPr>
      </w:pPr>
      <w:r w:rsidRPr="00A83EC9">
        <w:rPr>
          <w:b/>
        </w:rPr>
        <w:t xml:space="preserve">R E P U B L I K A  H R V A T S K A </w:t>
      </w:r>
    </w:p>
    <w:p w:rsidRDefault="009366B8" w:rsidP="009366B8" w:rsidR="009366B8"/>
    <w:p w:rsidRDefault="001911E8" w:rsidP="001911E8" w:rsidR="001911E8" w:rsidRPr="001911E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9366B8" w:rsidP="009366B8" w:rsidR="009366B8" w:rsidRPr="001911E8"/>
    <w:p w:rsidRDefault="009366B8" w:rsidP="002C208D" w:rsidR="009366B8" w:rsidRPr="001911E8">
      <w:pPr>
        <w:ind w:firstLine="708"/>
        <w:jc w:val="both"/>
      </w:pPr>
      <w:r w:rsidRPr="001911E8">
        <w:t xml:space="preserve">Trgovački sud u Rijeci, </w:t>
      </w:r>
      <w:r w:rsidR="00FE32B3">
        <w:t xml:space="preserve">OIB 88785964957, </w:t>
      </w:r>
      <w:r w:rsidRPr="001911E8">
        <w:t xml:space="preserve">po stečajnom sucu Danieli Korlević, u </w:t>
      </w:r>
      <w:r w:rsidR="00676F8D">
        <w:t xml:space="preserve">nastavku postupka radi naknadne diobe </w:t>
      </w:r>
      <w:r w:rsidR="00676F8D" w:rsidRPr="009869F0">
        <w:rPr>
          <w:b/>
        </w:rPr>
        <w:t>Stečajne mase</w:t>
      </w:r>
      <w:r w:rsidR="00676F8D">
        <w:t xml:space="preserve"> </w:t>
      </w:r>
      <w:r w:rsidR="00676F8D" w:rsidRPr="00676F8D">
        <w:rPr>
          <w:b/>
        </w:rPr>
        <w:t>dužnika  RE – NOVA d.o.o. NOVIGRAD, M.</w:t>
      </w:r>
      <w:r w:rsidR="00676F8D">
        <w:rPr>
          <w:b/>
        </w:rPr>
        <w:t xml:space="preserve"> </w:t>
      </w:r>
      <w:r w:rsidR="00676F8D" w:rsidRPr="00676F8D">
        <w:rPr>
          <w:b/>
        </w:rPr>
        <w:t>V.  Ilirika 4,</w:t>
      </w:r>
      <w:r w:rsidR="00676F8D">
        <w:rPr>
          <w:b/>
        </w:rPr>
        <w:t xml:space="preserve"> </w:t>
      </w:r>
      <w:r w:rsidR="00FE32B3">
        <w:rPr>
          <w:b/>
        </w:rPr>
        <w:t xml:space="preserve"> </w:t>
      </w:r>
      <w:r w:rsidRPr="001911E8">
        <w:t>temeljem čl.</w:t>
      </w:r>
      <w:smartTag w:element="metricconverter" w:uri="urn:schemas-microsoft-com:office:smarttags">
        <w:smartTagPr>
          <w:attr w:val="164. st" w:name="ProductID"/>
        </w:smartTagPr>
        <w:r w:rsidRPr="001911E8">
          <w:t>164. st</w:t>
        </w:r>
      </w:smartTag>
      <w:r w:rsidRPr="001911E8">
        <w:t>.4. Stečajnog zakona (NN 44/96, 29/99, 129/00, 123/03, 197/03, 187/04, 82/06, 116/10</w:t>
      </w:r>
      <w:r w:rsidR="00676F8D">
        <w:t xml:space="preserve">, </w:t>
      </w:r>
      <w:r w:rsidRPr="001911E8">
        <w:t>25/12</w:t>
      </w:r>
      <w:r w:rsidR="00676F8D">
        <w:t xml:space="preserve"> i 133/12</w:t>
      </w:r>
      <w:r w:rsidR="002C208D" w:rsidRPr="001911E8">
        <w:t>) u vezi čl. 95</w:t>
      </w:r>
      <w:r w:rsidR="0050198C">
        <w:t>.</w:t>
      </w:r>
      <w:r w:rsidR="002C208D" w:rsidRPr="001911E8">
        <w:t xml:space="preserve"> Ovršnog zakona (NN 112/12</w:t>
      </w:r>
      <w:r w:rsidR="00612052">
        <w:t xml:space="preserve"> i 25/13</w:t>
      </w:r>
      <w:r w:rsidR="002C208D" w:rsidRPr="001911E8">
        <w:t>),</w:t>
      </w:r>
      <w:r w:rsidRPr="001911E8">
        <w:t xml:space="preserve"> dana</w:t>
      </w:r>
      <w:r w:rsidR="002C208D" w:rsidRPr="001911E8">
        <w:t xml:space="preserve"> </w:t>
      </w:r>
      <w:r w:rsidR="00C52FDE">
        <w:t xml:space="preserve">23. studenog </w:t>
      </w:r>
      <w:r w:rsidR="008703A9">
        <w:t>2016</w:t>
      </w:r>
      <w:r w:rsidR="002D30E6" w:rsidRPr="001911E8">
        <w:t>.</w:t>
      </w:r>
      <w:r w:rsidRPr="001911E8">
        <w:t xml:space="preserve"> godine </w:t>
      </w:r>
    </w:p>
    <w:p w:rsidRDefault="00626A3D" w:rsidP="002D30E6" w:rsidR="00626A3D" w:rsidRPr="001911E8">
      <w:pPr>
        <w:jc w:val="both"/>
      </w:pPr>
    </w:p>
    <w:p w:rsidRDefault="009366B8" w:rsidP="009366B8" w:rsidR="009366B8" w:rsidRPr="00E97141">
      <w:pPr>
        <w:jc w:val="center"/>
        <w:rPr>
          <w:b/>
        </w:rPr>
      </w:pPr>
      <w:r w:rsidRPr="00E97141">
        <w:rPr>
          <w:b/>
        </w:rPr>
        <w:t xml:space="preserve">z a k l j u č </w:t>
      </w:r>
      <w:r w:rsidR="001911E8" w:rsidRPr="00E97141">
        <w:rPr>
          <w:b/>
        </w:rPr>
        <w:t xml:space="preserve">i o </w:t>
      </w:r>
      <w:r w:rsidR="003E012C" w:rsidRPr="00E97141">
        <w:rPr>
          <w:b/>
        </w:rPr>
        <w:t xml:space="preserve"> </w:t>
      </w:r>
      <w:r w:rsidR="001911E8" w:rsidRPr="00E97141">
        <w:rPr>
          <w:b/>
        </w:rPr>
        <w:t xml:space="preserve">   j e</w:t>
      </w:r>
    </w:p>
    <w:p w:rsidRDefault="009366B8" w:rsidP="009366B8" w:rsidR="009366B8"/>
    <w:p w:rsidRDefault="009366B8" w:rsidP="006A4880" w:rsidR="006A4880">
      <w:pPr>
        <w:jc w:val="both"/>
        <w:rPr>
          <w:rFonts w:cs="Arial"/>
        </w:rPr>
      </w:pPr>
      <w:r w:rsidRPr="001911E8">
        <w:t xml:space="preserve">I. </w:t>
      </w:r>
      <w:r w:rsidR="00E97141">
        <w:tab/>
      </w:r>
      <w:r w:rsidRPr="001911E8">
        <w:t>Utvrđena vrijednos</w:t>
      </w:r>
      <w:r w:rsidR="00676F8D">
        <w:t>t nekretnina stečajnog dužnika upisanih</w:t>
      </w:r>
      <w:r w:rsidRPr="001911E8">
        <w:t xml:space="preserve"> u zemljišnim knjigama </w:t>
      </w:r>
      <w:r w:rsidR="00612052" w:rsidRPr="00612052">
        <w:rPr>
          <w:rFonts w:cs="Arial"/>
        </w:rPr>
        <w:t xml:space="preserve">Općinskog suda u </w:t>
      </w:r>
      <w:r w:rsidR="00676F8D">
        <w:rPr>
          <w:rFonts w:cs="Arial"/>
        </w:rPr>
        <w:t xml:space="preserve">Puli-Pola, Zemljišnoknjižni odjel u Bujama- Buie, 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k.č.br. 83/1, zgr. u naravi kuća površine 36 m2 i dvorište površine 53 m2, upisana u zk.ul.1647, k.o. Grožnjan;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k.č.br. 83/2, zgr. u naravi kuća površine 54 m2 i dvorište površine 63 m2, upisana u zk.ul. 1647, k.o. Grožnjan;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k.č.br. 82, zgr. u naravi kuća površine 33 m2 i dvorište površine 66 m2, upisana u zk.ul. 1808, k.o. Grožnjan;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 xml:space="preserve">k.č.br. 81/1, zgr. u naravi kuća površine 51 m2 i dvorište površine 112 m2, upisana u zk.ul.1808, k.o. Grožnjan; 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 br. 81/2, zgr. u naravi kuća površine 75 m2 i dvorište površine 59 m2, upisana u zk.ul.2014, k.o. Grožnjan;</w:t>
      </w:r>
    </w:p>
    <w:p w:rsidRDefault="006A4880" w:rsidP="006A4880" w:rsidR="006A4880" w:rsidRPr="006A4880">
      <w:pPr>
        <w:jc w:val="both"/>
        <w:rPr>
          <w:rFonts w:cs="Arial"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>k.č.br. 2511/2 u naravi vrt, upisan u zk.ul. 2014, k.o. Grožnjan i</w:t>
      </w:r>
    </w:p>
    <w:p w:rsidRDefault="006A4880" w:rsidP="006A4880" w:rsidR="00612052" w:rsidRPr="006A4880">
      <w:pPr>
        <w:jc w:val="both"/>
        <w:rPr>
          <w:b/>
        </w:rPr>
      </w:pPr>
      <w:r w:rsidRPr="006A4880">
        <w:rPr>
          <w:rFonts w:cs="Arial"/>
        </w:rPr>
        <w:t>-</w:t>
      </w:r>
      <w:r w:rsidRPr="006A4880">
        <w:rPr>
          <w:rFonts w:cs="Arial"/>
        </w:rPr>
        <w:tab/>
        <w:t xml:space="preserve">k.č.br. 2511/1 u naravi vrt, upisan u zk.ul. 2015, k.o. Grožnjan. </w:t>
      </w:r>
      <w:r w:rsidR="00676F8D">
        <w:rPr>
          <w:rFonts w:cs="Arial"/>
        </w:rPr>
        <w:t xml:space="preserve"> </w:t>
      </w:r>
      <w:r w:rsidR="00612052">
        <w:rPr>
          <w:rFonts w:cs="Arial"/>
        </w:rPr>
        <w:t xml:space="preserve">iznosi </w:t>
      </w:r>
      <w:r w:rsidRPr="006A4880">
        <w:rPr>
          <w:rFonts w:cs="Arial"/>
          <w:b/>
        </w:rPr>
        <w:t>3.400.000,00 kn</w:t>
      </w:r>
      <w:r w:rsidR="00612052" w:rsidRPr="006A4880">
        <w:rPr>
          <w:rFonts w:cs="Arial"/>
          <w:b/>
        </w:rPr>
        <w:t>.</w:t>
      </w:r>
    </w:p>
    <w:p w:rsidRDefault="00E97141" w:rsidP="00E97141" w:rsidR="00E97141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II. </w:t>
      </w:r>
      <w:r w:rsidR="00E97141">
        <w:tab/>
      </w:r>
      <w:r w:rsidRPr="001911E8">
        <w:t>Prodaja nekretnine iz točke I. ovog zaključka obavit će se usmenom javnom dražbom uz odgovarajuću primjenu propisa o ovrsi kojima je uređena ovrha na nekretnini.</w:t>
      </w:r>
    </w:p>
    <w:p w:rsidRDefault="009366B8" w:rsidP="006371D6" w:rsidR="009366B8" w:rsidRPr="001911E8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III. </w:t>
      </w:r>
      <w:r w:rsidR="00612052">
        <w:t xml:space="preserve"> </w:t>
      </w:r>
      <w:r w:rsidR="00E97141">
        <w:tab/>
      </w:r>
      <w:r w:rsidRPr="001911E8">
        <w:t xml:space="preserve">Ročište za prodaju održat će se dana </w:t>
      </w:r>
    </w:p>
    <w:p w:rsidRDefault="009366B8" w:rsidP="006371D6" w:rsidR="009366B8" w:rsidRPr="001911E8">
      <w:pPr>
        <w:jc w:val="both"/>
      </w:pPr>
    </w:p>
    <w:p w:rsidRDefault="00C52FDE" w:rsidP="00626A3D" w:rsidR="00626A3D" w:rsidRPr="00626A3D">
      <w:pPr>
        <w:jc w:val="center"/>
        <w:rPr>
          <w:b/>
        </w:rPr>
      </w:pPr>
      <w:r>
        <w:rPr>
          <w:b/>
        </w:rPr>
        <w:t>22. veljače</w:t>
      </w:r>
      <w:r w:rsidR="00626A3D" w:rsidRPr="00626A3D">
        <w:rPr>
          <w:b/>
        </w:rPr>
        <w:t xml:space="preserve"> 201</w:t>
      </w:r>
      <w:r>
        <w:rPr>
          <w:b/>
        </w:rPr>
        <w:t>7</w:t>
      </w:r>
      <w:r w:rsidR="00626A3D" w:rsidRPr="00626A3D">
        <w:rPr>
          <w:b/>
        </w:rPr>
        <w:t>.</w:t>
      </w:r>
      <w:r w:rsidR="00FE32B3">
        <w:rPr>
          <w:b/>
        </w:rPr>
        <w:t xml:space="preserve"> </w:t>
      </w:r>
      <w:r w:rsidR="00626A3D" w:rsidRPr="00626A3D">
        <w:rPr>
          <w:b/>
        </w:rPr>
        <w:t>g</w:t>
      </w:r>
      <w:r w:rsidR="00FE32B3">
        <w:rPr>
          <w:b/>
        </w:rPr>
        <w:t>odine</w:t>
      </w:r>
      <w:r w:rsidR="00626A3D" w:rsidRPr="00626A3D">
        <w:rPr>
          <w:b/>
        </w:rPr>
        <w:t xml:space="preserve"> u </w:t>
      </w:r>
      <w:r>
        <w:rPr>
          <w:b/>
        </w:rPr>
        <w:t>11</w:t>
      </w:r>
      <w:r w:rsidR="00626A3D" w:rsidRPr="00626A3D">
        <w:rPr>
          <w:b/>
        </w:rPr>
        <w:t>:00 sati</w:t>
      </w:r>
    </w:p>
    <w:p w:rsidRDefault="00FE32B3" w:rsidP="009366B8" w:rsidR="009366B8">
      <w:pPr>
        <w:jc w:val="center"/>
        <w:rPr>
          <w:b/>
        </w:rPr>
      </w:pPr>
      <w:r>
        <w:rPr>
          <w:b/>
        </w:rPr>
        <w:t xml:space="preserve">kod </w:t>
      </w:r>
      <w:r w:rsidR="009366B8" w:rsidRPr="001911E8">
        <w:rPr>
          <w:b/>
        </w:rPr>
        <w:t>Trgovačk</w:t>
      </w:r>
      <w:r>
        <w:rPr>
          <w:b/>
        </w:rPr>
        <w:t>og</w:t>
      </w:r>
      <w:r w:rsidR="009366B8" w:rsidRPr="001911E8">
        <w:rPr>
          <w:b/>
        </w:rPr>
        <w:t xml:space="preserve"> sud</w:t>
      </w:r>
      <w:r>
        <w:rPr>
          <w:b/>
        </w:rPr>
        <w:t>a</w:t>
      </w:r>
      <w:r w:rsidR="009366B8" w:rsidRPr="001911E8">
        <w:rPr>
          <w:b/>
        </w:rPr>
        <w:t xml:space="preserve"> </w:t>
      </w:r>
      <w:r w:rsidR="001335E5">
        <w:rPr>
          <w:b/>
        </w:rPr>
        <w:t xml:space="preserve">u </w:t>
      </w:r>
      <w:r w:rsidR="009366B8" w:rsidRPr="001911E8">
        <w:rPr>
          <w:b/>
        </w:rPr>
        <w:t>Rije</w:t>
      </w:r>
      <w:r w:rsidR="001335E5">
        <w:rPr>
          <w:b/>
        </w:rPr>
        <w:t>ci</w:t>
      </w:r>
    </w:p>
    <w:p w:rsidRDefault="001335E5" w:rsidP="009366B8" w:rsidR="001335E5" w:rsidRPr="001911E8">
      <w:pPr>
        <w:jc w:val="center"/>
        <w:rPr>
          <w:b/>
        </w:rPr>
      </w:pPr>
      <w:r>
        <w:rPr>
          <w:b/>
        </w:rPr>
        <w:t>Zadarska 1 - 3</w:t>
      </w:r>
    </w:p>
    <w:p w:rsidRDefault="009366B8" w:rsidP="009366B8" w:rsidR="009366B8" w:rsidRPr="001911E8">
      <w:pPr>
        <w:jc w:val="center"/>
        <w:rPr>
          <w:b/>
        </w:rPr>
      </w:pPr>
      <w:r w:rsidRPr="001911E8">
        <w:rPr>
          <w:b/>
        </w:rPr>
        <w:t>I</w:t>
      </w:r>
      <w:r w:rsidR="00612052">
        <w:rPr>
          <w:b/>
        </w:rPr>
        <w:t>.</w:t>
      </w:r>
      <w:r w:rsidRPr="001911E8">
        <w:rPr>
          <w:b/>
        </w:rPr>
        <w:t xml:space="preserve"> kat, sudnica 2</w:t>
      </w:r>
      <w:r w:rsidR="00612052">
        <w:rPr>
          <w:b/>
        </w:rPr>
        <w:t>.</w:t>
      </w:r>
    </w:p>
    <w:p w:rsidRDefault="002F4968" w:rsidP="009366B8" w:rsidR="002F4968" w:rsidRPr="001911E8"/>
    <w:p w:rsidRDefault="00FC56DC" w:rsidP="009366B8" w:rsidR="00E97141">
      <w:r>
        <w:t>I</w:t>
      </w:r>
      <w:r w:rsidR="002F4968" w:rsidRPr="001911E8">
        <w:t xml:space="preserve">V. </w:t>
      </w:r>
      <w:r w:rsidR="00E97141">
        <w:tab/>
      </w:r>
      <w:r w:rsidR="002F4968" w:rsidRPr="001911E8">
        <w:t>Ovaj zaključak bit će objavljen</w:t>
      </w:r>
      <w:r w:rsidR="009366B8" w:rsidRPr="001911E8">
        <w:t xml:space="preserve"> na </w:t>
      </w:r>
      <w:r w:rsidR="00FE32B3">
        <w:t>e-Oglasn</w:t>
      </w:r>
      <w:r w:rsidR="006371D6" w:rsidRPr="001911E8">
        <w:t>oj ploči s</w:t>
      </w:r>
      <w:r w:rsidR="007F088F" w:rsidRPr="001911E8">
        <w:t>uda</w:t>
      </w:r>
      <w:r>
        <w:t>,</w:t>
      </w:r>
      <w:r w:rsidR="007F088F" w:rsidRPr="001911E8">
        <w:t xml:space="preserve"> na stranicama web </w:t>
      </w:r>
      <w:r>
        <w:t xml:space="preserve">- </w:t>
      </w:r>
      <w:r w:rsidR="007F088F" w:rsidRPr="001911E8">
        <w:t xml:space="preserve">stečaj </w:t>
      </w:r>
      <w:r>
        <w:t xml:space="preserve">i </w:t>
      </w:r>
      <w:r w:rsidR="007F088F" w:rsidRPr="001911E8">
        <w:t>Hrvatsk</w:t>
      </w:r>
      <w:r>
        <w:t>oj</w:t>
      </w:r>
      <w:r w:rsidR="007F088F" w:rsidRPr="001911E8">
        <w:t xml:space="preserve"> gospodarsk</w:t>
      </w:r>
      <w:r>
        <w:t>oj</w:t>
      </w:r>
      <w:r w:rsidR="007F088F" w:rsidRPr="001911E8">
        <w:t xml:space="preserve"> komor</w:t>
      </w:r>
      <w:r>
        <w:t>i</w:t>
      </w:r>
      <w:r w:rsidR="00B50374">
        <w:t>.</w:t>
      </w:r>
      <w:r w:rsidR="007F088F" w:rsidRPr="001911E8">
        <w:t xml:space="preserve"> </w:t>
      </w:r>
    </w:p>
    <w:p w:rsidRDefault="00E97141" w:rsidP="009366B8" w:rsidR="00E97141"/>
    <w:p w:rsidRDefault="009366B8" w:rsidP="009366B8" w:rsidR="009366B8" w:rsidRPr="001911E8">
      <w:r w:rsidRPr="001911E8">
        <w:t xml:space="preserve">V. </w:t>
      </w:r>
      <w:r w:rsidR="00E97141">
        <w:tab/>
      </w:r>
      <w:r w:rsidRPr="001911E8">
        <w:t>Uvjeti prodaje:</w:t>
      </w:r>
    </w:p>
    <w:p w:rsidRDefault="00612052" w:rsidP="002F4968" w:rsidR="00612052">
      <w:pPr>
        <w:jc w:val="both"/>
      </w:pPr>
    </w:p>
    <w:p w:rsidRDefault="007F088F" w:rsidP="00A53780" w:rsidR="00A53780">
      <w:pPr>
        <w:jc w:val="both"/>
      </w:pPr>
      <w:r w:rsidRPr="001911E8">
        <w:t xml:space="preserve">- </w:t>
      </w:r>
      <w:r w:rsidR="00A53780">
        <w:t xml:space="preserve">prodaju se nekretnine stečajnog dužnika upisane u zemljišnim knjigama Općinskog suda u Puli-Pola, Zemljišnoknjižni odjel u Bujama- Buie, </w:t>
      </w:r>
    </w:p>
    <w:p w:rsidRDefault="00A53780" w:rsidP="00A53780" w:rsidR="00A53780">
      <w:pPr>
        <w:jc w:val="both"/>
      </w:pPr>
      <w:r>
        <w:t>-</w:t>
      </w:r>
      <w:r>
        <w:tab/>
        <w:t>k.č.br. 83/1, zgr. u naravi kuća površine 36 m2 i dvorište površine 53 m2, upisana u zk.ul.1647, k.o. Grožnjan;</w:t>
      </w:r>
    </w:p>
    <w:p w:rsidRDefault="00A53780" w:rsidP="00A53780" w:rsidR="00A53780">
      <w:pPr>
        <w:jc w:val="both"/>
      </w:pPr>
      <w:r>
        <w:t>-</w:t>
      </w:r>
      <w:r>
        <w:tab/>
        <w:t>k.č.br. 83/2, zgr. u naravi kuća površine 54 m2 i dvorište površine 63 m2, upisana u zk.ul. 1647, k.o. Grožnjan;</w:t>
      </w:r>
    </w:p>
    <w:p w:rsidRDefault="00A53780" w:rsidP="00A53780" w:rsidR="00A53780">
      <w:pPr>
        <w:jc w:val="both"/>
      </w:pPr>
      <w:r>
        <w:t>-</w:t>
      </w:r>
      <w:r>
        <w:tab/>
        <w:t>k.č.br. 82, zgr. u naravi kuća površine 33 m2 i dvorište površine 66 m2, upisana u zk.ul. 1808, k.o. Grožnjan;</w:t>
      </w:r>
    </w:p>
    <w:p w:rsidRDefault="00A53780" w:rsidP="00A53780" w:rsidR="00A53780">
      <w:pPr>
        <w:jc w:val="both"/>
      </w:pPr>
      <w:r>
        <w:t>-</w:t>
      </w:r>
      <w:r>
        <w:tab/>
        <w:t xml:space="preserve">k.č.br. 81/1, zgr. u naravi kuća površine 51 m2 i dvorište površine 112 m2, upisana u zk.ul.1808, k.o. Grožnjan; </w:t>
      </w:r>
    </w:p>
    <w:p w:rsidRDefault="00A53780" w:rsidP="00A53780" w:rsidR="00A53780">
      <w:pPr>
        <w:jc w:val="both"/>
      </w:pPr>
      <w:r>
        <w:t>-</w:t>
      </w:r>
      <w:r>
        <w:tab/>
        <w:t>k.č. br. 81/2, zgr. u naravi kuća površine 75 m2 i dvorište površine 59 m2, upisana u zk.ul.2014, k.o. Grožnjan;</w:t>
      </w:r>
    </w:p>
    <w:p w:rsidRDefault="00A53780" w:rsidP="00A53780" w:rsidR="00A53780">
      <w:pPr>
        <w:jc w:val="both"/>
      </w:pPr>
      <w:r>
        <w:t>-</w:t>
      </w:r>
      <w:r>
        <w:tab/>
        <w:t>k.č.br. 2511/2 u naravi vrt, upisan u zk.ul. 2014, k.o. Grožnjan i</w:t>
      </w:r>
    </w:p>
    <w:p w:rsidRDefault="00A53780" w:rsidP="00A53780" w:rsidR="00FE32B3">
      <w:pPr>
        <w:jc w:val="both"/>
      </w:pPr>
      <w:r>
        <w:t>-</w:t>
      </w:r>
      <w:r>
        <w:tab/>
        <w:t>k.č.br. 2511/1 u naravi vrt, upisan u zk.ul. 2015, k.o. Grožnjan.</w:t>
      </w:r>
    </w:p>
    <w:p w:rsidRDefault="00A53780" w:rsidP="00A53780" w:rsidR="00A53780" w:rsidRPr="001911E8">
      <w:pPr>
        <w:jc w:val="both"/>
      </w:pPr>
    </w:p>
    <w:p w:rsidRDefault="00A53780" w:rsidP="006371D6" w:rsidR="009366B8">
      <w:pPr>
        <w:jc w:val="both"/>
      </w:pPr>
      <w:r>
        <w:t>- objekt je dovršen do produljene IV. građevinske faze, izvedeni građevinski radovi zatvaranje objekta, sve grube instalacije, vanjsko uređenje, instalacije razvedene i zidovi između objekata.</w:t>
      </w:r>
    </w:p>
    <w:p w:rsidRDefault="00A53780" w:rsidP="006371D6" w:rsidR="00A53780" w:rsidRPr="001911E8">
      <w:pPr>
        <w:jc w:val="both"/>
      </w:pPr>
    </w:p>
    <w:p w:rsidRDefault="00A53780" w:rsidP="006371D6" w:rsidR="00FE32B3">
      <w:pPr>
        <w:jc w:val="both"/>
      </w:pPr>
      <w:r>
        <w:t>- nekretnine označene</w:t>
      </w:r>
      <w:r w:rsidR="009366B8" w:rsidRPr="001911E8">
        <w:t xml:space="preserve"> pod točkom I. se na</w:t>
      </w:r>
      <w:r w:rsidR="00C57EDD">
        <w:t xml:space="preserve"> </w:t>
      </w:r>
      <w:r w:rsidR="00FE32B3">
        <w:t xml:space="preserve">prvom i drugom </w:t>
      </w:r>
      <w:r>
        <w:t>ročištu za dražbu ne mogu</w:t>
      </w:r>
      <w:r w:rsidR="009366B8" w:rsidRPr="001911E8">
        <w:t xml:space="preserve"> prodati </w:t>
      </w:r>
      <w:r w:rsidR="00FE32B3">
        <w:t>ispod utvrđene vrijednosti;</w:t>
      </w:r>
    </w:p>
    <w:p w:rsidRDefault="00FE32B3" w:rsidP="006371D6" w:rsidR="009366B8">
      <w:pPr>
        <w:jc w:val="both"/>
      </w:pPr>
      <w:r>
        <w:t xml:space="preserve"> </w:t>
      </w:r>
    </w:p>
    <w:p w:rsidRDefault="009366B8" w:rsidP="006371D6" w:rsidR="009366B8">
      <w:pPr>
        <w:jc w:val="both"/>
      </w:pPr>
      <w:r w:rsidRPr="001911E8">
        <w:t>-  poreze i prireze u vezi s prodajom snosit će kupac;</w:t>
      </w:r>
    </w:p>
    <w:p w:rsidRDefault="00A53780" w:rsidP="006371D6" w:rsidR="00A53780">
      <w:pPr>
        <w:jc w:val="both"/>
      </w:pPr>
    </w:p>
    <w:p w:rsidRDefault="00612052" w:rsidP="00612052" w:rsidR="00A53780">
      <w:pPr>
        <w:jc w:val="both"/>
        <w:rPr>
          <w:rFonts w:cs="Arial"/>
        </w:rPr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 w:rsidR="00FE32B3"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 w:rsidR="00FE32B3"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 w:rsidR="00FE32B3">
        <w:rPr>
          <w:rFonts w:cs="Arial"/>
        </w:rPr>
        <w:t xml:space="preserve"> Puli – Pola</w:t>
      </w:r>
      <w:r w:rsidR="00A53780">
        <w:rPr>
          <w:rFonts w:cs="Arial"/>
        </w:rPr>
        <w:t>, Zemljišnoknjižni odjel u Bujama-Buie</w:t>
      </w:r>
      <w:r w:rsidR="00FE32B3">
        <w:rPr>
          <w:rFonts w:cs="Arial"/>
        </w:rPr>
        <w:t xml:space="preserve"> je uknjiženo pravo </w:t>
      </w:r>
      <w:r w:rsidR="00A53780">
        <w:rPr>
          <w:rFonts w:cs="Arial"/>
        </w:rPr>
        <w:t>zaloga na temelju Sporazuma o osiguranju novčane tražbine zasnivanjem založnog prava od 23. ožujka 2007.g. br. OU-38/07 u iznosu 160.000,00 Eura, radi osiguranja novčane tražbine u korist Banke Celje d.d. Celje, Vodnikova 2 čiji je pravni sljednik Abanka d.d. Ljubljana, zaprimljeno 29. ožujka 2007.g. pod brojem Z-1772/07;</w:t>
      </w:r>
    </w:p>
    <w:p w:rsidRDefault="00A53780" w:rsidP="00612052" w:rsidR="00A53780">
      <w:pPr>
        <w:jc w:val="both"/>
        <w:rPr>
          <w:rFonts w:cs="Arial"/>
        </w:rPr>
      </w:pPr>
    </w:p>
    <w:p w:rsidRDefault="00A53780" w:rsidP="00612052" w:rsidR="00A53780">
      <w:pPr>
        <w:jc w:val="both"/>
        <w:rPr>
          <w:rFonts w:cs="Arial"/>
        </w:rPr>
      </w:pPr>
      <w:r w:rsidRPr="00A53780">
        <w:rPr>
          <w:rFonts w:cs="Arial"/>
        </w:rPr>
        <w:t xml:space="preserve">- na predmetnim nekretninama u zemljišnim knjigama Općinskog suda u Puli – Pola, Zemljišnoknjižni odjel u Bujama-Buie je uknjiženo pravo zaloga na temelju Sporazuma o osiguranju novčane tražbine zasnivanjem založnog prava od </w:t>
      </w:r>
      <w:r>
        <w:rPr>
          <w:rFonts w:cs="Arial"/>
        </w:rPr>
        <w:t xml:space="preserve">14. studenog 2008.g. </w:t>
      </w:r>
      <w:r w:rsidRPr="00A53780">
        <w:rPr>
          <w:rFonts w:cs="Arial"/>
        </w:rPr>
        <w:t xml:space="preserve"> u iznosu 160.000,00 Eura,</w:t>
      </w:r>
      <w:r>
        <w:rPr>
          <w:rFonts w:cs="Arial"/>
        </w:rPr>
        <w:t xml:space="preserve"> s ugovorenom naknadom i kamatom u korist </w:t>
      </w:r>
      <w:r w:rsidRPr="00A53780">
        <w:rPr>
          <w:rFonts w:cs="Arial"/>
        </w:rPr>
        <w:t xml:space="preserve"> Banke Celje d.d. Celje, Vodnikova 2 čiji je pravni sljednik Abanka d.d. Ljubljana, zaprimljeno </w:t>
      </w:r>
      <w:r>
        <w:rPr>
          <w:rFonts w:cs="Arial"/>
        </w:rPr>
        <w:t>20. studenog 2008.g. pod brojem Z-5753/08</w:t>
      </w:r>
      <w:r w:rsidRPr="00A53780">
        <w:rPr>
          <w:rFonts w:cs="Arial"/>
        </w:rPr>
        <w:t>;</w:t>
      </w:r>
    </w:p>
    <w:p w:rsidRDefault="00A53780" w:rsidP="00612052" w:rsidR="00A53780">
      <w:pPr>
        <w:jc w:val="both"/>
        <w:rPr>
          <w:rFonts w:cs="Arial"/>
        </w:rPr>
      </w:pPr>
    </w:p>
    <w:p w:rsidRDefault="005575CE" w:rsidP="00612052" w:rsidR="005575CE">
      <w:pPr>
        <w:jc w:val="both"/>
        <w:rPr>
          <w:rFonts w:cs="Arial"/>
        </w:rPr>
      </w:pPr>
      <w:r w:rsidRPr="005575CE">
        <w:rPr>
          <w:rFonts w:cs="Arial"/>
        </w:rPr>
        <w:t xml:space="preserve">- na predmetnim nekretninama u zemljišnim knjigama Općinskog suda u Puli – Pola, Zemljišnoknjižni odjel u Bujama-Buie je </w:t>
      </w:r>
      <w:r>
        <w:rPr>
          <w:rFonts w:cs="Arial"/>
        </w:rPr>
        <w:t xml:space="preserve">predbilježeno </w:t>
      </w:r>
      <w:r w:rsidRPr="005575CE">
        <w:rPr>
          <w:rFonts w:cs="Arial"/>
        </w:rPr>
        <w:t xml:space="preserve"> pravo zaloga na temelju Sporazuma o osiguranju novčane tražbine zasnivanjem založnog prava od </w:t>
      </w:r>
      <w:r>
        <w:rPr>
          <w:rFonts w:cs="Arial"/>
        </w:rPr>
        <w:t>29. siječnja</w:t>
      </w:r>
      <w:r w:rsidRPr="005575CE">
        <w:rPr>
          <w:rFonts w:cs="Arial"/>
        </w:rPr>
        <w:t xml:space="preserve"> 200</w:t>
      </w:r>
      <w:r>
        <w:rPr>
          <w:rFonts w:cs="Arial"/>
        </w:rPr>
        <w:t>9</w:t>
      </w:r>
      <w:r w:rsidRPr="005575CE">
        <w:rPr>
          <w:rFonts w:cs="Arial"/>
        </w:rPr>
        <w:t>.g.</w:t>
      </w:r>
      <w:r>
        <w:rPr>
          <w:rFonts w:cs="Arial"/>
        </w:rPr>
        <w:t xml:space="preserve"> i članka 100 Zakona o zemljišnim knjigama  u iznosu 640</w:t>
      </w:r>
      <w:r w:rsidRPr="005575CE">
        <w:rPr>
          <w:rFonts w:cs="Arial"/>
        </w:rPr>
        <w:t xml:space="preserve">.000,00 Eura, u korist  Banke Celje d.d. Celje, Vodnikova 2 čiji je pravni sljednik Abanka d.d. Ljubljana, zaprimljeno </w:t>
      </w:r>
      <w:r>
        <w:rPr>
          <w:rFonts w:cs="Arial"/>
        </w:rPr>
        <w:t>11. ožujka</w:t>
      </w:r>
      <w:r w:rsidRPr="005575CE">
        <w:rPr>
          <w:rFonts w:cs="Arial"/>
        </w:rPr>
        <w:t xml:space="preserve"> 200</w:t>
      </w:r>
      <w:r>
        <w:rPr>
          <w:rFonts w:cs="Arial"/>
        </w:rPr>
        <w:t>9</w:t>
      </w:r>
      <w:r w:rsidRPr="005575CE">
        <w:rPr>
          <w:rFonts w:cs="Arial"/>
        </w:rPr>
        <w:t xml:space="preserve">.g. pod </w:t>
      </w:r>
      <w:r w:rsidRPr="005575CE">
        <w:rPr>
          <w:rFonts w:cs="Arial"/>
        </w:rPr>
        <w:lastRenderedPageBreak/>
        <w:t>brojem Z-</w:t>
      </w:r>
      <w:r>
        <w:rPr>
          <w:rFonts w:cs="Arial"/>
        </w:rPr>
        <w:t>1107/09 i zabilježbu opravdanja predbilježbe prava zaloga zaprimljeno 22. srpnja 2013.g. pod br. Z-3664/13</w:t>
      </w:r>
      <w:r w:rsidRPr="005575CE">
        <w:rPr>
          <w:rFonts w:cs="Arial"/>
        </w:rPr>
        <w:t>;</w:t>
      </w:r>
    </w:p>
    <w:p w:rsidRDefault="005575CE" w:rsidP="00612052" w:rsidR="005575CE">
      <w:pPr>
        <w:jc w:val="both"/>
        <w:rPr>
          <w:rFonts w:cs="Arial"/>
        </w:rPr>
      </w:pPr>
    </w:p>
    <w:p w:rsidRDefault="005575CE" w:rsidP="00612052" w:rsidR="005575CE">
      <w:pPr>
        <w:jc w:val="both"/>
        <w:rPr>
          <w:rFonts w:cs="Arial"/>
        </w:rPr>
      </w:pPr>
    </w:p>
    <w:p w:rsidRDefault="005575CE" w:rsidP="00612052" w:rsidR="005575CE">
      <w:pPr>
        <w:jc w:val="both"/>
        <w:rPr>
          <w:rFonts w:cs="Arial"/>
        </w:rPr>
      </w:pPr>
      <w:r w:rsidRPr="005575CE">
        <w:rPr>
          <w:rFonts w:cs="Arial"/>
        </w:rPr>
        <w:t xml:space="preserve">- na predmetnim nekretninama u zemljišnim knjigama Općinskog suda u Puli – Pola, Zemljišnoknjižni odjel u Bujama-Buie je uknjiženo pravo zaloga na temelju Sporazuma o osiguranju novčane tražbine zasnivanjem založnog prava od </w:t>
      </w:r>
      <w:r>
        <w:rPr>
          <w:rFonts w:cs="Arial"/>
        </w:rPr>
        <w:t>12. siječnja 2010.g.  u iznosu 5</w:t>
      </w:r>
      <w:r w:rsidRPr="005575CE">
        <w:rPr>
          <w:rFonts w:cs="Arial"/>
        </w:rPr>
        <w:t xml:space="preserve">0.000,00 Eura, s ugovorenom naknadom i kamatom u korist  Banke Celje d.d. Celje, Vodnikova 2 čiji je pravni sljednik Abanka d.d. Ljubljana, zaprimljeno </w:t>
      </w:r>
      <w:r w:rsidR="003E2902">
        <w:rPr>
          <w:rFonts w:cs="Arial"/>
        </w:rPr>
        <w:t>18. siječnja 2010</w:t>
      </w:r>
      <w:r w:rsidRPr="005575CE">
        <w:rPr>
          <w:rFonts w:cs="Arial"/>
        </w:rPr>
        <w:t>.g. pod brojem Z-</w:t>
      </w:r>
      <w:r w:rsidR="003E2902">
        <w:rPr>
          <w:rFonts w:cs="Arial"/>
        </w:rPr>
        <w:t>347/10</w:t>
      </w:r>
      <w:r w:rsidRPr="005575CE">
        <w:rPr>
          <w:rFonts w:cs="Arial"/>
        </w:rPr>
        <w:t>;</w:t>
      </w:r>
    </w:p>
    <w:p w:rsidRDefault="003E2902" w:rsidP="00612052" w:rsidR="003E2902">
      <w:pPr>
        <w:jc w:val="both"/>
        <w:rPr>
          <w:rFonts w:cs="Arial"/>
        </w:rPr>
      </w:pPr>
    </w:p>
    <w:p w:rsidRDefault="003E2902" w:rsidP="00612052" w:rsidR="003E2902">
      <w:pPr>
        <w:jc w:val="both"/>
        <w:rPr>
          <w:rFonts w:cs="Arial"/>
        </w:rPr>
      </w:pPr>
      <w:r w:rsidRPr="003E2902">
        <w:rPr>
          <w:rFonts w:cs="Arial"/>
        </w:rPr>
        <w:t xml:space="preserve">- na predmetnim nekretninama u zemljišnim knjigama Općinskog suda u Puli – Pola, Zemljišnoknjižni odjel u Bujama-Buie je uknjiženo pravo zaloga na temelju </w:t>
      </w:r>
      <w:r>
        <w:rPr>
          <w:rFonts w:cs="Arial"/>
        </w:rPr>
        <w:t xml:space="preserve">Rješenje o osiguranju </w:t>
      </w:r>
      <w:r w:rsidRPr="003E2902">
        <w:rPr>
          <w:rFonts w:cs="Arial"/>
        </w:rPr>
        <w:t xml:space="preserve"> od </w:t>
      </w:r>
      <w:r>
        <w:rPr>
          <w:rFonts w:cs="Arial"/>
        </w:rPr>
        <w:t xml:space="preserve">25. rujna 2014.g.pod posl. br. Ovr-600/14 radi osiguranja novčane tražbine </w:t>
      </w:r>
      <w:r w:rsidRPr="003E2902">
        <w:rPr>
          <w:rFonts w:cs="Arial"/>
        </w:rPr>
        <w:t xml:space="preserve">  u iznosu </w:t>
      </w:r>
      <w:r>
        <w:rPr>
          <w:rFonts w:cs="Arial"/>
        </w:rPr>
        <w:t>5.000,00 kn sa zateznim kamatama i ostalim uvjetima te radi osiguranja troškova postupka u iznosu 500,00 kn</w:t>
      </w:r>
      <w:r w:rsidRPr="003E2902">
        <w:rPr>
          <w:rFonts w:cs="Arial"/>
        </w:rPr>
        <w:t xml:space="preserve"> u korist </w:t>
      </w:r>
      <w:r>
        <w:rPr>
          <w:rFonts w:cs="Arial"/>
        </w:rPr>
        <w:t>Republike Hrvatske zaprimljeno 29. rujna 2014.g. pod brojem Z-4190714 uz zabilježbu ovršivosti tražbine;</w:t>
      </w:r>
    </w:p>
    <w:p w:rsidRDefault="00A53780" w:rsidP="00612052" w:rsidR="00A53780">
      <w:pPr>
        <w:jc w:val="both"/>
        <w:rPr>
          <w:rFonts w:cs="Arial"/>
        </w:rPr>
      </w:pPr>
    </w:p>
    <w:p w:rsidRDefault="009366B8" w:rsidP="006371D6" w:rsidR="009366B8" w:rsidRPr="001911E8">
      <w:pPr>
        <w:jc w:val="both"/>
      </w:pPr>
      <w:r w:rsidRPr="001911E8"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</w:t>
      </w:r>
      <w:r w:rsidR="00B50374">
        <w:t>i</w:t>
      </w:r>
      <w:r w:rsidRPr="001911E8">
        <w:t xml:space="preserve"> odrediti novu prodaju. Iz položenog osiguranja namirit će se troškovi nove prodaje i nadoknaditi razlika između kupovnine postignute na prijašnjoj i novoj prodaji; 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  kao kupci na javnoj dražbi mogu sudjelovati osobe koje su najkasnije do</w:t>
      </w:r>
      <w:r w:rsidR="00485FA8" w:rsidRPr="001911E8">
        <w:t xml:space="preserve"> </w:t>
      </w:r>
      <w:r w:rsidR="00C52FDE">
        <w:t>20. veljače</w:t>
      </w:r>
      <w:r w:rsidR="00591488">
        <w:t xml:space="preserve"> </w:t>
      </w:r>
      <w:r w:rsidR="0010640C">
        <w:t>201</w:t>
      </w:r>
      <w:r w:rsidR="00C52FDE">
        <w:t>7</w:t>
      </w:r>
      <w:r w:rsidR="0010640C">
        <w:t>.</w:t>
      </w:r>
      <w:r w:rsidR="00FE32B3">
        <w:t xml:space="preserve"> </w:t>
      </w:r>
      <w:r w:rsidR="0010640C">
        <w:t>g</w:t>
      </w:r>
      <w:r w:rsidR="00FE32B3">
        <w:t>odine</w:t>
      </w:r>
      <w:r w:rsidR="006371D6" w:rsidRPr="001911E8">
        <w:t xml:space="preserve"> </w:t>
      </w:r>
      <w:r w:rsidR="007F35C6">
        <w:t>dale osiguranje uplatom 5</w:t>
      </w:r>
      <w:r w:rsidRPr="001911E8">
        <w:t xml:space="preserve">% od utvrđene vrijednosti u korist žiroračuna ovog suda broj </w:t>
      </w:r>
      <w:r w:rsidR="00F50048" w:rsidRPr="001911E8">
        <w:t xml:space="preserve">HR59 2390 0011 3000 0270 3 </w:t>
      </w:r>
      <w:r w:rsidR="00591488">
        <w:t xml:space="preserve">s pozivom na broj ST </w:t>
      </w:r>
      <w:r w:rsidR="007F35C6">
        <w:t>81-14</w:t>
      </w:r>
      <w:r w:rsidR="00591488">
        <w:t xml:space="preserve"> </w:t>
      </w:r>
      <w:r w:rsidRPr="001911E8">
        <w:t>i dokaz o tome predočili sucu prije dražbe;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jamčevinu nisu dužni dati nositelji prava upisanih u zemljišnoj knjizi koja prestaju prodajom nekretnine, ako njihove tražbine dostižu iznos jamčevine i ako bi se, s</w:t>
      </w:r>
      <w:r w:rsidR="001E1065" w:rsidRPr="001911E8">
        <w:t xml:space="preserve"> </w:t>
      </w:r>
      <w:r w:rsidRPr="001911E8">
        <w:t xml:space="preserve">obzirom na njihov prednosni red i utvrđenu vrijednost nekretnine, taj iznos mogao namiriti iz kupovnine;     </w:t>
      </w:r>
    </w:p>
    <w:p w:rsidRDefault="00591488" w:rsidP="006371D6" w:rsidR="00591488">
      <w:pPr>
        <w:jc w:val="both"/>
      </w:pPr>
    </w:p>
    <w:p w:rsidRDefault="009366B8" w:rsidP="006371D6" w:rsidR="009366B8">
      <w:pPr>
        <w:jc w:val="both"/>
      </w:pPr>
      <w:r w:rsidRPr="001911E8">
        <w:t>- osobama čija ponuda ne bude prihvaćena, osiguranje će se vratiti nakon zaključenja javne dražbe</w:t>
      </w:r>
      <w:r w:rsidR="0099797A">
        <w:t xml:space="preserve"> i</w:t>
      </w:r>
    </w:p>
    <w:p w:rsidRDefault="007F35C6" w:rsidP="006371D6" w:rsidR="007F35C6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zainteresirane osobe mogu razgledati nekretninu uz prethodni dogovor sa stečajnim upraviteljem na telefon </w:t>
      </w:r>
      <w:r w:rsidR="007F35C6">
        <w:t>091 5451 875</w:t>
      </w:r>
      <w:r w:rsidR="00591488">
        <w:t xml:space="preserve">. </w:t>
      </w:r>
    </w:p>
    <w:p w:rsidRDefault="00B50374" w:rsidP="009366B8" w:rsidR="00B50374">
      <w:pPr>
        <w:jc w:val="center"/>
      </w:pPr>
    </w:p>
    <w:p w:rsidRDefault="009366B8" w:rsidP="009366B8" w:rsidR="009366B8" w:rsidRPr="001911E8">
      <w:pPr>
        <w:jc w:val="center"/>
      </w:pPr>
      <w:r w:rsidRPr="001911E8">
        <w:t>U Rijeci,</w:t>
      </w:r>
      <w:r w:rsidR="001911E8">
        <w:t xml:space="preserve"> </w:t>
      </w:r>
      <w:r w:rsidR="00C52FDE">
        <w:t>23. studenog</w:t>
      </w:r>
      <w:r w:rsidR="00E97141">
        <w:t xml:space="preserve"> 201</w:t>
      </w:r>
      <w:r w:rsidR="00FE32B3">
        <w:t>6</w:t>
      </w:r>
      <w:r w:rsidR="006371D6" w:rsidRPr="001911E8">
        <w:t>. godine</w:t>
      </w:r>
    </w:p>
    <w:p w:rsidRDefault="009366B8" w:rsidP="00A8408F" w:rsidR="00914C78">
      <w:pPr>
        <w:jc w:val="right"/>
      </w:pPr>
      <w:r w:rsidRPr="001911E8">
        <w:t xml:space="preserve"> </w:t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="006371D6" w:rsidRPr="001911E8">
        <w:t xml:space="preserve">     </w:t>
      </w:r>
      <w:r w:rsidRPr="001911E8">
        <w:t xml:space="preserve">  </w:t>
      </w:r>
    </w:p>
    <w:p w:rsidRDefault="009366B8" w:rsidP="00A8408F" w:rsidR="009366B8" w:rsidRPr="001911E8">
      <w:pPr>
        <w:jc w:val="right"/>
      </w:pPr>
      <w:r w:rsidRPr="001911E8">
        <w:t>Stečajni sudac</w:t>
      </w:r>
    </w:p>
    <w:p w:rsidRDefault="006371D6" w:rsidP="00914C78" w:rsidR="00454C89">
      <w:pPr>
        <w:jc w:val="right"/>
      </w:pPr>
      <w:r w:rsidRPr="001911E8">
        <w:t xml:space="preserve">     </w:t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  <w:t xml:space="preserve">    </w:t>
      </w:r>
      <w:r w:rsidR="003E012C">
        <w:t xml:space="preserve">  </w:t>
      </w:r>
      <w:r w:rsidR="009366B8" w:rsidRPr="001911E8">
        <w:t>Daniela Korlević</w:t>
      </w:r>
      <w:r w:rsidR="004122D5">
        <w:t xml:space="preserve"> </w:t>
      </w:r>
      <w:r w:rsidR="00914C78">
        <w:t xml:space="preserve"> </w:t>
      </w:r>
    </w:p>
    <w:p w:rsidRDefault="00A8408F" w:rsidP="00A8408F" w:rsidR="00A8408F" w:rsidRPr="001911E8">
      <w:pPr>
        <w:jc w:val="right"/>
      </w:pPr>
    </w:p>
    <w:p w:rsidRDefault="009366B8" w:rsidP="009366B8" w:rsidR="009366B8" w:rsidRPr="001911E8">
      <w:r w:rsidRPr="001911E8">
        <w:rPr>
          <w:b/>
        </w:rPr>
        <w:t>UPUTA O PRAVNOM LIJEKU:</w:t>
      </w:r>
    </w:p>
    <w:p w:rsidRDefault="009366B8" w:rsidP="009366B8" w:rsidR="009366B8">
      <w:r w:rsidRPr="001911E8"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1911E8">
          <w:t>11. st</w:t>
        </w:r>
      </w:smartTag>
      <w:r w:rsidRPr="001911E8">
        <w:t xml:space="preserve">.9. Stečajnog zakona). </w:t>
      </w:r>
    </w:p>
    <w:p w:rsidRDefault="00162D10" w:rsidP="009366B8" w:rsidR="00162D10"/>
    <w:p w:rsidRDefault="005A6329" w:rsidP="009366B8" w:rsidR="005A6329"/>
    <w:p w:rsidRDefault="005A6329" w:rsidP="009366B8" w:rsidR="005A6329" w:rsidRPr="001911E8"/>
    <w:p w:rsidRDefault="007F35C6" w:rsidP="009366B8" w:rsidR="007F35C6">
      <w:pPr>
        <w:rPr>
          <w:b/>
          <w:sz w:val="20"/>
          <w:szCs w:val="20"/>
        </w:rPr>
      </w:pPr>
    </w:p>
    <w:p w:rsidRDefault="007F35C6" w:rsidP="009366B8" w:rsidR="007F35C6">
      <w:pPr>
        <w:rPr>
          <w:b/>
          <w:sz w:val="20"/>
          <w:szCs w:val="20"/>
        </w:rPr>
      </w:pPr>
    </w:p>
    <w:p w:rsidRDefault="007F35C6" w:rsidP="009366B8" w:rsidR="007F35C6">
      <w:pPr>
        <w:rPr>
          <w:b/>
          <w:sz w:val="20"/>
          <w:szCs w:val="20"/>
        </w:rPr>
      </w:pPr>
    </w:p>
    <w:p w:rsidRDefault="007F35C6" w:rsidP="009366B8" w:rsidR="007F35C6">
      <w:pPr>
        <w:rPr>
          <w:b/>
          <w:sz w:val="20"/>
          <w:szCs w:val="20"/>
        </w:rPr>
      </w:pPr>
    </w:p>
    <w:p w:rsidRDefault="007F35C6" w:rsidP="009366B8" w:rsidR="007F35C6">
      <w:pPr>
        <w:rPr>
          <w:b/>
          <w:sz w:val="20"/>
          <w:szCs w:val="20"/>
        </w:rPr>
      </w:pPr>
    </w:p>
    <w:p w:rsidRDefault="009366B8" w:rsidP="009366B8" w:rsidR="009366B8">
      <w:pPr>
        <w:rPr>
          <w:b/>
          <w:sz w:val="20"/>
          <w:szCs w:val="20"/>
        </w:rPr>
      </w:pPr>
      <w:r w:rsidRPr="00162D10">
        <w:rPr>
          <w:b/>
          <w:sz w:val="20"/>
          <w:szCs w:val="20"/>
        </w:rPr>
        <w:t>DNA</w:t>
      </w:r>
      <w:r w:rsidR="006371D6" w:rsidRPr="00162D10">
        <w:rPr>
          <w:b/>
          <w:sz w:val="20"/>
          <w:szCs w:val="20"/>
        </w:rPr>
        <w:t>:</w:t>
      </w:r>
    </w:p>
    <w:p w:rsidRDefault="009366B8" w:rsidP="009366B8" w:rsidR="003C0A4D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99797A" w:rsidRPr="00E97141">
        <w:rPr>
          <w:sz w:val="20"/>
          <w:szCs w:val="20"/>
        </w:rPr>
        <w:t xml:space="preserve">stečajnom upravitelju </w:t>
      </w:r>
      <w:r w:rsidR="007F35C6">
        <w:rPr>
          <w:sz w:val="20"/>
          <w:szCs w:val="20"/>
        </w:rPr>
        <w:t>Alein Khan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8631C5">
        <w:rPr>
          <w:sz w:val="20"/>
          <w:szCs w:val="20"/>
        </w:rPr>
        <w:t>e-</w:t>
      </w:r>
      <w:r w:rsidRPr="00E97141">
        <w:rPr>
          <w:sz w:val="20"/>
          <w:szCs w:val="20"/>
        </w:rPr>
        <w:t>oglasna ploča</w:t>
      </w:r>
    </w:p>
    <w:p w:rsidRDefault="009366B8" w:rsidP="009366B8" w:rsidR="0099797A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1E1065" w:rsidRPr="00E97141">
        <w:rPr>
          <w:sz w:val="20"/>
          <w:szCs w:val="20"/>
        </w:rPr>
        <w:t>razlučn</w:t>
      </w:r>
      <w:r w:rsidR="0099797A" w:rsidRPr="00E97141">
        <w:rPr>
          <w:sz w:val="20"/>
          <w:szCs w:val="20"/>
        </w:rPr>
        <w:t>i</w:t>
      </w:r>
      <w:r w:rsidR="001E1065" w:rsidRPr="00E97141">
        <w:rPr>
          <w:sz w:val="20"/>
          <w:szCs w:val="20"/>
        </w:rPr>
        <w:t>m vjerov</w:t>
      </w:r>
      <w:r w:rsidR="00B50374" w:rsidRPr="00E97141">
        <w:rPr>
          <w:sz w:val="20"/>
          <w:szCs w:val="20"/>
        </w:rPr>
        <w:t>ni</w:t>
      </w:r>
      <w:r w:rsidR="0099797A" w:rsidRPr="00E97141">
        <w:rPr>
          <w:sz w:val="20"/>
          <w:szCs w:val="20"/>
        </w:rPr>
        <w:t>cima:</w:t>
      </w:r>
      <w:r w:rsidR="00B50374" w:rsidRPr="00E97141">
        <w:rPr>
          <w:sz w:val="20"/>
          <w:szCs w:val="20"/>
        </w:rPr>
        <w:t xml:space="preserve"> </w:t>
      </w:r>
    </w:p>
    <w:p w:rsidRDefault="008703A9" w:rsidP="009366B8" w:rsidR="00F85EF2" w:rsidRPr="00E97141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591488">
        <w:rPr>
          <w:sz w:val="20"/>
          <w:szCs w:val="20"/>
        </w:rPr>
        <w:t xml:space="preserve"> </w:t>
      </w:r>
      <w:r w:rsidR="007F35C6">
        <w:rPr>
          <w:sz w:val="20"/>
          <w:szCs w:val="20"/>
        </w:rPr>
        <w:t>Abanka d.d. Ljubljana, po pun. OD Andreis &amp; partneri</w:t>
      </w:r>
      <w:r w:rsidR="00F92F01">
        <w:rPr>
          <w:sz w:val="20"/>
          <w:szCs w:val="20"/>
        </w:rPr>
        <w:t>, Z</w:t>
      </w:r>
      <w:r w:rsidR="007F35C6">
        <w:rPr>
          <w:sz w:val="20"/>
          <w:szCs w:val="20"/>
        </w:rPr>
        <w:t>agreb, Pavla Hatza 8</w:t>
      </w:r>
      <w:r w:rsidR="00591488">
        <w:rPr>
          <w:sz w:val="20"/>
          <w:szCs w:val="20"/>
        </w:rPr>
        <w:t xml:space="preserve"> </w:t>
      </w:r>
    </w:p>
    <w:p w:rsidRDefault="009366B8" w:rsidP="009366B8" w:rsidR="009366B8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7F35C6">
        <w:rPr>
          <w:sz w:val="20"/>
          <w:szCs w:val="20"/>
        </w:rPr>
        <w:t>RH, po z.z. ŽDO Pula</w:t>
      </w:r>
    </w:p>
    <w:p w:rsidRDefault="007F35C6" w:rsidP="009366B8" w:rsidR="007F35C6" w:rsidRPr="00E97141">
      <w:pPr>
        <w:rPr>
          <w:sz w:val="20"/>
          <w:szCs w:val="20"/>
        </w:rPr>
      </w:pPr>
      <w:r>
        <w:rPr>
          <w:sz w:val="20"/>
          <w:szCs w:val="20"/>
        </w:rPr>
        <w:t>- Porezna uprava Pula</w:t>
      </w:r>
    </w:p>
    <w:p w:rsidRDefault="009366B8" w:rsidP="009366B8" w:rsidR="009366B8" w:rsidRPr="00E97141">
      <w:pPr>
        <w:rPr>
          <w:sz w:val="20"/>
          <w:szCs w:val="20"/>
        </w:rPr>
      </w:pPr>
    </w:p>
    <w:p w:rsidRDefault="006371D6" w:rsidP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U Rijeci,</w:t>
      </w:r>
      <w:r w:rsidR="0010640C" w:rsidRPr="00E97141">
        <w:rPr>
          <w:sz w:val="20"/>
          <w:szCs w:val="20"/>
        </w:rPr>
        <w:t xml:space="preserve"> </w:t>
      </w:r>
      <w:r w:rsidR="00C52FDE">
        <w:rPr>
          <w:sz w:val="20"/>
          <w:szCs w:val="20"/>
        </w:rPr>
        <w:t>23.11</w:t>
      </w:r>
      <w:r w:rsidR="00591488">
        <w:rPr>
          <w:sz w:val="20"/>
          <w:szCs w:val="20"/>
        </w:rPr>
        <w:t>.2016</w:t>
      </w:r>
      <w:r w:rsidR="001911E8" w:rsidRPr="00E97141">
        <w:rPr>
          <w:sz w:val="20"/>
          <w:szCs w:val="20"/>
        </w:rPr>
        <w:t>.</w:t>
      </w:r>
      <w:r w:rsidR="00591488">
        <w:rPr>
          <w:sz w:val="20"/>
          <w:szCs w:val="20"/>
        </w:rPr>
        <w:t xml:space="preserve"> </w:t>
      </w:r>
      <w:r w:rsidR="001911E8" w:rsidRPr="00E97141">
        <w:rPr>
          <w:sz w:val="20"/>
          <w:szCs w:val="20"/>
        </w:rPr>
        <w:t>g</w:t>
      </w:r>
      <w:r w:rsidR="00591488">
        <w:rPr>
          <w:sz w:val="20"/>
          <w:szCs w:val="20"/>
        </w:rPr>
        <w:t>odine</w:t>
      </w:r>
    </w:p>
    <w:p w:rsidRDefault="001911E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Stečajni sudac</w:t>
      </w:r>
    </w:p>
    <w:p w:rsidRDefault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Daniela Korlević</w:t>
      </w:r>
    </w:p>
    <w:sectPr w:rsidR="001911E8" w:rsidRPr="00E9714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465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R="001911E8">
    <w:pPr>
      <w:pStyle w:val="Zaglavlje"/>
    </w:pPr>
    <w:r>
      <w:tab/>
      <w:t xml:space="preserve">                                                                                   </w:t>
    </w:r>
  </w:p>
  <w:p w:rsidRDefault="001911E8" w:rsidP="00E97141" w:rsidR="001911E8" w:rsidRPr="00E97141">
    <w:pPr>
      <w:pStyle w:val="Zaglavlje"/>
      <w:jc w:val="right"/>
      <w:rPr>
        <w:b/>
      </w:rPr>
    </w:pPr>
    <w:r w:rsidRPr="00783B9C">
      <w:t xml:space="preserve">                                                                                                        </w:t>
    </w:r>
    <w:r w:rsidRPr="00E97141">
      <w:rPr>
        <w:b/>
      </w:rPr>
      <w:t>Posl. br. 15 St-</w:t>
    </w:r>
    <w:r w:rsidR="002C461E">
      <w:rPr>
        <w:b/>
      </w:rPr>
      <w:t>81/14-</w:t>
    </w:r>
    <w:r w:rsidR="00514820">
      <w:rPr>
        <w:b/>
      </w:rPr>
      <w:t>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828C0"/>
    <w:rsid w:val="000E4F77"/>
    <w:rsid w:val="000F499D"/>
    <w:rsid w:val="000F7613"/>
    <w:rsid w:val="0010640C"/>
    <w:rsid w:val="001335E5"/>
    <w:rsid w:val="00162D10"/>
    <w:rsid w:val="001911E8"/>
    <w:rsid w:val="001B4498"/>
    <w:rsid w:val="001E1065"/>
    <w:rsid w:val="001E3CC1"/>
    <w:rsid w:val="00203D74"/>
    <w:rsid w:val="00242926"/>
    <w:rsid w:val="002A7231"/>
    <w:rsid w:val="002C208D"/>
    <w:rsid w:val="002C461E"/>
    <w:rsid w:val="002D30E6"/>
    <w:rsid w:val="002F4968"/>
    <w:rsid w:val="003111A5"/>
    <w:rsid w:val="003A71C3"/>
    <w:rsid w:val="003C0A4D"/>
    <w:rsid w:val="003E012C"/>
    <w:rsid w:val="003E2902"/>
    <w:rsid w:val="00410F84"/>
    <w:rsid w:val="004122D5"/>
    <w:rsid w:val="00434210"/>
    <w:rsid w:val="00454C89"/>
    <w:rsid w:val="00455B36"/>
    <w:rsid w:val="00485FA8"/>
    <w:rsid w:val="004B3755"/>
    <w:rsid w:val="004E20FD"/>
    <w:rsid w:val="004F5EA0"/>
    <w:rsid w:val="0050198C"/>
    <w:rsid w:val="00514820"/>
    <w:rsid w:val="005575CE"/>
    <w:rsid w:val="00574B23"/>
    <w:rsid w:val="00591488"/>
    <w:rsid w:val="005A6329"/>
    <w:rsid w:val="0060019E"/>
    <w:rsid w:val="00612052"/>
    <w:rsid w:val="006153C9"/>
    <w:rsid w:val="00621034"/>
    <w:rsid w:val="00626A3D"/>
    <w:rsid w:val="00633479"/>
    <w:rsid w:val="006371D6"/>
    <w:rsid w:val="00672FDB"/>
    <w:rsid w:val="00676F8D"/>
    <w:rsid w:val="006A4880"/>
    <w:rsid w:val="006B715E"/>
    <w:rsid w:val="006E1807"/>
    <w:rsid w:val="007713D1"/>
    <w:rsid w:val="00783B9C"/>
    <w:rsid w:val="007C2A18"/>
    <w:rsid w:val="007D21B7"/>
    <w:rsid w:val="007F088F"/>
    <w:rsid w:val="007F35C6"/>
    <w:rsid w:val="00800F0D"/>
    <w:rsid w:val="00821D4E"/>
    <w:rsid w:val="00842485"/>
    <w:rsid w:val="008517C6"/>
    <w:rsid w:val="008631C5"/>
    <w:rsid w:val="008703A9"/>
    <w:rsid w:val="00871A77"/>
    <w:rsid w:val="00880571"/>
    <w:rsid w:val="008B22C5"/>
    <w:rsid w:val="008E0995"/>
    <w:rsid w:val="008F7D90"/>
    <w:rsid w:val="00914654"/>
    <w:rsid w:val="00914C78"/>
    <w:rsid w:val="00927F52"/>
    <w:rsid w:val="009366B8"/>
    <w:rsid w:val="009666DE"/>
    <w:rsid w:val="009869F0"/>
    <w:rsid w:val="0099797A"/>
    <w:rsid w:val="009A71BE"/>
    <w:rsid w:val="009D1B96"/>
    <w:rsid w:val="009D4C9F"/>
    <w:rsid w:val="00A269F0"/>
    <w:rsid w:val="00A53780"/>
    <w:rsid w:val="00A57124"/>
    <w:rsid w:val="00A64456"/>
    <w:rsid w:val="00A83EC9"/>
    <w:rsid w:val="00A8408F"/>
    <w:rsid w:val="00A8682F"/>
    <w:rsid w:val="00AD7693"/>
    <w:rsid w:val="00AE4C39"/>
    <w:rsid w:val="00B00691"/>
    <w:rsid w:val="00B50374"/>
    <w:rsid w:val="00B814EC"/>
    <w:rsid w:val="00BB2D16"/>
    <w:rsid w:val="00C52FDE"/>
    <w:rsid w:val="00C57EDD"/>
    <w:rsid w:val="00C77D7B"/>
    <w:rsid w:val="00C9379E"/>
    <w:rsid w:val="00CA102E"/>
    <w:rsid w:val="00CC08B3"/>
    <w:rsid w:val="00CC682D"/>
    <w:rsid w:val="00D010EE"/>
    <w:rsid w:val="00D20D50"/>
    <w:rsid w:val="00D731D6"/>
    <w:rsid w:val="00DB265D"/>
    <w:rsid w:val="00DE7920"/>
    <w:rsid w:val="00E06AAB"/>
    <w:rsid w:val="00E0749F"/>
    <w:rsid w:val="00E65C78"/>
    <w:rsid w:val="00E87D9F"/>
    <w:rsid w:val="00E97141"/>
    <w:rsid w:val="00F00ABA"/>
    <w:rsid w:val="00F10022"/>
    <w:rsid w:val="00F33489"/>
    <w:rsid w:val="00F50048"/>
    <w:rsid w:val="00F85EF2"/>
    <w:rsid w:val="00F92F01"/>
    <w:rsid w:val="00FB3C5B"/>
    <w:rsid w:val="00FC56DC"/>
    <w:rsid w:val="00FD1577"/>
    <w:rsid w:val="00FD22C2"/>
    <w:rsid w:val="00FE32B3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46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6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6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6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6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46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6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6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6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6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2014.</izvorni_sadrzaj>
    <derivirana_varijabla naziv="DomainObject.Predmet.DatumOsnivanja_1">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St-583/13</izvorni_sadrzaj>
    <derivirana_varijabla naziv="DomainObject.Predmet.Opis_1">Nastavak postupka radi naknadne diobe,
veza St-583/13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St-81/2014</izvorni_sadrzaj>
    <derivirana_varijabla naziv="DomainObject.Predmet.OznakaBroj_1">St-81/2014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RE - NOVA d.o.o.  Novigrad</izvorni_sadrzaj>
    <derivirana_varijabla naziv="DomainObject.Predmet.ProtustrankaFormated_1">  Stečajna masa RE - NOVA d.o.o.  Novigrad</derivirana_varijabla>
  </DomainObject.Predmet.ProtustrankaFormated>
  <DomainObject.Predmet.ProtustrankaFormatedOIB>
    <izvorni_sadrzaj>  Stečajna masa RE - NOVA d.o.o.  Novigrad, OIB 10503976059</izvorni_sadrzaj>
    <derivirana_varijabla naziv="DomainObject.Predmet.ProtustrankaFormatedOIB_1">  Stečajna masa RE - NOVA d.o.o.  Novigrad, OIB 10503976059</derivirana_varijabla>
  </DomainObject.Predmet.ProtustrankaFormatedOIB>
  <DomainObject.Predmet.ProtustrankaFormatedWithAdress>
    <izvorni_sadrzaj> Stečajna masa RE - NOVA d.o.o.  Novigrad, M. V. Ilirika 4, 52 466 Novigrad</izvorni_sadrzaj>
    <derivirana_varijabla naziv="DomainObject.Predmet.ProtustrankaFormatedWithAdress_1"> Stečajna masa RE - NOVA d.o.o.  Novigrad, M. V. Ilirika 4, 52 466 Novigrad</derivirana_varijabla>
  </DomainObject.Predmet.ProtustrankaFormatedWithAdress>
  <DomainObject.Predmet.ProtustrankaFormatedWithAdressOIB>
    <izvorni_sadrzaj> Stečajna masa RE - NOVA d.o.o.  Novigrad, OIB 10503976059, M. V. Ilirika 4, 52 466 Novigrad</izvorni_sadrzaj>
    <derivirana_varijabla naziv="DomainObject.Predmet.ProtustrankaFormatedWithAdressOIB_1"> Stečajna masa RE - NOVA d.o.o.  Novigrad, OIB 10503976059, M. V. Ilirika 4, 52 466 Novigrad</derivirana_varijabla>
  </DomainObject.Predmet.ProtustrankaFormatedWithAdressOIB>
  <DomainObject.Predmet.ProtustrankaWithAdress>
    <izvorni_sadrzaj>Stečajna masa RE - NOVA d.o.o.  Novigrad M. V. Ilirika 4, 52 466 Novigrad</izvorni_sadrzaj>
    <derivirana_varijabla naziv="DomainObject.Predmet.ProtustrankaWithAdress_1">Stečajna masa RE - NOVA d.o.o.  Novigrad M. V. Ilirika 4, 52 466 Novigrad</derivirana_varijabla>
  </DomainObject.Predmet.ProtustrankaWithAdress>
  <DomainObject.Predmet.ProtustrankaWithAdressOIB>
    <izvorni_sadrzaj>Stečajna masa RE - NOVA d.o.o.  Novigrad, OIB 10503976059, M. V. Ilirika 4, 52 466 Novigrad</izvorni_sadrzaj>
    <derivirana_varijabla naziv="DomainObject.Predmet.ProtustrankaWithAdressOIB_1">Stečajna masa RE - NOVA d.o.o.  Novigrad, OIB 10503976059, M. V. Ilirika 4, 52 466 Novigrad</derivirana_varijabla>
  </DomainObject.Predmet.ProtustrankaWithAdressOIB>
  <DomainObject.Predmet.ProtustrankaNazivFormated>
    <izvorni_sadrzaj>Stečajna masa RE - NOVA d.o.o.  Novigrad</izvorni_sadrzaj>
    <derivirana_varijabla naziv="DomainObject.Predmet.ProtustrankaNazivFormated_1">Stečajna masa RE - NOVA d.o.o.  Novigrad</derivirana_varijabla>
  </DomainObject.Predmet.ProtustrankaNazivFormated>
  <DomainObject.Predmet.ProtustrankaNazivFormatedOIB>
    <izvorni_sadrzaj>Stečajna masa RE - NOVA d.o.o.  Novigrad, OIB 10503976059</izvorni_sadrzaj>
    <derivirana_varijabla naziv="DomainObject.Predmet.ProtustrankaNazivFormatedOIB_1">Stečajna masa RE - NOVA d.o.o.  Novigrad, OIB 10503976059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 Celje</izvorni_sadrzaj>
    <derivirana_varijabla naziv="DomainObject.Predmet.StrankaFormated_1">  BANKA CELJE d.d.  Celje</derivirana_varijabla>
  </DomainObject.Predmet.StrankaFormated>
  <DomainObject.Predmet.StrankaFormatedOIB>
    <izvorni_sadrzaj>  BANKA CELJE d.d.  Celje, OIB 24044360807</izvorni_sadrzaj>
    <derivirana_varijabla naziv="DomainObject.Predmet.StrankaFormatedOIB_1">  BANKA CELJE d.d.  Celje, OIB 24044360807</derivirana_varijabla>
  </DomainObject.Predmet.StrankaFormatedOIB>
  <DomainObject.Predmet.StrankaFormatedWithAdress>
    <izvorni_sadrzaj> BANKA CELJE d.d.  Celje, Vodnikova 2, 3 000 Celje</izvorni_sadrzaj>
    <derivirana_varijabla naziv="DomainObject.Predmet.StrankaFormatedWithAdress_1"> BANKA CELJE d.d.  Celje, Vodnikova 2, 3 000 Celje</derivirana_varijabla>
  </DomainObject.Predmet.StrankaFormatedWithAdress>
  <DomainObject.Predmet.StrankaFormatedWithAdressOIB>
    <izvorni_sadrzaj> BANKA CELJE d.d.  Celje, OIB 24044360807, Vodnikova 2, 3 000 Celje</izvorni_sadrzaj>
    <derivirana_varijabla naziv="DomainObject.Predmet.StrankaFormatedWithAdressOIB_1"> BANKA CELJE d.d.  Celje, OIB 24044360807, Vodnikova 2, 3 000 Celje</derivirana_varijabla>
  </DomainObject.Predmet.StrankaFormatedWithAdressOIB>
  <DomainObject.Predmet.StrankaWithAdress>
    <izvorni_sadrzaj>BANKA CELJE d.d.  Celje Vodnikova 2,3 000 Celje</izvorni_sadrzaj>
    <derivirana_varijabla naziv="DomainObject.Predmet.StrankaWithAdress_1">BANKA CELJE d.d.  Celje Vodnikova 2,3 000 Celje</derivirana_varijabla>
  </DomainObject.Predmet.StrankaWithAdress>
  <DomainObject.Predmet.StrankaWithAdressOIB>
    <izvorni_sadrzaj>BANKA CELJE d.d.  Celje, OIB 24044360807, Vodnikova 2,3 000 Celje</izvorni_sadrzaj>
    <derivirana_varijabla naziv="DomainObject.Predmet.StrankaWithAdressOIB_1">BANKA CELJE d.d.  Celje, OIB 24044360807, Vodnikova 2,3 000 Celje</derivirana_varijabla>
  </DomainObject.Predmet.StrankaWithAdressOIB>
  <DomainObject.Predmet.StrankaNazivFormated>
    <izvorni_sadrzaj>BANKA CELJE d.d.  Celje</izvorni_sadrzaj>
    <derivirana_varijabla naziv="DomainObject.Predmet.StrankaNazivFormated_1">BANKA CELJE d.d.  Celje</derivirana_varijabla>
  </DomainObject.Predmet.StrankaNazivFormated>
  <DomainObject.Predmet.StrankaNazivFormatedOIB>
    <izvorni_sadrzaj>BANKA CELJE d.d.  Celje, OIB 24044360807</izvorni_sadrzaj>
    <derivirana_varijabla naziv="DomainObject.Predmet.StrankaNazivFormatedOIB_1">BANKA CELJE d.d. 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BANKA CELJE d.d.  Celje</item>
    </izvorni_sadrzaj>
    <derivirana_varijabla naziv="DomainObject.Predmet.StrankaListFormated_1">
      <item>BANKA CELJE d.d.  Celje</item>
    </derivirana_varijabla>
  </DomainObject.Predmet.StrankaListFormated>
  <DomainObject.Predmet.StrankaListFormatedOIB>
    <izvorni_sadrzaj>
      <item>BANKA CELJE d.d.  Celje, OIB 24044360807</item>
    </izvorni_sadrzaj>
    <derivirana_varijabla naziv="DomainObject.Predmet.StrankaListFormatedOIB_1">
      <item>BANKA CELJE d.d.  Celje, OIB 24044360807</item>
    </derivirana_varijabla>
  </DomainObject.Predmet.StrankaListFormatedOIB>
  <DomainObject.Predmet.StrankaListFormatedWithAdress>
    <izvorni_sadrzaj>
      <item>BANKA CELJE d.d.  Celje, Vodnikova 2, 3 000 Celje</item>
    </izvorni_sadrzaj>
    <derivirana_varijabla naziv="DomainObject.Predmet.StrankaListFormatedWithAdress_1">
      <item>BANKA CELJE d.d.  Celje, Vodnikova 2, 3 000 Celje</item>
    </derivirana_varijabla>
  </DomainObject.Predmet.StrankaListFormatedWithAdress>
  <DomainObject.Predmet.StrankaListFormatedWithAdressOIB>
    <izvorni_sadrzaj>
      <item>BANKA CELJE d.d.  Celje, OIB 24044360807, Vodnikova 2, 3 000 Celje</item>
    </izvorni_sadrzaj>
    <derivirana_varijabla naziv="DomainObject.Predmet.StrankaListFormatedWithAdressOIB_1">
      <item>BANKA CELJE d.d.  Celje, OIB 24044360807, Vodnikova 2, 3 000 Celje</item>
    </derivirana_varijabla>
  </DomainObject.Predmet.StrankaListFormatedWithAdressOIB>
  <DomainObject.Predmet.StrankaListNazivFormated>
    <izvorni_sadrzaj>
      <item>BANKA CELJE d.d.  Celje</item>
    </izvorni_sadrzaj>
    <derivirana_varijabla naziv="DomainObject.Predmet.StrankaListNazivFormated_1">
      <item>BANKA CELJE d.d.  Celje</item>
    </derivirana_varijabla>
  </DomainObject.Predmet.StrankaListNazivFormated>
  <DomainObject.Predmet.StrankaListNazivFormatedOIB>
    <izvorni_sadrzaj>
      <item>BANKA CELJE d.d.  Celje, OIB 24044360807</item>
    </izvorni_sadrzaj>
    <derivirana_varijabla naziv="DomainObject.Predmet.StrankaListNazivFormatedOIB_1">
      <item>BANKA CELJE d.d.  Celje, OIB 24044360807</item>
    </derivirana_varijabla>
  </DomainObject.Predmet.StrankaListNazivFormatedOIB>
  <DomainObject.Predmet.ProtuStrankaListFormated>
    <izvorni_sadrzaj>
      <item>Stečajna masa RE - NOVA d.o.o.  Novigrad</item>
    </izvorni_sadrzaj>
    <derivirana_varijabla naziv="DomainObject.Predmet.ProtuStrankaListFormated_1">
      <item>Stečajna masa RE - NOVA d.o.o.  Novigrad</item>
    </derivirana_varijabla>
  </DomainObject.Predmet.ProtuStrankaListFormated>
  <DomainObject.Predmet.ProtuStrankaListFormatedOIB>
    <izvorni_sadrzaj>
      <item>Stečajna masa RE - NOVA d.o.o.  Novigrad, OIB 10503976059</item>
    </izvorni_sadrzaj>
    <derivirana_varijabla naziv="DomainObject.Predmet.ProtuStrankaListFormatedOIB_1">
      <item>Stečajna masa RE - NOVA d.o.o.  Novigrad, OIB 10503976059</item>
    </derivirana_varijabla>
  </DomainObject.Predmet.ProtuStrankaListFormatedOIB>
  <DomainObject.Predmet.ProtuStrankaListFormatedWithAdress>
    <izvorni_sadrzaj>
      <item>Stečajna masa RE - NOVA d.o.o.  Novigrad, M. V. Ilirika 4, 52 466 Novigrad</item>
    </izvorni_sadrzaj>
    <derivirana_varijabla naziv="DomainObject.Predmet.ProtuStrankaListFormatedWithAdress_1">
      <item>Stečajna masa RE - NOVA d.o.o.  Novigrad, M. V. Ilirika 4, 52 466 Novigrad</item>
    </derivirana_varijabla>
  </DomainObject.Predmet.ProtuStrankaListFormatedWithAdress>
  <DomainObject.Predmet.ProtuStrankaListFormatedWithAdressOIB>
    <izvorni_sadrzaj>
      <item>Stečajna masa RE - NOVA d.o.o.  Novigrad, OIB 10503976059, M. V. Ilirika 4, 52 466 Novigrad</item>
    </izvorni_sadrzaj>
    <derivirana_varijabla naziv="DomainObject.Predmet.ProtuStrankaListFormatedWithAdressOIB_1">
      <item>Stečajna masa RE - NOVA d.o.o.  Novigrad, OIB 10503976059, M. V. Ilirika 4, 52 466 Novigrad</item>
    </derivirana_varijabla>
  </DomainObject.Predmet.ProtuStrankaListFormatedWithAdressOIB>
  <DomainObject.Predmet.ProtuStrankaListNazivFormated>
    <izvorni_sadrzaj>
      <item>Stečajna masa RE - NOVA d.o.o.  Novigrad</item>
    </izvorni_sadrzaj>
    <derivirana_varijabla naziv="DomainObject.Predmet.ProtuStrankaListNazivFormated_1">
      <item>Stečajna masa RE - NOVA d.o.o.  Novigrad</item>
    </derivirana_varijabla>
  </DomainObject.Predmet.ProtuStrankaListNazivFormated>
  <DomainObject.Predmet.ProtuStrankaListNazivFormatedOIB>
    <izvorni_sadrzaj>
      <item>Stečajna masa RE - NOVA d.o.o.  Novigrad, OIB 10503976059</item>
    </izvorni_sadrzaj>
    <derivirana_varijabla naziv="DomainObject.Predmet.ProtuStrankaListNazivFormatedOIB_1">
      <item>Stečajna masa RE - NOVA d.o.o.  Novigrad, OIB 10503976059</item>
    </derivirana_varijabla>
  </DomainObject.Predmet.ProtuStrankaListNazivFormatedOIB>
  <DomainObject.Predmet.OstaliList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</izvorni_sadrzaj>
    <derivirana_varijabla naziv="DomainObject.Predmet.OstaliListFormated_1">
      <item>Odvjetničko društvo Andreis &amp; partneri</item>
      <item>Alein Khan</item>
      <item>ZK ODJEL OPĆINSKOG SUDA U BUJAMA</item>
      <item>SUDSKI REGISTAR SS PAZIN</item>
      <item>POREZNA UPRAVA PULA</item>
      <item>ANTE GABRE</item>
    </derivirana_varijabla>
  </DomainObject.Predmet.OstaliListFormated>
  <DomainObject.Predmet.OstaliList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</izvorni_sadrzaj>
    <derivirana_varijabla naziv="DomainObject.Predmet.OstaliList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</derivirana_varijabla>
  </DomainObject.Predmet.OstaliListFormatedOIB>
  <DomainObject.Predmet.OstaliListFormatedWithAdress>
    <izvorni_sadrzaj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</izvorni_sadrzaj>
    <derivirana_varijabla naziv="DomainObject.Predmet.OstaliListFormatedWithAdress_1">
      <item>Odvjetničko društvo Andreis &amp; partneri, Pavla Hatza 8, 10 000 Zagreb</item>
      <item>Alein Khan, Osječka 42, 51000 Rijeka</item>
      <item>ZK ODJEL OPĆINSKOG SUDA U BUJAMA</item>
      <item>SUDSKI REGISTAR SS PAZIN</item>
      <item>POREZNA UPRAVA PULA</item>
      <item>ANTE GABRE, P. HATZA 8/1, 10000 Zagreb</item>
    </derivirana_varijabla>
  </DomainObject.Predmet.OstaliListFormatedWithAdress>
  <DomainObject.Predmet.OstaliListFormatedWithAdressOIB>
    <izvorni_sadrzaj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</izvorni_sadrzaj>
    <derivirana_varijabla naziv="DomainObject.Predmet.OstaliListFormatedWithAdressOIB_1">
      <item>Odvjetničko društvo Andreis &amp; partneri, OIB 83427315907, Pavla Hatza 8, 10 000 Zagreb</item>
      <item>Alein Khan, OIB 25613472359, Osječka 42, 51000 Rijeka</item>
      <item>ZK ODJEL OPĆINSKOG SUDA U BUJAMA</item>
      <item>SUDSKI REGISTAR SS PAZIN</item>
      <item>POREZNA UPRAVA PULA</item>
      <item>ANTE GABRE, P. HATZA 8/1, 10000 Zagreb</item>
    </derivirana_varijabla>
  </DomainObject.Predmet.OstaliListFormatedWithAdressOIB>
  <DomainObject.Predmet.OstaliListNazivFormated>
    <izvorni_sadrzaj>
      <item>Odvjetničko društvo Andreis &amp; partneri</item>
      <item>Alein Khan</item>
      <item>ZK ODJEL OPĆINSKOG SUDA U BUJAMA</item>
      <item>SUDSKI REGISTAR SS PAZIN</item>
      <item>POREZNA UPRAVA PULA</item>
      <item>ANTE GABRE</item>
    </izvorni_sadrzaj>
    <derivirana_varijabla naziv="DomainObject.Predmet.OstaliListNazivFormated_1">
      <item>Odvjetničko društvo Andreis &amp; partneri</item>
      <item>Alein Khan</item>
      <item>ZK ODJEL OPĆINSKOG SUDA U BUJAMA</item>
      <item>SUDSKI REGISTAR SS PAZIN</item>
      <item>POREZNA UPRAVA PULA</item>
      <item>ANTE GABRE</item>
    </derivirana_varijabla>
  </DomainObject.Predmet.OstaliListNazivFormated>
  <DomainObject.Predmet.OstaliListNazivFormatedOIB>
    <izvorni_sadrzaj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</izvorni_sadrzaj>
    <derivirana_varijabla naziv="DomainObject.Predmet.OstaliListNazivFormatedOIB_1">
      <item>Odvjetničko društvo Andreis &amp; partneri, OIB 83427315907</item>
      <item>Alein Khan, OIB 25613472359</item>
      <item>ZK ODJEL OPĆINSKOG SUDA U BUJAMA</item>
      <item>SUDSKI REGISTAR SS PAZIN</item>
      <item>POREZNA UPRAVA PULA</item>
      <item>ANTE GABRE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 Celje</izvorni_sadrzaj>
    <derivirana_varijabla naziv="DomainObject.Predmet.StrankaIDrugi_1">BANKA CELJE d.d.  Celje</derivirana_varijabla>
  </DomainObject.Predmet.StrankaIDrugi>
  <DomainObject.Predmet.ProtustrankaIDrugi>
    <izvorni_sadrzaj>Stečajna masa RE - NOVA d.o.o.  Novigrad</izvorni_sadrzaj>
    <derivirana_varijabla naziv="DomainObject.Predmet.ProtustrankaIDrugi_1">Stečajna masa RE - NOVA d.o.o.  Novigrad</derivirana_varijabla>
  </DomainObject.Predmet.ProtustrankaIDrugi>
  <DomainObject.Predmet.StrankaIDrugiAdressOIB>
    <izvorni_sadrzaj>BANKA CELJE d.d.  Celje, OIB 24044360807, Vodnikova 2, 3 000 Celje</izvorni_sadrzaj>
    <derivirana_varijabla naziv="DomainObject.Predmet.StrankaIDrugiAdressOIB_1">BANKA CELJE d.d.  Celje, OIB 24044360807, Vodnikova 2, 3 000 Celje</derivirana_varijabla>
  </DomainObject.Predmet.StrankaIDrugiAdressOIB>
  <DomainObject.Predmet.ProtustrankaIDrugiAdressOIB>
    <izvorni_sadrzaj>Stečajna masa RE - NOVA d.o.o.  Novigrad, OIB 10503976059, M. V. Ilirika 4, 52 466 Novigrad</izvorni_sadrzaj>
    <derivirana_varijabla naziv="DomainObject.Predmet.ProtustrankaIDrugiAdressOIB_1">Stečajna masa RE - NOVA d.o.o.  Novigrad, OIB 10503976059, M. V. Ilirika 4, 52 466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 Celje</item>
      <item>Stečajna masa RE - NOVA d.o.o.  Novigrad</item>
      <item>Odvjetničko društvo Andreis &amp; partneri</item>
      <item>Alein Khan</item>
      <item>ZK ODJEL OPĆINSKOG SUDA U BUJAMA</item>
      <item>SUDSKI REGISTAR SS PAZIN</item>
      <item>POREZNA UPRAVA PULA</item>
      <item>ANTE GABRE</item>
    </izvorni_sadrzaj>
    <derivirana_varijabla naziv="DomainObject.Predmet.SudioniciListNaziv_1">
      <item>BANKA CELJE d.d.  Celje</item>
      <item>Stečajna masa RE - NOVA d.o.o.  Novigrad</item>
      <item>Odvjetničko društvo Andreis &amp; partneri</item>
      <item>Alein Khan</item>
      <item>ZK ODJEL OPĆINSKOG SUDA U BUJAMA</item>
      <item>SUDSKI REGISTAR SS PAZIN</item>
      <item>POREZNA UPRAVA PULA</item>
      <item>ANTE GABRE</item>
    </derivirana_varijabla>
  </DomainObject.Predmet.SudioniciListNaziv>
  <DomainObject.Predmet.SudioniciListAdressOIB>
    <izvorni_sadrzaj>
      <item>BANKA CELJE d.d.  Celje, OIB 24044360807, Vodnikova 2,3 000 Celje</item>
      <item>Stečajna masa RE - NOVA d.o.o.  Novigrad, OIB 10503976059, M. V. Ilirika 4,52 466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</izvorni_sadrzaj>
    <derivirana_varijabla naziv="DomainObject.Predmet.SudioniciListAdressOIB_1">
      <item>BANKA CELJE d.d.  Celje, OIB 24044360807, Vodnikova 2,3 000 Celje</item>
      <item>Stečajna masa RE - NOVA d.o.o.  Novigrad, OIB 10503976059, M. V. Ilirika 4,52 466 Novigrad</item>
      <item>Odvjetničko društvo Andreis &amp; partneri, OIB 83427315907, Pavla Hatza 8,10 000 Zagreb</item>
      <item>Alein Khan, OIB 25613472359, Osječka 42,51000 Rijeka</item>
      <item>ZK ODJEL OPĆINSKOG SUDA U BUJAMA</item>
      <item>SUDSKI REGISTAR SS PAZIN</item>
      <item>POREZNA UPRAVA PULA</item>
      <item>ANTE GABRE, P. HATZA 8/1,10000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10503976059</item>
      <item>, OIB 83427315907</item>
      <item>, OIB 25613472359</item>
      <item>, OIB null</item>
      <item>, OIB null</item>
      <item>, OIB null</item>
      <item>, OIB null</item>
    </izvorni_sadrzaj>
    <derivirana_varijabla naziv="DomainObject.Predmet.SudioniciListNazivOIB_1">
      <item>, OIB 24044360807</item>
      <item>, OIB 10503976059</item>
      <item>, OIB 83427315907</item>
      <item>, OIB 25613472359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 Rijeka</item>
    </izvorni_sadrzaj>
    <derivirana_varijabla naziv="DomainObject.Predmet.StecajniUpraviteljiListAddressOIB_1">
      <item>Alein Khan, OIB 25613472359, Trg sv. Barbare 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1173</properties:Words>
  <properties:Characters>6116</properties:Characters>
  <properties:Lines>163</properties:Lines>
  <properties:Paragraphs>59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2016-11-23T13:19:00Z</dcterms:created>
  <dc:creator>ksarlija</dc:creator>
  <cp:lastModifiedBy>Jasna Radulović</cp:lastModifiedBy>
  <cp:lastPrinted>2016-10-05T12:08:00Z</cp:lastPrinted>
  <dcterms:modified xmlns:xsi="http://www.w3.org/2001/XMLSchema-instance" xsi:type="dcterms:W3CDTF">2016-11-23T13:24:00Z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