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bf2a" w14:paraId="762bf2a" w:rsidRDefault="007E00A4" w:rsidP="007E00A4" w:rsidR="007E00A4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0A4" w:rsidP="007E00A4" w:rsidR="007E00A4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7E00A4" w:rsidP="007E00A4" w:rsidR="007E00A4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7E00A4" w:rsidP="007E00A4" w:rsidR="007E00A4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E00A4" w:rsidP="007E00A4" w:rsidR="007E00A4">
      <w:pPr>
        <w:pStyle w:val="Odlomakpopisa"/>
        <w:ind w:left="0"/>
      </w:pPr>
    </w:p>
    <w:p w:rsidRDefault="007E00A4" w:rsidP="00381858" w:rsidR="007E00A4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381858">
        <w:t xml:space="preserve"> STIG-TRADE d.o.o., Zagreb, Veslačka 6/I, MBS: 080161906,OIB: 38843746594</w:t>
      </w:r>
      <w:r>
        <w:t>, dana 15. veljače 2017.,</w:t>
      </w: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E00A4" w:rsidP="007E00A4" w:rsidR="007E00A4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F80DC7" w:rsidRPr="00F80DC7">
        <w:t xml:space="preserve"> </w:t>
      </w:r>
      <w:r w:rsidR="00F80DC7">
        <w:t>STIG-TRADE d.o.o., Zagreb, Veslačka 6/I, MBS: 080161906,OIB: 38843746594</w:t>
      </w:r>
      <w:r>
        <w:t>. Stečajni postupak otvoren je dana 15. veljače 2017., u 15 sati i 00 minuta, kada je ovo rješenje objavljeno na mrežnoj stranici e-Oglasna ploča ovog suda.</w:t>
      </w: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E468B9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68B9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put 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68B9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C12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91456479037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E00A4" w:rsidP="007E00A4" w:rsidR="007E00A4" w:rsidRPr="00F80DC7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 w:rsidRPr="00F80DC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0DC7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F80D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 w:rsidRPr="00F80DC7">
        <w:rPr>
          <w:rFonts w:cs="Times New Roman" w:hAnsi="Times New Roman" w:ascii="Times New Roman"/>
          <w:sz w:val="24"/>
          <w:szCs w:val="24"/>
        </w:rPr>
        <w:t xml:space="preserve"> dužnikom</w:t>
      </w:r>
      <w:r w:rsidR="00F80DC7" w:rsidRPr="00F80DC7">
        <w:rPr>
          <w:rFonts w:cs="Times New Roman" w:hAnsi="Times New Roman" w:ascii="Times New Roman"/>
          <w:sz w:val="24"/>
          <w:szCs w:val="24"/>
        </w:rPr>
        <w:t xml:space="preserve"> STIG-TRADE d.o.o., Zagreb, Veslačka 6/I, MBS: 080161906,OIB: 38843746594</w:t>
      </w:r>
      <w:r w:rsidRPr="00F80DC7">
        <w:rPr>
          <w:rFonts w:cs="Times New Roman" w:hAnsi="Times New Roman" w:ascii="Times New Roman"/>
          <w:sz w:val="24"/>
          <w:szCs w:val="24"/>
        </w:rPr>
        <w:t>.</w:t>
      </w:r>
      <w:r w:rsidRPr="00F80D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E00A4" w:rsidP="007E00A4" w:rsidR="007E00A4" w:rsidRPr="00F80DC7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1B6B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7E00A4" w:rsidP="007E00A4" w:rsidR="007E00A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7E00A4" w:rsidP="007E00A4" w:rsidR="007E00A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7E00A4" w:rsidP="007E00A4" w:rsidR="007E00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E00A4" w:rsidP="007E00A4" w:rsidR="007E00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15. veljače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E00A4" w:rsidP="007E00A4" w:rsidR="007E00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E00A4" w:rsidP="007E00A4" w:rsidR="007E00A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7E00A4" w:rsidP="007E00A4" w:rsidR="007E00A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7E00A4" w:rsidP="007E00A4" w:rsidR="007E00A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7E00A4" w:rsidP="007E00A4" w:rsidR="007E00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FE75C5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5C5" w:rsidP="00FE75C5" w:rsidR="00FE75C5">
      <w:pPr>
        <w:spacing w:lineRule="auto" w:line="240" w:after="0"/>
      </w:pPr>
      <w:r>
        <w:separator/>
      </w:r>
    </w:p>
  </w:endnote>
  <w:endnote w:id="0" w:type="continuationSeparator">
    <w:p w:rsidRDefault="00FE75C5" w:rsidP="00FE75C5" w:rsidR="00FE75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020203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E75C5" w:rsidR="00FE75C5" w:rsidRPr="00FE75C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E75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E75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E75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04C1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E75C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E75C5" w:rsidR="00FE75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5C5" w:rsidP="00FE75C5" w:rsidR="00FE75C5">
      <w:pPr>
        <w:spacing w:lineRule="auto" w:line="240" w:after="0"/>
      </w:pPr>
      <w:r>
        <w:separator/>
      </w:r>
    </w:p>
  </w:footnote>
  <w:footnote w:id="0" w:type="continuationSeparator">
    <w:p w:rsidRDefault="00FE75C5" w:rsidP="00FE75C5" w:rsidR="00FE75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C5" w:rsidP="00FE75C5" w:rsidR="00FE75C5" w:rsidRPr="00FE75C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St-6947/2015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C5" w:rsidP="00FE75C5" w:rsidR="00FE75C5" w:rsidRPr="00FE75C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St-6947/2015</w:t>
    </w:r>
  </w:p>
  <w:p w:rsidRDefault="00FE75C5" w:rsidP="00FE75C5" w:rsidR="00FE75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147"/>
    <w:rsid w:val="000316FE"/>
    <w:rsid w:val="001B6B9F"/>
    <w:rsid w:val="001D0364"/>
    <w:rsid w:val="002C12DB"/>
    <w:rsid w:val="002D3D38"/>
    <w:rsid w:val="00381858"/>
    <w:rsid w:val="00487127"/>
    <w:rsid w:val="005B1B4E"/>
    <w:rsid w:val="007E00A4"/>
    <w:rsid w:val="00845B4F"/>
    <w:rsid w:val="00904C15"/>
    <w:rsid w:val="00A1281B"/>
    <w:rsid w:val="00DC5853"/>
    <w:rsid w:val="00E468B9"/>
    <w:rsid w:val="00F80DC7"/>
    <w:rsid w:val="00F858BA"/>
    <w:rsid w:val="00F91147"/>
    <w:rsid w:val="00FE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0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00A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7E00A4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0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0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75C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E75C5"/>
  </w:style>
  <w:style w:styleId="Podnoje" w:type="paragraph">
    <w:name w:val="footer"/>
    <w:basedOn w:val="Normal"/>
    <w:link w:val="PodnojeChar"/>
    <w:uiPriority w:val="99"/>
    <w:unhideWhenUsed/>
    <w:rsid w:val="00FE75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E75C5"/>
  </w:style>
  <w:style w:styleId="Tekstrezerviranogmjesta" w:type="character">
    <w:name w:val="Placeholder Text"/>
    <w:basedOn w:val="Zadanifontodlomka"/>
    <w:uiPriority w:val="99"/>
    <w:semiHidden/>
    <w:rsid w:val="00904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C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04C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04C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04C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0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00A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7E00A4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0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0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75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E75C5"/>
  </w:style>
  <w:style w:styleId="Podnoje" w:type="paragraph">
    <w:name w:val="footer"/>
    <w:basedOn w:val="Normal"/>
    <w:link w:val="PodnojeChar"/>
    <w:uiPriority w:val="99"/>
    <w:unhideWhenUsed/>
    <w:rsid w:val="00FE75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E75C5"/>
  </w:style>
  <w:style w:styleId="Tekstrezerviranogmjesta" w:type="character">
    <w:name w:val="Placeholder Text"/>
    <w:basedOn w:val="Zadanifontodlomka"/>
    <w:uiPriority w:val="99"/>
    <w:semiHidden/>
    <w:rsid w:val="00904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C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04C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04C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04C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28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48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6947</izvorni_sadrzaj>
    <derivirana_varijabla naziv="DomainObject.Predmet.Broj_1">6947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St-6947/2015</izvorni_sadrzaj>
    <derivirana_varijabla naziv="DomainObject.Predmet.OznakaBroj_1">St-6947/2015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STIG-TRADE d.o.o.</izvorni_sadrzaj>
    <derivirana_varijabla naziv="DomainObject.Predmet.ProtustrankaFormated_1">  STIG-TRADE d.o.o.</derivirana_varijabla>
  </DomainObject.Predmet.ProtustrankaFormated>
  <DomainObject.Predmet.ProtustrankaFormatedOIB>
    <izvorni_sadrzaj>  STIG-TRADE d.o.o., OIB 38843746594</izvorni_sadrzaj>
    <derivirana_varijabla naziv="DomainObject.Predmet.ProtustrankaFormatedOIB_1">  STIG-TRADE d.o.o., OIB 38843746594</derivirana_varijabla>
  </DomainObject.Predmet.ProtustrankaFormatedOIB>
  <DomainObject.Predmet.ProtustrankaFormatedWithAdress>
    <izvorni_sadrzaj> STIG-TRADE d.o.o., Veslačka 6/1, 10000 Zagreb</izvorni_sadrzaj>
    <derivirana_varijabla naziv="DomainObject.Predmet.ProtustrankaFormatedWithAdress_1"> STIG-TRADE d.o.o., Veslačka 6/1, 10000 Zagreb</derivirana_varijabla>
  </DomainObject.Predmet.ProtustrankaFormatedWithAdress>
  <DomainObject.Predmet.ProtustrankaFormatedWithAdressOIB>
    <izvorni_sadrzaj> STIG-TRADE d.o.o., OIB 38843746594, Veslačka 6/1, 10000 Zagreb</izvorni_sadrzaj>
    <derivirana_varijabla naziv="DomainObject.Predmet.ProtustrankaFormatedWithAdressOIB_1"> STIG-TRADE d.o.o., OIB 38843746594, Veslačka 6/1, 10000 Zagreb</derivirana_varijabla>
  </DomainObject.Predmet.ProtustrankaFormatedWithAdressOIB>
  <DomainObject.Predmet.ProtustrankaWithAdress>
    <izvorni_sadrzaj>STIG-TRADE d.o.o. Veslačka 6/1, 10000 Zagreb</izvorni_sadrzaj>
    <derivirana_varijabla naziv="DomainObject.Predmet.ProtustrankaWithAdress_1">STIG-TRADE d.o.o. Veslačka 6/1, 10000 Zagreb</derivirana_varijabla>
  </DomainObject.Predmet.ProtustrankaWithAdress>
  <DomainObject.Predmet.ProtustrankaWithAdressOIB>
    <izvorni_sadrzaj>STIG-TRADE d.o.o., OIB 38843746594, Veslačka 6/1, 10000 Zagreb</izvorni_sadrzaj>
    <derivirana_varijabla naziv="DomainObject.Predmet.ProtustrankaWithAdressOIB_1">STIG-TRADE d.o.o., OIB 38843746594, Veslačka 6/1, 10000 Zagreb</derivirana_varijabla>
  </DomainObject.Predmet.ProtustrankaWithAdressOIB>
  <DomainObject.Predmet.ProtustrankaNazivFormated>
    <izvorni_sadrzaj>STIG-TRADE d.o.o.</izvorni_sadrzaj>
    <derivirana_varijabla naziv="DomainObject.Predmet.ProtustrankaNazivFormated_1">STIG-TRADE d.o.o.</derivirana_varijabla>
  </DomainObject.Predmet.ProtustrankaNazivFormated>
  <DomainObject.Predmet.ProtustrankaNazivFormatedOIB>
    <izvorni_sadrzaj>STIG-TRADE d.o.o., OIB 38843746594</izvorni_sadrzaj>
    <derivirana_varijabla naziv="DomainObject.Predmet.ProtustrankaNazivFormatedOIB_1">STIG-TRADE d.o.o., OIB 38843746594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STIG-TRADE d.o.o.</item>
    </izvorni_sadrzaj>
    <derivirana_varijabla naziv="DomainObject.Predmet.ProtuStrankaListFormated_1">
      <item>STIG-TRADE d.o.o.</item>
    </derivirana_varijabla>
  </DomainObject.Predmet.ProtuStrankaListFormated>
  <DomainObject.Predmet.ProtuStrankaListFormatedOIB>
    <izvorni_sadrzaj>
      <item>STIG-TRADE d.o.o., OIB 38843746594</item>
    </izvorni_sadrzaj>
    <derivirana_varijabla naziv="DomainObject.Predmet.ProtuStrankaListFormatedOIB_1">
      <item>STIG-TRADE d.o.o., OIB 38843746594</item>
    </derivirana_varijabla>
  </DomainObject.Predmet.ProtuStrankaListFormatedOIB>
  <DomainObject.Predmet.ProtuStrankaListFormatedWithAdress>
    <izvorni_sadrzaj>
      <item>STIG-TRADE d.o.o., Veslačka 6/1, 10000 Zagreb</item>
    </izvorni_sadrzaj>
    <derivirana_varijabla naziv="DomainObject.Predmet.ProtuStrankaListFormatedWithAdress_1">
      <item>STIG-TRADE d.o.o., Veslačka 6/1, 10000 Zagreb</item>
    </derivirana_varijabla>
  </DomainObject.Predmet.ProtuStrankaListFormatedWithAdress>
  <DomainObject.Predmet.ProtuStrankaListFormatedWithAdressOIB>
    <izvorni_sadrzaj>
      <item>STIG-TRADE d.o.o., OIB 38843746594, Veslačka 6/1, 10000 Zagreb</item>
    </izvorni_sadrzaj>
    <derivirana_varijabla naziv="DomainObject.Predmet.ProtuStrankaListFormatedWithAdressOIB_1">
      <item>STIG-TRADE d.o.o., OIB 38843746594, Veslačka 6/1, 10000 Zagreb</item>
    </derivirana_varijabla>
  </DomainObject.Predmet.ProtuStrankaListFormatedWithAdressOIB>
  <DomainObject.Predmet.ProtuStrankaListNazivFormated>
    <izvorni_sadrzaj>
      <item>STIG-TRADE d.o.o.</item>
    </izvorni_sadrzaj>
    <derivirana_varijabla naziv="DomainObject.Predmet.ProtuStrankaListNazivFormated_1">
      <item>STIG-TRADE d.o.o.</item>
    </derivirana_varijabla>
  </DomainObject.Predmet.ProtuStrankaListNazivFormated>
  <DomainObject.Predmet.ProtuStrankaListNazivFormatedOIB>
    <izvorni_sadrzaj>
      <item>STIG-TRADE d.o.o., OIB 38843746594</item>
    </izvorni_sadrzaj>
    <derivirana_varijabla naziv="DomainObject.Predmet.ProtuStrankaListNazivFormatedOIB_1">
      <item>STIG-TRADE d.o.o., OIB 38843746594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STIG-TRADE d.o.o.</izvorni_sadrzaj>
    <derivirana_varijabla naziv="DomainObject.Predmet.ProtustrankaIDrugi_1">STIG-TRADE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STIG-TRADE d.o.o., OIB 38843746594, Veslačka 6/1, 10000 Zagreb</izvorni_sadrzaj>
    <derivirana_varijabla naziv="DomainObject.Predmet.ProtustrankaIDrugiAdressOIB_1">STIG-TRADE d.o.o., OIB 38843746594, Veslačka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STIG-TRADE d.o.o.</item>
      <item>FINA Regionalni centar Zagreb</item>
    </izvorni_sadrzaj>
    <derivirana_varijabla naziv="DomainObject.Predmet.SudioniciListNaziv_1">
      <item>STIG-TRADE d.o.o.</item>
      <item>FINA Regionalni centar Zagreb</item>
    </derivirana_varijabla>
  </DomainObject.Predmet.SudioniciListNaziv>
  <DomainObject.Predmet.SudioniciListAdressOIB>
    <izvorni_sadrzaj>
      <item>STIG-TRADE d.o.o., OIB 38843746594, Veslačka 6/1,10000 Zagreb</item>
      <item>FINA Regionalni centar Zagreb, OIB 85821130368, Trg svibanjskih žrtava 1995. 1,10000 Zagreb</item>
    </izvorni_sadrzaj>
    <derivirana_varijabla naziv="DomainObject.Predmet.SudioniciListAdressOIB_1">
      <item>STIG-TRADE d.o.o., OIB 38843746594, Veslačka 6/1,10000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38843746594</item>
      <item>, OIB 85821130368</item>
    </izvorni_sadrzaj>
    <derivirana_varijabla naziv="DomainObject.Predmet.SudioniciListNazivOIB_1">
      <item>, OIB 38843746594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2751</properties:Characters>
  <properties:Lines>76</properties:Lines>
  <properties:Paragraphs>32</properties:Paragraphs>
  <properties:TotalTime>5</properties:TotalTime>
  <properties:ScaleCrop>false</properties:ScaleCrop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2017-02-15T08:50:00Z</dcterms:created>
  <dc:creator>Tihana Božičević</dc:creator>
  <dc:description/>
  <cp:keywords/>
  <cp:lastModifiedBy>Tihana Božičević</cp:lastModifiedBy>
  <dcterms:modified xmlns:xsi="http://www.w3.org/2001/XMLSchema-instance" xsi:type="dcterms:W3CDTF">2017-02-15T08:57:00Z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