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41c8" w14:paraId="d9941c8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582E7F">
        <w:rPr>
          <w:rFonts w:hAnsi="Times New Roman" w:ascii="Times New Roman"/>
          <w:szCs w:val="24"/>
          <w:lang w:val="hr-HR"/>
        </w:rPr>
        <w:t>2383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582E7F" w:rsidRPr="0078648C">
        <w:rPr>
          <w:rFonts w:hAnsi="Times New Roman" w:ascii="Times New Roman"/>
          <w:szCs w:val="24"/>
          <w:lang w:val="hr-HR"/>
        </w:rPr>
        <w:t>ZADRUGA HIPLAST ZADRUGA BRANITELJA</w:t>
      </w:r>
      <w:r w:rsidR="00582E7F">
        <w:rPr>
          <w:rFonts w:hAnsi="Times New Roman" w:ascii="Times New Roman"/>
          <w:szCs w:val="24"/>
          <w:lang w:val="hr-HR"/>
        </w:rPr>
        <w:t>, Zagreb (Grad Zagreb), Držićeva 9,</w:t>
      </w:r>
      <w:r w:rsidR="00582E7F" w:rsidRPr="004D3A78">
        <w:rPr>
          <w:rFonts w:hAnsi="Times New Roman" w:ascii="Times New Roman"/>
          <w:szCs w:val="24"/>
          <w:lang w:val="hr-HR"/>
        </w:rPr>
        <w:t xml:space="preserve"> OIB:</w:t>
      </w:r>
      <w:r w:rsidR="00582E7F">
        <w:rPr>
          <w:rFonts w:hAnsi="Times New Roman" w:ascii="Times New Roman"/>
          <w:szCs w:val="24"/>
          <w:lang w:val="hr-HR"/>
        </w:rPr>
        <w:t xml:space="preserve"> </w:t>
      </w:r>
      <w:r w:rsidR="00582E7F" w:rsidRPr="0078648C">
        <w:rPr>
          <w:rFonts w:hAnsi="Times New Roman" w:ascii="Times New Roman"/>
          <w:szCs w:val="24"/>
          <w:lang w:val="hr-HR"/>
        </w:rPr>
        <w:t>39705921618</w:t>
      </w:r>
      <w:r w:rsidR="00582E7F">
        <w:rPr>
          <w:rFonts w:hAnsi="Times New Roman" w:ascii="Times New Roman"/>
          <w:szCs w:val="24"/>
          <w:lang w:val="hr-HR"/>
        </w:rPr>
        <w:t>,</w:t>
      </w:r>
      <w:r w:rsidR="001116ED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470EEA">
        <w:rPr>
          <w:rFonts w:hAnsi="Times New Roman" w:ascii="Times New Roman"/>
          <w:szCs w:val="24"/>
        </w:rPr>
        <w:t>30</w:t>
      </w:r>
      <w:r w:rsidR="00A114DD">
        <w:rPr>
          <w:rFonts w:hAnsi="Times New Roman" w:ascii="Times New Roman"/>
          <w:szCs w:val="24"/>
        </w:rPr>
        <w:t>. prosinca</w:t>
      </w:r>
      <w:r w:rsidR="009F701C" w:rsidRPr="003702DE">
        <w:rPr>
          <w:rFonts w:hAnsi="Times New Roman" w:ascii="Times New Roman"/>
          <w:szCs w:val="24"/>
        </w:rPr>
        <w:t xml:space="preserve"> 2015.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582E7F">
        <w:rPr>
          <w:rFonts w:hAnsi="Times New Roman" w:ascii="Times New Roman"/>
          <w:szCs w:val="24"/>
          <w:lang w:val="hr-HR"/>
        </w:rPr>
        <w:t>2383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470EEA">
        <w:rPr>
          <w:rFonts w:hAnsi="Times New Roman" w:ascii="Times New Roman"/>
          <w:szCs w:val="24"/>
          <w:lang w:val="hr-HR"/>
        </w:rPr>
        <w:t>30</w:t>
      </w:r>
      <w:r w:rsidR="003560C6">
        <w:rPr>
          <w:rFonts w:hAnsi="Times New Roman" w:ascii="Times New Roman"/>
          <w:szCs w:val="24"/>
          <w:lang w:val="hr-HR"/>
        </w:rPr>
        <w:t>.</w:t>
      </w:r>
      <w:r w:rsidR="00A114DD">
        <w:rPr>
          <w:rFonts w:hAnsi="Times New Roman" w:ascii="Times New Roman"/>
          <w:szCs w:val="24"/>
          <w:lang w:val="hr-HR"/>
        </w:rPr>
        <w:t xml:space="preserve"> prosinca </w:t>
      </w:r>
      <w:r w:rsidRPr="003702DE">
        <w:rPr>
          <w:rFonts w:hAnsi="Times New Roman" w:ascii="Times New Roman"/>
          <w:szCs w:val="24"/>
          <w:lang w:val="hr-HR"/>
        </w:rPr>
        <w:t>2015.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470EEA">
        <w:rPr>
          <w:rFonts w:hAnsi="Times New Roman" w:ascii="Times New Roman"/>
          <w:szCs w:val="24"/>
          <w:lang w:val="hr-HR"/>
        </w:rPr>
        <w:t>30</w:t>
      </w:r>
      <w:r w:rsidR="00A114DD">
        <w:rPr>
          <w:rFonts w:hAnsi="Times New Roman" w:ascii="Times New Roman"/>
          <w:szCs w:val="24"/>
          <w:lang w:val="hr-HR"/>
        </w:rPr>
        <w:t>. prosinca</w:t>
      </w:r>
      <w:r w:rsidRPr="003702DE">
        <w:rPr>
          <w:rFonts w:hAnsi="Times New Roman" w:ascii="Times New Roman"/>
          <w:szCs w:val="24"/>
          <w:lang w:val="hr-HR"/>
        </w:rPr>
        <w:t xml:space="preserve"> 2015.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3928FE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28F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582E7F">
      <w:rPr>
        <w:rFonts w:hAnsi="Times New Roman" w:ascii="Times New Roman"/>
        <w:lang w:val="hr-HR"/>
      </w:rPr>
      <w:t>2383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41E3"/>
    <w:rsid w:val="000B609B"/>
    <w:rsid w:val="000C47B3"/>
    <w:rsid w:val="001116ED"/>
    <w:rsid w:val="00112B50"/>
    <w:rsid w:val="0015684F"/>
    <w:rsid w:val="00182088"/>
    <w:rsid w:val="00230CD2"/>
    <w:rsid w:val="00280997"/>
    <w:rsid w:val="002D435A"/>
    <w:rsid w:val="003560C6"/>
    <w:rsid w:val="003702DE"/>
    <w:rsid w:val="003928FE"/>
    <w:rsid w:val="0042162E"/>
    <w:rsid w:val="00432C1A"/>
    <w:rsid w:val="00443F27"/>
    <w:rsid w:val="00457A75"/>
    <w:rsid w:val="00470EEA"/>
    <w:rsid w:val="004B1173"/>
    <w:rsid w:val="004E5A23"/>
    <w:rsid w:val="00532B71"/>
    <w:rsid w:val="00551ACC"/>
    <w:rsid w:val="00582E7F"/>
    <w:rsid w:val="00586826"/>
    <w:rsid w:val="005940E9"/>
    <w:rsid w:val="005964A6"/>
    <w:rsid w:val="005C692F"/>
    <w:rsid w:val="006356C5"/>
    <w:rsid w:val="00641F24"/>
    <w:rsid w:val="00704863"/>
    <w:rsid w:val="007A29F9"/>
    <w:rsid w:val="008033B3"/>
    <w:rsid w:val="00840E3D"/>
    <w:rsid w:val="008504B5"/>
    <w:rsid w:val="008937AB"/>
    <w:rsid w:val="008968CC"/>
    <w:rsid w:val="0091209B"/>
    <w:rsid w:val="00932D82"/>
    <w:rsid w:val="00955D29"/>
    <w:rsid w:val="00986AFB"/>
    <w:rsid w:val="00997BA9"/>
    <w:rsid w:val="009D1475"/>
    <w:rsid w:val="009F701C"/>
    <w:rsid w:val="00A114DD"/>
    <w:rsid w:val="00A74786"/>
    <w:rsid w:val="00A95334"/>
    <w:rsid w:val="00AB4C9F"/>
    <w:rsid w:val="00AB7883"/>
    <w:rsid w:val="00AD3065"/>
    <w:rsid w:val="00AF40B4"/>
    <w:rsid w:val="00B03169"/>
    <w:rsid w:val="00B9413D"/>
    <w:rsid w:val="00C5529F"/>
    <w:rsid w:val="00CF2939"/>
    <w:rsid w:val="00D44D4F"/>
    <w:rsid w:val="00D632D5"/>
    <w:rsid w:val="00D70020"/>
    <w:rsid w:val="00D77C43"/>
    <w:rsid w:val="00D901D5"/>
    <w:rsid w:val="00D955F3"/>
    <w:rsid w:val="00DB29D2"/>
    <w:rsid w:val="00DB4528"/>
    <w:rsid w:val="00DE680E"/>
    <w:rsid w:val="00DF1277"/>
    <w:rsid w:val="00E02CAB"/>
    <w:rsid w:val="00EE5750"/>
    <w:rsid w:val="00F62A72"/>
    <w:rsid w:val="00F667BC"/>
    <w:rsid w:val="00F93490"/>
    <w:rsid w:val="00FC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8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8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8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8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8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8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8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8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8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St-2383/2015</izvorni_sadrzaj>
    <derivirana_varijabla naziv="DomainObject.Predmet.OznakaBroj_1">St-2383/2015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HIPLAST ZADRUGA BRANITELJA zastupanog po punomoćniku Željko Đuran</izvorni_sadrzaj>
    <derivirana_varijabla naziv="DomainObject.Predmet.ProtustrankaFormated_1">  ZADRUGA HIPLAST ZADRUGA BRANITELJA zastupanog po punomoćniku Željko Đuran</derivirana_varijabla>
  </DomainObject.Predmet.ProtustrankaFormated>
  <DomainObject.Predmet.ProtustrankaFormatedOIB>
    <izvorni_sadrzaj>  ZADRUGA HIPLAST ZADRUGA BRANITELJA, OIB 39705921618 zastupanog po punomoćniku Željko Đuran</izvorni_sadrzaj>
    <derivirana_varijabla naziv="DomainObject.Predmet.ProtustrankaFormatedOIB_1">  ZADRUGA HIPLAST ZADRUGA BRANITELJA, OIB 39705921618 zastupanog po punomoćniku Željko Đuran</derivirana_varijabla>
  </DomainObject.Predmet.ProtustrankaFormatedOIB>
  <DomainObject.Predmet.ProtustrankaFormatedWithAdress>
    <izvorni_sadrzaj> ZADRUGA HIPLAST ZADRUGA BRANITELJA, DRŽIĆEVA 9, 10000 Zagreb zastupanog po punomoćniku Željko Đuran</izvorni_sadrzaj>
    <derivirana_varijabla naziv="DomainObject.Predmet.ProtustrankaFormatedWithAdress_1"> ZADRUGA HIPLAST ZADRUGA BRANITELJA, DRŽIĆEVA 9, 10000 Zagreb zastupanog po punomoćniku Željko Đuran</derivirana_varijabla>
  </DomainObject.Predmet.ProtustrankaFormatedWithAdress>
  <DomainObject.Predmet.ProtustrankaFormatedWithAdressOIB>
    <izvorni_sadrzaj> ZADRUGA HIPLAST ZADRUGA BRANITELJA, OIB 39705921618, DRŽIĆEVA 9, 10000 Zagreb zastupanog po punomoćniku Željko Đuran</izvorni_sadrzaj>
    <derivirana_varijabla naziv="DomainObject.Predmet.ProtustrankaFormatedWithAdressOIB_1"> ZADRUGA HIPLAST ZADRUGA BRANITELJA, OIB 39705921618, DRŽIĆEVA 9, 10000 Zagreb zastupanog po punomoćniku Željko Đuran</derivirana_varijabla>
  </DomainObject.Predmet.ProtustrankaFormatedWithAdressOIB>
  <DomainObject.Predmet.ProtustrankaWithAdress>
    <izvorni_sadrzaj>ZADRUGA HIPLAST ZADRUGA BRANITELJA DRŽIĆEVA 9, 10000 Zagreb</izvorni_sadrzaj>
    <derivirana_varijabla naziv="DomainObject.Predmet.ProtustrankaWithAdress_1">ZADRUGA HIPLAST ZADRUGA BRANITELJA DRŽIĆEVA 9, 10000 Zagreb</derivirana_varijabla>
  </DomainObject.Predmet.ProtustrankaWithAdress>
  <DomainObject.Predmet.ProtustrankaWithAdressOIB>
    <izvorni_sadrzaj>ZADRUGA HIPLAST ZADRUGA BRANITELJA, OIB 39705921618, DRŽIĆEVA 9, 10000 Zagreb</izvorni_sadrzaj>
    <derivirana_varijabla naziv="DomainObject.Predmet.ProtustrankaWithAdressOIB_1">ZADRUGA HIPLAST ZADRUGA BRANITELJA, OIB 39705921618, DRŽIĆEVA 9, 10000 Zagreb</derivirana_varijabla>
  </DomainObject.Predmet.ProtustrankaWithAdressOIB>
  <DomainObject.Predmet.ProtustrankaNazivFormated>
    <izvorni_sadrzaj>ZADRUGA HIPLAST ZADRUGA BRANITELJA</izvorni_sadrzaj>
    <derivirana_varijabla naziv="DomainObject.Predmet.ProtustrankaNazivFormated_1">ZADRUGA HIPLAST ZADRUGA BRANITELJA</derivirana_varijabla>
  </DomainObject.Predmet.ProtustrankaNazivFormated>
  <DomainObject.Predmet.ProtustrankaNazivFormatedOIB>
    <izvorni_sadrzaj>ZADRUGA HIPLAST ZADRUGA BRANITELJA, OIB 39705921618</izvorni_sadrzaj>
    <derivirana_varijabla naziv="DomainObject.Predmet.ProtustrankaNazivFormatedOIB_1">ZADRUGA HIPLAST ZADRUGA BRANITELJA, OIB 39705921618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HIPLAST ZADRUGA BRANITELJA zastupanog po punomoćniku Željko Đuran</item>
    </izvorni_sadrzaj>
    <derivirana_varijabla naziv="DomainObject.Predmet.ProtuStrankaListFormated_1">
      <item>ZADRUGA HIPLAST ZADRUGA BRANITELJA zastupanog po punomoćniku Željko Đuran</item>
    </derivirana_varijabla>
  </DomainObject.Predmet.ProtuStrankaListFormated>
  <DomainObject.Predmet.ProtuStrankaListFormatedOIB>
    <izvorni_sadrzaj>
      <item>ZADRUGA HIPLAST ZADRUGA BRANITELJA, OIB 39705921618 zastupanog po punomoćniku Željko Đuran</item>
    </izvorni_sadrzaj>
    <derivirana_varijabla naziv="DomainObject.Predmet.ProtuStrankaListFormatedOIB_1">
      <item>ZADRUGA HIPLAST ZADRUGA BRANITELJA, OIB 39705921618 zastupanog po punomoćniku Željko Đuran</item>
    </derivirana_varijabla>
  </DomainObject.Predmet.ProtuStrankaListFormatedOIB>
  <DomainObject.Predmet.ProtuStrankaListFormatedWithAdress>
    <izvorni_sadrzaj>
      <item>ZADRUGA HIPLAST ZADRUGA BRANITELJA, DRŽIĆEVA 9, 10000 Zagreb zastupanog po punomoćniku Željko Đuran</item>
    </izvorni_sadrzaj>
    <derivirana_varijabla naziv="DomainObject.Predmet.ProtuStrankaListFormatedWithAdress_1">
      <item>ZADRUGA HIPLAST ZADRUGA BRANITELJA, DRŽIĆEVA 9, 10000 Zagreb zastupanog po punomoćniku Željko Đuran</item>
    </derivirana_varijabla>
  </DomainObject.Predmet.ProtuStrankaListFormatedWithAdress>
  <DomainObject.Predmet.ProtuStrankaListFormatedWithAdressOIB>
    <izvorni_sadrzaj>
      <item>ZADRUGA HIPLAST ZADRUGA BRANITELJA, OIB 39705921618, DRŽIĆEVA 9, 10000 Zagreb zastupanog po punomoćniku Željko Đuran</item>
    </izvorni_sadrzaj>
    <derivirana_varijabla naziv="DomainObject.Predmet.ProtuStrankaListFormatedWithAdressOIB_1">
      <item>ZADRUGA HIPLAST ZADRUGA BRANITELJA, OIB 39705921618, DRŽIĆEVA 9, 10000 Zagreb zastupanog po punomoćniku Željko Đuran</item>
    </derivirana_varijabla>
  </DomainObject.Predmet.ProtuStrankaListFormatedWithAdressOIB>
  <DomainObject.Predmet.ProtuStrankaListNazivFormated>
    <izvorni_sadrzaj>
      <item>ZADRUGA HIPLAST ZADRUGA BRANITELJA</item>
    </izvorni_sadrzaj>
    <derivirana_varijabla naziv="DomainObject.Predmet.ProtuStrankaListNazivFormated_1">
      <item>ZADRUGA HIPLAST ZADRUGA BRANITELJA</item>
    </derivirana_varijabla>
  </DomainObject.Predmet.ProtuStrankaListNazivFormated>
  <DomainObject.Predmet.ProtuStrankaListNazivFormatedOIB>
    <izvorni_sadrzaj>
      <item>ZADRUGA HIPLAST ZADRUGA BRANITELJA, OIB 39705921618</item>
    </izvorni_sadrzaj>
    <derivirana_varijabla naziv="DomainObject.Predmet.ProtuStrankaListNazivFormatedOIB_1">
      <item>ZADRUGA HIPLAST ZADRUGA BRANITELJA, OIB 39705921618</item>
    </derivirana_varijabla>
  </DomainObject.Predmet.ProtuStrankaListNazivFormatedOIB>
  <DomainObject.Predmet.OstaliListFormated>
    <izvorni_sadrzaj>
      <item>Željko Đuran punomoćnik sudionika u postupku ZADRUGA HIPLAST ZADRUGA BRANITELJA</item>
    </izvorni_sadrzaj>
    <derivirana_varijabla naziv="DomainObject.Predmet.OstaliListFormated_1">
      <item>Željko Đuran punomoćnik sudionika u postupku ZADRUGA HIPLAST ZADRUGA BRANITELJA</item>
    </derivirana_varijabla>
  </DomainObject.Predmet.OstaliListFormated>
  <DomainObject.Predmet.OstaliListFormatedOIB>
    <izvorni_sadrzaj>
      <item>Željko Đuran, OIB 84759913631 punomoćnik sudionika u postupku ZADRUGA HIPLAST ZADRUGA BRANITELJA</item>
    </izvorni_sadrzaj>
    <derivirana_varijabla naziv="DomainObject.Predmet.OstaliListFormatedOIB_1">
      <item>Željko Đuran, OIB 84759913631 punomoćnik sudionika u postupku ZADRUGA HIPLAST ZADRUGA BRANITELJA</item>
    </derivirana_varijabla>
  </DomainObject.Predmet.OstaliListFormatedOIB>
  <DomainObject.Predmet.OstaliListFormatedWithAdress>
    <izvorni_sadrzaj>
      <item>Željko Đuran, Ulica Milovana Gavazzija 25, 10000 Zagreb punomoćnik sudionika u postupku ZADRUGA HIPLAST ZADRUGA BRANITELJA</item>
    </izvorni_sadrzaj>
    <derivirana_varijabla naziv="DomainObject.Predmet.OstaliListFormatedWithAdress_1">
      <item>Željko Đuran, Ulica Milovana Gavazzija 25, 10000 Zagreb punomoćnik sudionika u postupku ZADRUGA HIPLAST ZADRUGA BRANITELJA</item>
    </derivirana_varijabla>
  </DomainObject.Predmet.OstaliListFormatedWithAdress>
  <DomainObject.Predmet.OstaliListFormatedWithAdressOIB>
    <izvorni_sadrzaj>
      <item>Željko Đuran, OIB 84759913631, Ulica Milovana Gavazzija 25, 10000 Zagreb punomoćnik sudionika u postupku ZADRUGA HIPLAST ZADRUGA BRANITELJA</item>
    </izvorni_sadrzaj>
    <derivirana_varijabla naziv="DomainObject.Predmet.OstaliListFormatedWithAdressOIB_1">
      <item>Željko Đuran, OIB 84759913631, Ulica Milovana Gavazzija 25, 10000 Zagreb punomoćnik sudionika u postupku ZADRUGA HIPLAST ZADRUGA BRANITELJA</item>
    </derivirana_varijabla>
  </DomainObject.Predmet.OstaliListFormatedWithAdressOIB>
  <DomainObject.Predmet.OstaliListNazivFormated>
    <izvorni_sadrzaj>
      <item>Željko Đuran</item>
    </izvorni_sadrzaj>
    <derivirana_varijabla naziv="DomainObject.Predmet.OstaliListNazivFormated_1">
      <item>Željko Đuran</item>
    </derivirana_varijabla>
  </DomainObject.Predmet.OstaliListNazivFormated>
  <DomainObject.Predmet.OstaliListNazivFormatedOIB>
    <izvorni_sadrzaj>
      <item>Željko Đuran, OIB 84759913631</item>
    </izvorni_sadrzaj>
    <derivirana_varijabla naziv="DomainObject.Predmet.OstaliListNazivFormatedOIB_1">
      <item>Željko Đuran, OIB 84759913631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HIPLAST ZADRUGA BRANITELJA</izvorni_sadrzaj>
    <derivirana_varijabla naziv="DomainObject.Predmet.ProtustrankaIDrugi_1">ZADRUGA HIPLAST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HIPLAST ZADRUGA BRANITELJA, OIB 39705921618, DRŽIĆEVA 9, 10000 Zagreb</izvorni_sadrzaj>
    <derivirana_varijabla naziv="DomainObject.Predmet.ProtustrankaIDrugiAdressOIB_1">ZADRUGA HIPLAST ZADRUGA BRANITELJA, OIB 39705921618, DRŽIĆEVA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HIPLAST ZADRUGA BRANITELJA</item>
      <item>Željko Đuran</item>
    </izvorni_sadrzaj>
    <derivirana_varijabla naziv="DomainObject.Predmet.SudioniciListNaziv_1">
      <item>FINA Regionalni centar Zagreb</item>
      <item>ZADRUGA HIPLAST ZADRUGA BRANITELJA</item>
      <item>Željko Đuran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HIPLAST ZADRUGA BRANITELJA, OIB 39705921618, DRŽIĆEVA 9,10000 Zagreb</item>
      <item>Željko Đuran, OIB 84759913631, Ulica Milovana Gavazzija 25,10000 Zagreb</item>
    </izvorni_sadrzaj>
    <derivirana_varijabla naziv="DomainObject.Predmet.SudioniciListAdressOIB_1">
      <item>FINA Regionalni centar Zagreb, OIB 85821130368, Trg svibanjskih žrtava 1995. 1,10000 Zagreb</item>
      <item>ZADRUGA HIPLAST ZADRUGA BRANITELJA, OIB 39705921618, DRŽIĆEVA 9,10000 Zagreb</item>
      <item>Željko Đuran, OIB 84759913631, Ulica Milovana Gavazzija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39705921618</item>
      <item>, OIB 84759913631</item>
    </izvorni_sadrzaj>
    <derivirana_varijabla naziv="DomainObject.Predmet.SudioniciListNazivOIB_1">
      <item>, OIB 85821130368</item>
      <item>, OIB 39705921618</item>
      <item>, OIB 84759913631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8B578-367C-4672-875A-B35E594855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2319</properties:Characters>
  <properties:Lines>76</properties:Lines>
  <properties:Paragraphs>34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2015-12-30T10:24:00Z</cp:lastPrinted>
  <dcterms:modified xmlns:xsi="http://www.w3.org/2001/XMLSchema-instance" xsi:type="dcterms:W3CDTF">2015-12-30T10:25:00Z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