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3b59d" w14:paraId="943b59d" w:rsidRDefault="008E020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1525905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E020B" w:rsidP="008E020B" w:rsidR="008E020B">
      <w:pPr>
        <w:pStyle w:val="NormaleSPIS"/>
        <w:spacing w:after="0"/>
        <w:ind w:firstLine="0"/>
      </w:pPr>
      <w:r>
        <w:t xml:space="preserve">          </w:t>
      </w:r>
    </w:p>
    <w:p w:rsidRDefault="008E020B" w:rsidP="008E020B" w:rsidR="008E020B">
      <w:pPr>
        <w:pStyle w:val="NormaleSPIS"/>
        <w:spacing w:after="0"/>
        <w:ind w:firstLine="0"/>
      </w:pPr>
    </w:p>
    <w:p w:rsidRDefault="008E020B" w:rsidP="008E020B" w:rsidR="008E020B">
      <w:pPr>
        <w:pStyle w:val="NormaleSPIS"/>
        <w:spacing w:after="0"/>
        <w:ind w:firstLine="0"/>
      </w:pPr>
      <w:r>
        <w:t xml:space="preserve">            Republika Hrvatska</w:t>
      </w:r>
    </w:p>
    <w:p w:rsidRDefault="008E020B" w:rsidP="008E020B" w:rsidR="008E020B">
      <w:pPr>
        <w:pStyle w:val="NormaleSPIS"/>
        <w:spacing w:after="0"/>
        <w:ind w:firstLine="0"/>
      </w:pPr>
      <w:r>
        <w:t xml:space="preserve">       Trgovački sud u Bjelovaru</w:t>
      </w:r>
    </w:p>
    <w:p w:rsidRDefault="008E020B" w:rsidP="008E020B" w:rsidR="008E020B">
      <w:pPr>
        <w:pStyle w:val="NormaleSPIS"/>
        <w:spacing w:after="0"/>
        <w:ind w:firstLine="0"/>
      </w:pPr>
      <w:r>
        <w:t>Bjelovar, Šetalište dr. I. Lebovića 42</w:t>
      </w:r>
    </w:p>
    <w:p w:rsidRDefault="008E020B" w:rsidP="008E020B" w:rsidR="008E020B">
      <w:pPr>
        <w:pStyle w:val="NormaleSPIS"/>
        <w:spacing w:after="0"/>
        <w:ind w:firstLine="0"/>
      </w:pPr>
      <w:r>
        <w:t xml:space="preserve">                                                                    </w:t>
      </w:r>
    </w:p>
    <w:p w:rsidRDefault="008E020B" w:rsidP="008E020B" w:rsidR="008E020B">
      <w:pPr>
        <w:ind w:firstLine="708" w:left="4956"/>
        <w:jc w:val="both"/>
        <w:rPr>
          <w:rFonts w:eastAsia="Times New Roman"/>
          <w:noProof/>
          <w:lang w:eastAsia="hr-HR"/>
        </w:rPr>
      </w:pPr>
      <w:r>
        <w:rPr>
          <w:rFonts w:eastAsia="Times New Roman"/>
          <w:noProof/>
          <w:lang w:eastAsia="hr-HR"/>
        </w:rPr>
        <w:t>Poslovni broj: 5 St-295/2017-20</w:t>
      </w:r>
    </w:p>
    <w:p w:rsidRDefault="008E020B" w:rsidP="008E020B" w:rsidR="008E020B">
      <w:pPr>
        <w:jc w:val="both"/>
      </w:pPr>
    </w:p>
    <w:p w:rsidRDefault="008E020B" w:rsidP="008E020B" w:rsidR="008E020B">
      <w:pPr>
        <w:jc w:val="both"/>
        <w:rPr>
          <w:rFonts w:eastAsia="Times New Roman"/>
          <w:noProof/>
          <w:lang w:eastAsia="hr-HR"/>
        </w:rPr>
      </w:pPr>
    </w:p>
    <w:p w:rsidRDefault="008E020B" w:rsidP="008E020B" w:rsidR="008E020B">
      <w:pPr>
        <w:jc w:val="both"/>
        <w:rPr>
          <w:rFonts w:eastAsia="Times New Roman"/>
          <w:lang w:eastAsia="hr-HR"/>
        </w:rPr>
      </w:pPr>
      <w:r>
        <w:rPr>
          <w:rFonts w:eastAsia="Times New Roman"/>
          <w:noProof/>
          <w:szCs w:val="20"/>
          <w:lang w:eastAsia="hr-HR"/>
        </w:rPr>
        <w:t xml:space="preserve">TRGOVAČKI SUD U BJELOVARU, po sucu pojedincu Mariji Petrina Kubica, u </w:t>
      </w:r>
      <w:r>
        <w:rPr>
          <w:rFonts w:eastAsia="Times New Roman"/>
          <w:lang w:eastAsia="hr-HR"/>
        </w:rPr>
        <w:t xml:space="preserve">predstečajnom postupku nad dužnikom VOĆNJAK društvo s ograničenom odgovornošću za proizvodnju i usluge, Bjelovar, Matice Hrvatske 4/1, OIB: 52871551229, MBS: 030104368, </w:t>
      </w:r>
      <w:r>
        <w:t xml:space="preserve">kojeg zastupa punomoćnik Ivan Župan, odvjetnik u Zajedničkom odvjetničkom uredu Ivan Župan i Melita Babić, Zagreb, Teslina 10, </w:t>
      </w:r>
      <w:r>
        <w:rPr>
          <w:rFonts w:eastAsia="Times New Roman"/>
          <w:lang w:eastAsia="hr-HR"/>
        </w:rPr>
        <w:t>10. studenog 2017. donio je sljedeći</w:t>
      </w:r>
    </w:p>
    <w:p w:rsidRDefault="008E020B" w:rsidP="008E020B" w:rsidR="008E020B">
      <w:pPr>
        <w:jc w:val="both"/>
        <w:rPr>
          <w:rFonts w:eastAsia="Times New Roman"/>
          <w:lang w:eastAsia="hr-HR"/>
        </w:rPr>
      </w:pPr>
    </w:p>
    <w:p w:rsidRDefault="008E020B" w:rsidP="008E020B" w:rsidR="008E020B">
      <w:pPr>
        <w:jc w:val="center"/>
        <w:rPr>
          <w:rFonts w:eastAsia="Times New Roman"/>
          <w:lang w:eastAsia="hr-HR"/>
        </w:rPr>
      </w:pPr>
      <w:r>
        <w:rPr>
          <w:rFonts w:eastAsia="Times New Roman"/>
          <w:lang w:eastAsia="hr-HR"/>
        </w:rPr>
        <w:t>Z A K L J U Č A K</w:t>
      </w:r>
    </w:p>
    <w:p w:rsidRDefault="008E020B" w:rsidP="008E020B" w:rsidR="008E020B">
      <w:pPr>
        <w:jc w:val="both"/>
        <w:rPr>
          <w:rFonts w:eastAsia="Times New Roman"/>
          <w:lang w:eastAsia="hr-HR"/>
        </w:rPr>
      </w:pPr>
    </w:p>
    <w:p w:rsidRDefault="008E020B" w:rsidP="008E020B" w:rsidR="008E020B">
      <w:pPr>
        <w:ind w:firstLine="708"/>
        <w:jc w:val="both"/>
        <w:rPr>
          <w:rFonts w:eastAsia="Times New Roman"/>
          <w:b/>
        </w:rPr>
      </w:pPr>
      <w:r>
        <w:t xml:space="preserve">I. Određuje se ročište za glasovanje o Izmijenjenom Planu restrukturiranja dužnika VOĆNJAK d.o.o. Bjelovar, Matice Hrvatske 4/1, OIB </w:t>
      </w:r>
      <w:r>
        <w:rPr>
          <w:rFonts w:eastAsia="Times New Roman"/>
          <w:lang w:eastAsia="hr-HR"/>
        </w:rPr>
        <w:t>52871551229</w:t>
      </w:r>
      <w:r>
        <w:t>, za dan 07. prosinca 2017.  u 10,00 sati u zgradi Trgovačkog suda u Bjelovaru,</w:t>
      </w:r>
      <w:r>
        <w:rPr>
          <w:rFonts w:eastAsia="Times New Roman"/>
          <w:b/>
        </w:rPr>
        <w:t xml:space="preserve"> </w:t>
      </w:r>
      <w:r>
        <w:t>sudnica br.1, na koje se pozivaju vjerovnici, dužnik i povjernik.</w:t>
      </w:r>
    </w:p>
    <w:p w:rsidRDefault="008E020B" w:rsidP="008E020B" w:rsidR="008E020B">
      <w:pPr>
        <w:ind w:firstLine="708"/>
        <w:jc w:val="both"/>
      </w:pPr>
      <w:r>
        <w:t xml:space="preserve">II. Izmijenjeni Plan financijskog restrukturiranja za koji će vjerovnici glasovati objavljen je (uz službenu bilješku)  2. studenog 2017. godine na  mrežnoj stranici e-oglasna ploča Trgovačkog suda u Bjelovaru. </w:t>
      </w:r>
    </w:p>
    <w:p w:rsidRDefault="008E020B" w:rsidP="008E020B" w:rsidR="008E020B">
      <w:pPr>
        <w:ind w:firstLine="708"/>
        <w:jc w:val="both"/>
      </w:pPr>
      <w:r>
        <w:t xml:space="preserve">III. Vjerovnici odlučuju o planu restrukturiranja glasovanjem (čl. 55.st.6. Stečajnog zakona, Narodne novine br. 71/15, dalje: SZ). </w:t>
      </w:r>
    </w:p>
    <w:p w:rsidRDefault="008E020B" w:rsidP="008E020B" w:rsidR="008E020B">
      <w:pPr>
        <w:ind w:firstLine="708"/>
        <w:jc w:val="both"/>
      </w:pPr>
      <w:r>
        <w:t xml:space="preserve">Na pravo glasa vjerovnika za glasovanje o planu restrukturiranja na odgovarajući se način primjenjuju pravila stečajnog zakona o utvrđivanju prava glasa o stečajnom planu (čl. 56. SZ). </w:t>
      </w:r>
    </w:p>
    <w:p w:rsidRDefault="008E020B" w:rsidP="008E020B" w:rsidR="008E020B">
      <w:pPr>
        <w:ind w:firstLine="708"/>
        <w:jc w:val="both"/>
      </w:pPr>
      <w:r>
        <w:t>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 xml:space="preserve">nedvojbeno utvrditi kako su glasovali, smatrat će se da su glasovali protiv plana restrukturiranja (čl. 58.st.1. SZ). </w:t>
      </w:r>
    </w:p>
    <w:p w:rsidRDefault="008E020B" w:rsidP="008E020B" w:rsidR="008E020B">
      <w:pPr>
        <w:ind w:firstLine="708"/>
        <w:jc w:val="both"/>
      </w:pPr>
      <w:r>
        <w:lastRenderedPageBreak/>
        <w:t>Vjerovnici nazočni na ročištu glasuju na propisanom obrascu za glasovanje. Ako vjerovnici s pravom glasa ne glasuju ni na tom ročištu, smatrat će se da su glasovali protiv plana restrukturiranja (čl. 58.st.2.SZ).</w:t>
      </w:r>
    </w:p>
    <w:p w:rsidRDefault="008E020B" w:rsidP="008E020B" w:rsidR="008E020B">
      <w:pPr>
        <w:jc w:val="center"/>
        <w:rPr>
          <w:rFonts w:eastAsia="Times New Roman"/>
          <w:b/>
          <w:lang w:eastAsia="hr-HR"/>
        </w:rPr>
      </w:pPr>
      <w:r>
        <w:rPr>
          <w:rFonts w:eastAsia="Times New Roman"/>
          <w:lang w:eastAsia="hr-HR"/>
        </w:rPr>
        <w:t>U Bjelovaru, 10. studenog 2017.</w:t>
      </w:r>
    </w:p>
    <w:p w:rsidRDefault="008E020B" w:rsidP="008E020B" w:rsidR="008E020B">
      <w:pPr>
        <w:jc w:val="both"/>
        <w:rPr>
          <w:rFonts w:eastAsia="Times New Roman"/>
          <w:lang w:eastAsia="hr-HR"/>
        </w:rPr>
      </w:pPr>
    </w:p>
    <w:p w:rsidRDefault="008E020B" w:rsidP="008E020B" w:rsidR="008E020B">
      <w:pPr>
        <w:ind w:firstLine="708" w:left="4956"/>
        <w:jc w:val="both"/>
        <w:rPr>
          <w:rFonts w:eastAsia="Times New Roman"/>
          <w:lang w:eastAsia="hr-HR"/>
        </w:rPr>
      </w:pPr>
      <w:r>
        <w:rPr>
          <w:rFonts w:eastAsia="Times New Roman"/>
          <w:lang w:eastAsia="hr-HR"/>
        </w:rPr>
        <w:t xml:space="preserve">               SUDAC</w:t>
      </w:r>
    </w:p>
    <w:p w:rsidRDefault="008E020B" w:rsidP="008E020B" w:rsidR="008E020B">
      <w:pPr>
        <w:ind w:firstLine="708" w:left="4956"/>
        <w:jc w:val="both"/>
        <w:rPr>
          <w:rFonts w:eastAsia="Times New Roman"/>
          <w:szCs w:val="20"/>
          <w:lang w:eastAsia="hr-HR"/>
        </w:rPr>
      </w:pPr>
      <w:r>
        <w:rPr>
          <w:rFonts w:eastAsia="Times New Roman"/>
          <w:szCs w:val="20"/>
          <w:lang w:eastAsia="hr-HR"/>
        </w:rPr>
        <w:t>MARIJA PETRINA KUBICA, v.r.</w:t>
      </w:r>
    </w:p>
    <w:p w:rsidRDefault="008E020B" w:rsidP="008E020B" w:rsidR="008E020B">
      <w:pPr>
        <w:ind w:firstLine="708" w:left="4956"/>
        <w:jc w:val="both"/>
        <w:rPr>
          <w:rFonts w:eastAsia="Times New Roman"/>
          <w:szCs w:val="20"/>
          <w:lang w:eastAsia="hr-HR"/>
        </w:rPr>
      </w:pPr>
    </w:p>
    <w:p w:rsidRDefault="008E020B" w:rsidP="008E020B" w:rsidR="008E020B">
      <w:pPr>
        <w:ind w:firstLine="708" w:left="4956"/>
        <w:jc w:val="both"/>
        <w:rPr>
          <w:rFonts w:eastAsia="Times New Roman"/>
          <w:szCs w:val="20"/>
          <w:lang w:eastAsia="hr-HR"/>
        </w:rPr>
      </w:pPr>
      <w:r>
        <w:rPr>
          <w:rFonts w:eastAsia="Times New Roman"/>
          <w:szCs w:val="20"/>
          <w:lang w:eastAsia="hr-HR"/>
        </w:rPr>
        <w:t>Za točnost otpravka-ovl. službenik</w:t>
      </w:r>
    </w:p>
    <w:p w:rsidRDefault="008E020B" w:rsidP="008E020B" w:rsidR="008E020B">
      <w:pPr>
        <w:ind w:firstLine="708" w:left="4956"/>
        <w:jc w:val="both"/>
        <w:rPr>
          <w:rFonts w:eastAsia="Times New Roman"/>
          <w:lang w:eastAsia="hr-HR"/>
        </w:rPr>
      </w:pPr>
      <w:r>
        <w:rPr>
          <w:rFonts w:eastAsia="Times New Roman"/>
          <w:szCs w:val="20"/>
          <w:lang w:eastAsia="hr-HR"/>
        </w:rPr>
        <w:t xml:space="preserve">       </w:t>
      </w:r>
      <w:r>
        <w:rPr>
          <w:rFonts w:eastAsia="Times New Roman"/>
          <w:szCs w:val="20"/>
          <w:lang w:eastAsia="hr-HR"/>
        </w:rPr>
        <w:tab/>
        <w:t xml:space="preserve"> Marina Frčko </w:t>
      </w:r>
    </w:p>
    <w:p w:rsidRDefault="008E020B" w:rsidP="008E020B" w:rsidR="008E020B">
      <w:pPr>
        <w:jc w:val="both"/>
      </w:pPr>
    </w:p>
    <w:p w:rsidRDefault="008E020B" w:rsidP="008E020B" w:rsidR="008E020B">
      <w:pPr>
        <w:jc w:val="both"/>
      </w:pPr>
      <w:r>
        <w:t>POUKA O PRAVNOM LIJEKU:Protiv zaključka nije dopušten pravni lijek (čl.19.st.7.SZ).</w:t>
      </w:r>
    </w:p>
    <w:p w:rsidRDefault="008E020B" w:rsidP="008E020B" w:rsidR="008E020B">
      <w:pPr>
        <w:jc w:val="both"/>
      </w:pPr>
    </w:p>
    <w:p w:rsidRDefault="008E020B" w:rsidP="008E020B" w:rsidR="008E020B">
      <w:pPr>
        <w:jc w:val="both"/>
      </w:pPr>
      <w:r>
        <w:tab/>
      </w:r>
      <w:r>
        <w:tab/>
      </w:r>
      <w:r>
        <w:tab/>
      </w:r>
      <w:r>
        <w:tab/>
      </w:r>
      <w:r>
        <w:tab/>
      </w:r>
      <w:r>
        <w:tab/>
      </w:r>
      <w:r>
        <w:tab/>
        <w:t xml:space="preserve">   </w:t>
      </w:r>
    </w:p>
    <w:p w:rsidRDefault="008E020B" w:rsidP="008E020B" w:rsidR="008E020B">
      <w:pPr>
        <w:jc w:val="both"/>
      </w:pPr>
    </w:p>
    <w:p w:rsidRDefault="008E020B" w:rsidP="008E020B" w:rsidR="008E020B">
      <w:pPr>
        <w:jc w:val="both"/>
      </w:pPr>
    </w:p>
    <w:p w:rsidRDefault="008E020B" w:rsidP="008E020B" w:rsidR="008E020B">
      <w:pPr>
        <w:jc w:val="both"/>
      </w:pPr>
    </w:p>
    <w:p w:rsidRDefault="008E020B" w:rsidP="008E020B" w:rsidR="008E020B">
      <w:pPr>
        <w:jc w:val="both"/>
        <w:rPr>
          <w:noProof/>
        </w:rPr>
      </w:pPr>
    </w:p>
    <w:p w:rsidRDefault="008E020B" w:rsidP="008E020B" w:rsidR="008E020B">
      <w:pPr>
        <w:jc w:val="both"/>
      </w:pPr>
    </w:p>
    <w:p w:rsidRDefault="00AE649C" w:rsidP="004F27AE" w:rsidR="00AE649C" w:rsidRPr="00B76F3C">
      <w:pPr>
        <w:pStyle w:val="NormaleSPIS"/>
      </w:pPr>
    </w:p>
    <w:sectPr w:rsidSect="008E020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7640749"/>
      <w:docPartObj>
        <w:docPartGallery w:val="Page Numbers (Top of Page)"/>
        <w:docPartUnique/>
      </w:docPartObj>
    </w:sdtPr>
    <w:sdtEndPr/>
    <w:sdtContent>
      <w:p w:rsidRDefault="008E020B" w:rsidP="008E020B" w:rsidR="008E020B">
        <w:pPr>
          <w:pStyle w:val="Zaglavlje"/>
          <w:spacing w:after="0"/>
          <w:jc w:val="center"/>
        </w:pPr>
        <w:r>
          <w:fldChar w:fldCharType="begin"/>
        </w:r>
        <w:r>
          <w:instrText>PAGE   \* MERGEFORMAT</w:instrText>
        </w:r>
        <w:r>
          <w:fldChar w:fldCharType="separate"/>
        </w:r>
        <w:r w:rsidR="00A357FF">
          <w:t>2</w:t>
        </w:r>
        <w:r>
          <w:fldChar w:fldCharType="end"/>
        </w:r>
      </w:p>
    </w:sdtContent>
  </w:sdt>
  <w:p w:rsidRDefault="008E020B" w:rsidR="008333A9">
    <w:pPr>
      <w:pStyle w:val="Zaglavlje"/>
    </w:pPr>
    <w:r>
      <w:t>Poslovni broj: 5 St-295/2017-20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20B"/>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57FF"/>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41802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St-295/2017-20</izvorni_sadrzaj>
    <derivirana_varijabla naziv="DomainObject.Oznaka_1">St-295/2017-20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Odvjetničko društvo Gugić &amp; Kovačić</item>
      <item>ZOU IVAN ŽUPAN I MELITA BABIĆ</item>
    </izvorni_sadrzaj>
    <derivirana_varijabla naziv="DomainObject.Predmet.OstaliListFormated_1">
      <item>Perica Medaković</item>
      <item>Odvjetnik Hrvoje Kuprešak</item>
      <item>Odvjetničko društvo Gugić &amp; Kovačić</item>
      <item>ZOU IVAN ŽUPAN I MELITA BABIĆ</item>
    </derivirana_varijabla>
  </DomainObject.Predmet.OstaliListFormated>
  <DomainObject.Predmet.OstaliListFormatedOIB>
    <izvorni_sadrzaj>
      <item>Perica Medaković, OIB 37577204378</item>
      <item>Odvjetnik Hrvoje Kuprešak</item>
      <item>Odvjetničko društvo Gugić &amp; Kovačić</item>
      <item>ZOU IVAN ŽUPAN I MELITA BABIĆ, OIB 96506192882</item>
    </izvorni_sadrzaj>
    <derivirana_varijabla naziv="DomainObject.Predmet.OstaliListFormatedOIB_1">
      <item>Perica Medaković, OIB 37577204378</item>
      <item>Odvjetnik Hrvoje Kuprešak</item>
      <item>Odvjetničko društvo Gugić &amp; Kovačić</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Odvjetničko društvo Gugić &amp; Kovačić, Radnička cesta 52/VII, Green Gold - R2,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Odvjetničko društvo Gugić &amp; Kovačić, Radnička cesta 52/VII, Green Gold - R2,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Meštrovićev trg 2, 10000 Zagreb</item>
      <item>Odvjetničko društvo Gugić &amp; Kovačić, Radnička cesta 52/VII, Green Gold - R2,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Meštrovićev trg 2, 10000 Zagreb</item>
      <item>Odvjetničko društvo Gugić &amp; Kovačić, Radnička cesta 52/VII, Green Gold - R2,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Odvjetničko društvo Gugić &amp; Kovačić</item>
      <item>ZOU IVAN ŽUPAN I MELITA BABIĆ</item>
    </izvorni_sadrzaj>
    <derivirana_varijabla naziv="DomainObject.Predmet.OstaliListNazivFormated_1">
      <item>Perica Medaković</item>
      <item>Odvjetnik Hrvoje Kuprešak</item>
      <item>Odvjetničko društvo Gugić &amp; Kovačić</item>
      <item>ZOU IVAN ŽUPAN I MELITA BABIĆ</item>
    </derivirana_varijabla>
  </DomainObject.Predmet.OstaliListNazivFormated>
  <DomainObject.Predmet.OstaliListNazivFormatedOIB>
    <izvorni_sadrzaj>
      <item>Perica Medaković, OIB 37577204378</item>
      <item>Odvjetnik Hrvoje Kuprešak</item>
      <item>Odvjetničko društvo Gugić &amp; Kovačić</item>
      <item>ZOU IVAN ŽUPAN I MELITA BABIĆ, OIB 96506192882</item>
    </izvorni_sadrzaj>
    <derivirana_varijabla naziv="DomainObject.Predmet.OstaliListNazivFormatedOIB_1">
      <item>Perica Medaković, OIB 37577204378</item>
      <item>Odvjetnik Hrvoje Kuprešak</item>
      <item>Odvjetničko društvo Gugić &amp; Kovačić</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St-295/2017-20</izvorni_sadrzaj>
    <derivirana_varijabla naziv="DomainObject.PoslovniBrojDokumenta_1">St-295/2017-20</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Odvjetničko društvo Gugić &amp; Kovačić</item>
      <item>ZOU IVAN ŽUPAN I MELITA BABIĆ</item>
    </izvorni_sadrzaj>
    <derivirana_varijabla naziv="DomainObject.Predmet.SudioniciListNaziv_1">
      <item>VOĆNJAK društvo s ograničenom odgovornošću za proizvodnju i usluge</item>
      <item>Perica Medaković</item>
      <item>Odvjetnik Hrvoje Kuprešak</item>
      <item>Odvjetničko društvo Gugić &amp; Kovačić</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Meštrovićev trg 2,10000 Zagreb</item>
      <item>Odvjetničko društvo Gugić &amp; Kovačić, Radnička cesta 52/VII, Green Gold - R2,10000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Meštrovićev trg 2,10000 Zagreb</item>
      <item>Odvjetničko društvo Gugić &amp; Kovačić, Radnička cesta 52/VII, Green Gold - R2,10000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C8122D-5692-4F2B-AA4B-1701684D60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338</properties:Words>
  <properties:Characters>1979</properties:Characters>
  <properties:Lines>56</properties:Lines>
  <properties:Paragraphs>18</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2017-11-10T12:01:00Z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St-295/2017-20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