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8f4f" w14:paraId="9ea8f4f" w:rsidRDefault="005B3D03" w:rsidP="000979AC" w:rsidR="00A1502D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</w:t>
      </w:r>
    </w:p>
    <w:p w:rsidRDefault="00A1502D" w:rsidP="000979AC" w:rsidR="00A1502D">
      <w:pPr>
        <w:jc w:val="both"/>
        <w:rPr>
          <w:rFonts w:cs="Arial" w:hAnsi="Arial" w:ascii="Arial"/>
        </w:rPr>
      </w:pPr>
    </w:p>
    <w:p w:rsidRDefault="005B3D03" w:rsidP="000979AC" w:rsidR="00EB1217" w:rsidRPr="00EB12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</w:t>
      </w:r>
      <w:r>
        <w:rPr>
          <w:rFonts w:cs="Arial" w:hAnsi="Arial" w:ascii="Arial"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1217" w:rsidP="000979AC" w:rsidR="00EB1217">
      <w:pPr>
        <w:jc w:val="both"/>
      </w:pPr>
    </w:p>
    <w:p w:rsidRDefault="00780A03" w:rsidP="00780A03" w:rsidR="00780A03">
      <w:pPr>
        <w:jc w:val="both"/>
      </w:pPr>
      <w:r>
        <w:t>REPUBLIKA HRVATSKA</w:t>
      </w:r>
    </w:p>
    <w:p w:rsidRDefault="00780A03" w:rsidP="00780A03" w:rsidR="00780A03">
      <w:pPr>
        <w:jc w:val="both"/>
      </w:pPr>
      <w:r>
        <w:t xml:space="preserve">TRGOVAČKI SUD U ZAGREBU                                                            </w:t>
      </w:r>
      <w:r w:rsidR="00443092">
        <w:t xml:space="preserve">    </w:t>
      </w:r>
      <w:r>
        <w:t>70.</w:t>
      </w:r>
      <w:r w:rsidR="00F36B3E">
        <w:t>St-</w:t>
      </w:r>
      <w:r w:rsidR="00200F56">
        <w:t>5857/2016</w:t>
      </w:r>
    </w:p>
    <w:p w:rsidRDefault="00780A03" w:rsidP="00780A03" w:rsidR="00780A03">
      <w:pPr>
        <w:jc w:val="both"/>
      </w:pPr>
      <w:r>
        <w:t>Zagreb, Amruševa 2/II</w:t>
      </w:r>
    </w:p>
    <w:p w:rsidRDefault="00780A03" w:rsidP="00780A03" w:rsidR="00780A03">
      <w:pPr>
        <w:jc w:val="both"/>
      </w:pPr>
    </w:p>
    <w:p w:rsidRDefault="00780A03" w:rsidP="00780A03" w:rsidR="00780A03">
      <w:pPr>
        <w:jc w:val="center"/>
      </w:pPr>
      <w:r>
        <w:t>R E P U B L I K A  H R V A T S K A</w:t>
      </w:r>
    </w:p>
    <w:p w:rsidRDefault="00780A03" w:rsidP="00780A03" w:rsidR="00780A03">
      <w:pPr>
        <w:jc w:val="center"/>
      </w:pPr>
    </w:p>
    <w:p w:rsidRDefault="00780A03" w:rsidP="00780A03" w:rsidR="00780A03">
      <w:pPr>
        <w:jc w:val="center"/>
      </w:pPr>
      <w:r>
        <w:t>R J E Š E NJ E</w:t>
      </w:r>
    </w:p>
    <w:p w:rsidRDefault="00780A03" w:rsidP="00780A03" w:rsidR="00780A03">
      <w:pPr>
        <w:jc w:val="center"/>
      </w:pPr>
    </w:p>
    <w:p w:rsidRDefault="00155DBA" w:rsidP="00155DBA" w:rsidR="00155DBA" w:rsidRPr="00ED7AF2">
      <w:pPr>
        <w:jc w:val="both"/>
      </w:pPr>
      <w:r w:rsidRPr="00134C63">
        <w:t>Trgovački sud u Zagrebu, po sucu Maji Jurovicki u stečajnom postupku u povodu prijedloga ERSTE&amp;STEIERMARKISCHE BANK d.d. OIB: 23057039320, Rijeka, Jadranski trg 3a,  zastupan po punomoćnicima iz OD Leko i partneri iz Zagreba, Domagojeva 18 za otvaranje stečajnog postupka nad dužnikom PRIMUS</w:t>
      </w:r>
      <w:r>
        <w:t>-</w:t>
      </w:r>
      <w:r w:rsidRPr="00134C63">
        <w:t>GRADNJA d.o.o., OIB: 24861037610 Samoborski Otok, Gorišeki 14</w:t>
      </w:r>
      <w:r w:rsidRPr="00ED617C">
        <w:t>,</w:t>
      </w:r>
      <w:r>
        <w:t xml:space="preserve"> dana </w:t>
      </w:r>
      <w:r w:rsidR="004F192A">
        <w:t>21</w:t>
      </w:r>
      <w:r w:rsidRPr="00ED7AF2">
        <w:t>. svibnja 2018.</w:t>
      </w:r>
    </w:p>
    <w:p w:rsidRDefault="00861498" w:rsidP="000979AC" w:rsidR="00861498" w:rsidRPr="000979AC">
      <w:pPr>
        <w:jc w:val="both"/>
      </w:pPr>
    </w:p>
    <w:p w:rsidRDefault="00F65AC7" w:rsidP="00F65AC7" w:rsidR="00F65AC7" w:rsidRPr="00861498">
      <w:pPr>
        <w:jc w:val="center"/>
      </w:pPr>
      <w:r w:rsidRPr="00861498">
        <w:t>r i j e š i o     j e</w:t>
      </w:r>
    </w:p>
    <w:p w:rsidRDefault="003E6659" w:rsidP="00D30C66" w:rsidR="003E6659">
      <w:pPr>
        <w:jc w:val="both"/>
      </w:pPr>
    </w:p>
    <w:p w:rsidRDefault="00A1502D" w:rsidP="00D30C66" w:rsidR="00A1502D" w:rsidRPr="00861498">
      <w:pPr>
        <w:jc w:val="both"/>
      </w:pPr>
    </w:p>
    <w:p w:rsidRDefault="003E6659" w:rsidP="00D30C66" w:rsidR="00834A93">
      <w:pPr>
        <w:jc w:val="both"/>
      </w:pPr>
      <w:r w:rsidRPr="00861498">
        <w:t xml:space="preserve">         </w:t>
      </w:r>
      <w:r w:rsidR="00E52C46" w:rsidRPr="00861498">
        <w:t xml:space="preserve">Ispravlja </w:t>
      </w:r>
      <w:r w:rsidR="00FE55BD">
        <w:t>se</w:t>
      </w:r>
      <w:r w:rsidR="00991EF1">
        <w:t xml:space="preserve"> rješenje</w:t>
      </w:r>
      <w:r w:rsidR="00991EF1" w:rsidRPr="00991EF1">
        <w:t xml:space="preserve"> ovog suda poslovni broj 70.</w:t>
      </w:r>
      <w:r w:rsidR="00903221">
        <w:t>St-</w:t>
      </w:r>
      <w:r w:rsidR="00834A93">
        <w:t>5857</w:t>
      </w:r>
      <w:r w:rsidR="00CF6BBE">
        <w:t>/16</w:t>
      </w:r>
      <w:r w:rsidR="00834A93">
        <w:t>-20</w:t>
      </w:r>
      <w:r w:rsidR="00991EF1" w:rsidRPr="00991EF1">
        <w:t xml:space="preserve"> od </w:t>
      </w:r>
      <w:r w:rsidR="00834A93">
        <w:t>16. svibnja</w:t>
      </w:r>
      <w:r w:rsidR="00903221">
        <w:t xml:space="preserve"> 2018</w:t>
      </w:r>
      <w:r w:rsidR="00991EF1" w:rsidRPr="00991EF1">
        <w:t>.,</w:t>
      </w:r>
      <w:r w:rsidR="00FE55BD" w:rsidRPr="00FE55BD">
        <w:t xml:space="preserve"> </w:t>
      </w:r>
      <w:r w:rsidR="00885C13">
        <w:t xml:space="preserve">u </w:t>
      </w:r>
      <w:r w:rsidR="00834A93">
        <w:t xml:space="preserve">uvodu, redak četvrti tako da </w:t>
      </w:r>
      <w:r w:rsidR="00834A93" w:rsidRPr="00861498">
        <w:t>umjesto</w:t>
      </w:r>
      <w:r w:rsidR="00834A93">
        <w:t xml:space="preserve"> pogrešno naznačenog naziva dužnika "PRIMUS GRADNJA d.o.o." </w:t>
      </w:r>
      <w:r w:rsidR="00834A93" w:rsidRPr="00861498">
        <w:t xml:space="preserve">ima </w:t>
      </w:r>
      <w:r w:rsidR="00834A93">
        <w:t xml:space="preserve">ispravno </w:t>
      </w:r>
      <w:r w:rsidR="00834A93" w:rsidRPr="00861498">
        <w:t xml:space="preserve">pisati </w:t>
      </w:r>
      <w:r w:rsidR="00834A93">
        <w:t>naziv dužnika</w:t>
      </w:r>
      <w:r w:rsidR="00834A93" w:rsidRPr="00B87107">
        <w:t xml:space="preserve"> </w:t>
      </w:r>
      <w:r w:rsidR="00834A93">
        <w:t xml:space="preserve">"PRIMUS-GRADNJA d.o.o.", </w:t>
      </w:r>
      <w:r w:rsidR="00776B0F">
        <w:t xml:space="preserve">u izreci rješenja toč. I. tako da </w:t>
      </w:r>
      <w:r w:rsidR="00776B0F" w:rsidRPr="00861498">
        <w:t>umjesto</w:t>
      </w:r>
      <w:r w:rsidR="00776B0F">
        <w:t xml:space="preserve"> pogrešno naznačenog naziva dužnika "PRIMUS GRADNJA d.o.o." </w:t>
      </w:r>
      <w:r w:rsidR="00776B0F" w:rsidRPr="00861498">
        <w:t xml:space="preserve">ima </w:t>
      </w:r>
      <w:r w:rsidR="00776B0F">
        <w:t xml:space="preserve">ispravno </w:t>
      </w:r>
      <w:r w:rsidR="00776B0F" w:rsidRPr="00861498">
        <w:t xml:space="preserve">pisati </w:t>
      </w:r>
      <w:r w:rsidR="00776B0F">
        <w:t>naziv dužnika</w:t>
      </w:r>
      <w:r w:rsidR="00776B0F" w:rsidRPr="00B87107">
        <w:t xml:space="preserve"> </w:t>
      </w:r>
      <w:r w:rsidR="00776B0F">
        <w:t>"PRIMUS-GRADNJA d.o.o.", u izreci rješenja u toč. IX.  redak prvi</w:t>
      </w:r>
      <w:r w:rsidR="009B0CB6">
        <w:t xml:space="preserve"> i redak četvrti</w:t>
      </w:r>
      <w:r w:rsidR="00776B0F">
        <w:t xml:space="preserve"> tako da </w:t>
      </w:r>
      <w:r w:rsidR="00776B0F" w:rsidRPr="00861498">
        <w:t>umjesto</w:t>
      </w:r>
      <w:r w:rsidR="00776B0F">
        <w:t xml:space="preserve"> pogrešno naznačenog naziva dužnika "PRIMUS GRADNJA d.o.o." </w:t>
      </w:r>
      <w:r w:rsidR="00776B0F" w:rsidRPr="00861498">
        <w:t xml:space="preserve">ima </w:t>
      </w:r>
      <w:r w:rsidR="00776B0F">
        <w:t xml:space="preserve">ispravno </w:t>
      </w:r>
      <w:r w:rsidR="00776B0F" w:rsidRPr="00861498">
        <w:t xml:space="preserve">pisati </w:t>
      </w:r>
      <w:r w:rsidR="00776B0F">
        <w:t>naziv dužnika</w:t>
      </w:r>
      <w:r w:rsidR="00776B0F" w:rsidRPr="00B87107">
        <w:t xml:space="preserve"> </w:t>
      </w:r>
      <w:r w:rsidR="00776B0F">
        <w:t>"PRIMUS-GRADNJA d.o.o.",  u obrazloženju rješenja, redak drugi</w:t>
      </w:r>
      <w:r w:rsidR="00776B0F" w:rsidRPr="00776B0F">
        <w:t xml:space="preserve"> </w:t>
      </w:r>
      <w:r w:rsidR="00776B0F">
        <w:t xml:space="preserve">tako da </w:t>
      </w:r>
      <w:r w:rsidR="00776B0F" w:rsidRPr="00861498">
        <w:t>umjesto</w:t>
      </w:r>
      <w:r w:rsidR="00776B0F">
        <w:t xml:space="preserve"> pogrešno naznačenog naziva dužnika "PRIMUS GRADNJA d.o.o." </w:t>
      </w:r>
      <w:r w:rsidR="00776B0F" w:rsidRPr="00861498">
        <w:t xml:space="preserve">ima </w:t>
      </w:r>
      <w:r w:rsidR="00776B0F">
        <w:t xml:space="preserve">ispravno </w:t>
      </w:r>
      <w:r w:rsidR="00776B0F" w:rsidRPr="00861498">
        <w:t xml:space="preserve">pisati </w:t>
      </w:r>
      <w:r w:rsidR="00776B0F">
        <w:t>naziv dužnika</w:t>
      </w:r>
      <w:r w:rsidR="00776B0F" w:rsidRPr="00B87107">
        <w:t xml:space="preserve"> </w:t>
      </w:r>
      <w:r w:rsidR="00776B0F">
        <w:t>"PRIMUS-GRADNJA d.o.o."</w:t>
      </w:r>
    </w:p>
    <w:p w:rsidRDefault="00181986" w:rsidP="00D30C66" w:rsidR="00181986" w:rsidRPr="00861498">
      <w:pPr>
        <w:jc w:val="both"/>
      </w:pPr>
    </w:p>
    <w:p w:rsidRDefault="00F65AC7" w:rsidP="00D30C66" w:rsidR="003E6659" w:rsidRPr="00861498">
      <w:pPr>
        <w:jc w:val="center"/>
      </w:pPr>
      <w:r w:rsidRPr="00861498">
        <w:t>Obrazloženje</w:t>
      </w:r>
    </w:p>
    <w:p w:rsidRDefault="003E6659" w:rsidP="003E6659" w:rsidR="003E6659" w:rsidRPr="00861498">
      <w:pPr>
        <w:jc w:val="both"/>
      </w:pPr>
    </w:p>
    <w:p w:rsidRDefault="00246E0B" w:rsidP="0060370C" w:rsidR="002D087C" w:rsidRPr="00861498">
      <w:pPr>
        <w:jc w:val="both"/>
      </w:pPr>
      <w:r w:rsidRPr="00861498">
        <w:t xml:space="preserve">             U </w:t>
      </w:r>
      <w:r w:rsidR="00415FF1">
        <w:t xml:space="preserve">pisanju </w:t>
      </w:r>
      <w:r w:rsidR="00B36169">
        <w:t xml:space="preserve"> </w:t>
      </w:r>
      <w:r w:rsidR="000D5E9A" w:rsidRPr="000D5E9A">
        <w:t>rješenja ovog suda poslovni broj 70.</w:t>
      </w:r>
      <w:r w:rsidR="00903221">
        <w:t>St-</w:t>
      </w:r>
      <w:r w:rsidR="00415FF1">
        <w:t xml:space="preserve">5857/16-20 </w:t>
      </w:r>
      <w:r w:rsidR="000D5E9A" w:rsidRPr="000D5E9A">
        <w:t xml:space="preserve"> od </w:t>
      </w:r>
      <w:r w:rsidR="00415FF1">
        <w:t>16. svibnja 2018</w:t>
      </w:r>
      <w:r w:rsidR="000D5E9A">
        <w:t xml:space="preserve">. </w:t>
      </w:r>
      <w:r w:rsidRPr="00861498">
        <w:t>nastala j</w:t>
      </w:r>
      <w:r w:rsidR="00D30C66" w:rsidRPr="00861498">
        <w:t xml:space="preserve">e </w:t>
      </w:r>
      <w:r w:rsidR="000979AC" w:rsidRPr="00861498">
        <w:t xml:space="preserve">očita pogreška u pisanju </w:t>
      </w:r>
      <w:r w:rsidR="00B119FE">
        <w:t>naziva</w:t>
      </w:r>
      <w:r w:rsidR="00B87107">
        <w:t xml:space="preserve"> </w:t>
      </w:r>
      <w:r w:rsidR="00903221">
        <w:t xml:space="preserve">stečajnog </w:t>
      </w:r>
      <w:r w:rsidR="00415FF1">
        <w:t>dužnika</w:t>
      </w:r>
      <w:r w:rsidRPr="00861498">
        <w:t xml:space="preserve">, pa je </w:t>
      </w:r>
      <w:r w:rsidR="001F2BFC" w:rsidRPr="00861498">
        <w:t xml:space="preserve">valjalo donijeti ovo rješenje temeljem čl. </w:t>
      </w:r>
      <w:smartTag w:element="metricconverter" w:uri="urn:schemas-microsoft-com:office:smarttags">
        <w:smartTagPr>
          <w:attr w:val="342. st" w:name="ProductID"/>
        </w:smartTagPr>
        <w:r w:rsidR="001F2BFC" w:rsidRPr="00861498">
          <w:t>342. st</w:t>
        </w:r>
      </w:smartTag>
      <w:r w:rsidR="001F2BFC" w:rsidRPr="00861498">
        <w:t xml:space="preserve">. 1 i 2. Zakona o parničnom postupku (Narodne novine broj 53/91, 91/94, 112/99, 88/01, 117/03, 88/05, 84/08, 123/08; u daljnjem tekstu: ZPP). </w:t>
      </w:r>
    </w:p>
    <w:p w:rsidRDefault="002D087C" w:rsidP="003E6659" w:rsidR="003E6659" w:rsidRPr="00861498">
      <w:pPr>
        <w:jc w:val="both"/>
      </w:pPr>
      <w:r w:rsidRPr="00861498">
        <w:t xml:space="preserve">      </w:t>
      </w:r>
    </w:p>
    <w:p w:rsidRDefault="000D5E9A" w:rsidP="00153641" w:rsidR="00F65AC7" w:rsidRPr="00861498">
      <w:pPr>
        <w:jc w:val="center"/>
      </w:pPr>
      <w:r>
        <w:t>U Zagrebu</w:t>
      </w:r>
      <w:r w:rsidR="00EF2868" w:rsidRPr="00861498">
        <w:t xml:space="preserve"> </w:t>
      </w:r>
      <w:r w:rsidR="004F192A">
        <w:t>21</w:t>
      </w:r>
      <w:r w:rsidR="00415FF1">
        <w:t xml:space="preserve">. svibnja </w:t>
      </w:r>
      <w:r w:rsidRPr="000D5E9A">
        <w:t xml:space="preserve"> 2018.</w:t>
      </w:r>
    </w:p>
    <w:p w:rsidRDefault="00F65AC7" w:rsidP="00153641" w:rsidR="005B3D03">
      <w:pPr>
        <w:jc w:val="right"/>
      </w:pPr>
      <w:r w:rsidRPr="00861498">
        <w:t>SUDAC:</w:t>
      </w:r>
    </w:p>
    <w:p w:rsidRDefault="000D5E9A" w:rsidP="00153641" w:rsidR="000D5E9A" w:rsidRPr="00861498">
      <w:pPr>
        <w:jc w:val="right"/>
      </w:pPr>
    </w:p>
    <w:p w:rsidRDefault="00C163B5" w:rsidP="005B3D03" w:rsidR="00F93BA9">
      <w:pPr>
        <w:jc w:val="right"/>
      </w:pPr>
      <w:r w:rsidRPr="00861498">
        <w:t>Maja Jurovicki</w:t>
      </w:r>
      <w:r w:rsidR="00F87AC6">
        <w:t xml:space="preserve">, v.r. </w:t>
      </w:r>
    </w:p>
    <w:p w:rsidRDefault="00F93BA9" w:rsidP="00F65AC7" w:rsidR="00F93BA9">
      <w:pPr>
        <w:jc w:val="both"/>
      </w:pPr>
    </w:p>
    <w:p w:rsidRDefault="00A1502D" w:rsidP="00F65AC7" w:rsidR="00A1502D">
      <w:pPr>
        <w:jc w:val="both"/>
      </w:pPr>
    </w:p>
    <w:p w:rsidRDefault="00A1502D" w:rsidP="00F65AC7" w:rsidR="00A1502D">
      <w:pPr>
        <w:jc w:val="both"/>
      </w:pPr>
    </w:p>
    <w:p w:rsidRDefault="00A1502D" w:rsidP="00F65AC7" w:rsidR="00A1502D">
      <w:pPr>
        <w:jc w:val="both"/>
      </w:pPr>
    </w:p>
    <w:p w:rsidRDefault="00A1502D" w:rsidP="00F65AC7" w:rsidR="00A1502D">
      <w:pPr>
        <w:jc w:val="both"/>
      </w:pPr>
    </w:p>
    <w:p w:rsidRDefault="00A1502D" w:rsidP="00F65AC7" w:rsidR="00A1502D">
      <w:pPr>
        <w:jc w:val="both"/>
      </w:pPr>
    </w:p>
    <w:p w:rsidRDefault="00A1502D" w:rsidP="00F65AC7" w:rsidR="00A1502D">
      <w:pPr>
        <w:jc w:val="both"/>
      </w:pPr>
    </w:p>
    <w:p w:rsidRDefault="00F65AC7" w:rsidP="00F65AC7" w:rsidR="00F65AC7" w:rsidRPr="00861498">
      <w:pPr>
        <w:jc w:val="both"/>
      </w:pPr>
      <w:r w:rsidRPr="00861498">
        <w:t>POUKA O PRAVNOM LIJEKU:</w:t>
      </w:r>
    </w:p>
    <w:p w:rsidRDefault="00F65AC7" w:rsidP="00F65AC7" w:rsidR="00181986">
      <w:pPr>
        <w:jc w:val="both"/>
      </w:pPr>
      <w:r w:rsidRPr="00861498">
        <w:t>Protiv ovog rješenja dopuštena je žalba Visokom trgovačkom sudu Republike Hrvatske. Žalb</w:t>
      </w:r>
      <w:r w:rsidR="00C163B5" w:rsidRPr="00861498">
        <w:t>a se podnosi putem ovog suda u 3</w:t>
      </w:r>
      <w:r w:rsidRPr="00861498">
        <w:t xml:space="preserve"> primjerka, u roku od 8 (osam) dana računajući od dana dostave ovog rješenja.</w:t>
      </w:r>
    </w:p>
    <w:p w:rsidRDefault="000D5E9A" w:rsidP="00F65AC7" w:rsidR="000D5E9A">
      <w:pPr>
        <w:jc w:val="both"/>
      </w:pPr>
    </w:p>
    <w:p w:rsidRDefault="00F87AC6" w:rsidP="004F5146" w:rsidR="00F87AC6">
      <w:pPr>
        <w:jc w:val="right"/>
      </w:pPr>
      <w:r>
        <w:t>za točnost otpravka-ovlašteni službenik</w:t>
      </w:r>
    </w:p>
    <w:p w:rsidRDefault="00F87AC6" w:rsidP="004F5146" w:rsidR="00F87AC6">
      <w:pPr>
        <w:jc w:val="right"/>
      </w:pPr>
      <w:r>
        <w:t xml:space="preserve">Mirjana Gašparić </w:t>
      </w:r>
    </w:p>
    <w:p w:rsidRDefault="00A1502D" w:rsidP="00A1502D" w:rsidR="00A1502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0C66" w:rsidP="00A1502D" w:rsidR="00D30C66" w:rsidRPr="00861498">
      <w:pPr>
        <w:jc w:val="both"/>
      </w:pPr>
    </w:p>
    <w:sectPr w:rsidSect="0071560A" w:rsidR="00D30C66" w:rsidRPr="00861498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D03" w:rsidP="005B3D03" w:rsidR="005B3D03">
      <w:r>
        <w:separator/>
      </w:r>
    </w:p>
  </w:endnote>
  <w:endnote w:id="0" w:type="continuationSeparator">
    <w:p w:rsidRDefault="005B3D03" w:rsidP="005B3D03" w:rsidR="005B3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D03" w:rsidP="005B3D03" w:rsidR="005B3D03">
      <w:r>
        <w:separator/>
      </w:r>
    </w:p>
  </w:footnote>
  <w:footnote w:id="0" w:type="continuationSeparator">
    <w:p w:rsidRDefault="005B3D03" w:rsidP="005B3D03" w:rsidR="005B3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962596"/>
      <w:docPartObj>
        <w:docPartGallery w:val="Page Numbers (Top of Page)"/>
        <w:docPartUnique/>
      </w:docPartObj>
    </w:sdtPr>
    <w:sdtEndPr/>
    <w:sdtContent>
      <w:p w:rsidRDefault="00F21664" w:rsidR="00F21664">
        <w:pPr>
          <w:pStyle w:val="Zaglavlje"/>
          <w:jc w:val="center"/>
        </w:pPr>
        <w:r>
          <w:t xml:space="preserve">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87AC6">
          <w:rPr>
            <w:noProof/>
          </w:rPr>
          <w:t>2</w:t>
        </w:r>
        <w:r>
          <w:fldChar w:fldCharType="end"/>
        </w:r>
        <w:r>
          <w:t xml:space="preserve">             </w:t>
        </w:r>
        <w:r w:rsidR="00073ED3">
          <w:t xml:space="preserve">                          </w:t>
        </w:r>
        <w:r>
          <w:t xml:space="preserve">  </w:t>
        </w:r>
        <w:r w:rsidR="00EA68B6">
          <w:t xml:space="preserve">70. </w:t>
        </w:r>
        <w:r w:rsidR="00A1502D">
          <w:t>St-5857/2016</w:t>
        </w:r>
      </w:p>
    </w:sdtContent>
  </w:sdt>
  <w:p w:rsidRDefault="00F21664" w:rsidR="00F216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64CE1"/>
    <w:multiLevelType w:val="hybridMultilevel"/>
    <w:tmpl w:val="9132C862"/>
    <w:lvl w:tplc="C30C13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5FF5"/>
    <w:rsid w:val="000717F3"/>
    <w:rsid w:val="00073ED3"/>
    <w:rsid w:val="000979AC"/>
    <w:rsid w:val="000D5E9A"/>
    <w:rsid w:val="000E2D3D"/>
    <w:rsid w:val="001264D7"/>
    <w:rsid w:val="00153641"/>
    <w:rsid w:val="00155DBA"/>
    <w:rsid w:val="00181986"/>
    <w:rsid w:val="001932FA"/>
    <w:rsid w:val="001A15DC"/>
    <w:rsid w:val="001B5966"/>
    <w:rsid w:val="001D50E0"/>
    <w:rsid w:val="001F2BFC"/>
    <w:rsid w:val="001F405F"/>
    <w:rsid w:val="00200F56"/>
    <w:rsid w:val="00246E0B"/>
    <w:rsid w:val="002D087C"/>
    <w:rsid w:val="003827F8"/>
    <w:rsid w:val="003D4496"/>
    <w:rsid w:val="003E6659"/>
    <w:rsid w:val="00415FF1"/>
    <w:rsid w:val="00443092"/>
    <w:rsid w:val="004504C1"/>
    <w:rsid w:val="004A1844"/>
    <w:rsid w:val="004F192A"/>
    <w:rsid w:val="005615D0"/>
    <w:rsid w:val="00567924"/>
    <w:rsid w:val="005A543D"/>
    <w:rsid w:val="005B3D03"/>
    <w:rsid w:val="0060370C"/>
    <w:rsid w:val="00643979"/>
    <w:rsid w:val="0071560A"/>
    <w:rsid w:val="00715B25"/>
    <w:rsid w:val="00747816"/>
    <w:rsid w:val="00776B0F"/>
    <w:rsid w:val="00780A03"/>
    <w:rsid w:val="007B37F5"/>
    <w:rsid w:val="007D2813"/>
    <w:rsid w:val="008148F9"/>
    <w:rsid w:val="00834A93"/>
    <w:rsid w:val="00850B9D"/>
    <w:rsid w:val="00861498"/>
    <w:rsid w:val="00885C13"/>
    <w:rsid w:val="00903221"/>
    <w:rsid w:val="009579D3"/>
    <w:rsid w:val="00986650"/>
    <w:rsid w:val="00991EF1"/>
    <w:rsid w:val="009B0CB6"/>
    <w:rsid w:val="009D1E28"/>
    <w:rsid w:val="00A03B73"/>
    <w:rsid w:val="00A1502D"/>
    <w:rsid w:val="00A25A0D"/>
    <w:rsid w:val="00A356C2"/>
    <w:rsid w:val="00A74249"/>
    <w:rsid w:val="00A87099"/>
    <w:rsid w:val="00AA77E5"/>
    <w:rsid w:val="00B11784"/>
    <w:rsid w:val="00B119FE"/>
    <w:rsid w:val="00B36169"/>
    <w:rsid w:val="00B43390"/>
    <w:rsid w:val="00B87107"/>
    <w:rsid w:val="00C022D5"/>
    <w:rsid w:val="00C163B5"/>
    <w:rsid w:val="00C833C6"/>
    <w:rsid w:val="00CB3176"/>
    <w:rsid w:val="00CD170A"/>
    <w:rsid w:val="00CE619F"/>
    <w:rsid w:val="00CF6BBE"/>
    <w:rsid w:val="00D30C66"/>
    <w:rsid w:val="00D8129F"/>
    <w:rsid w:val="00D96115"/>
    <w:rsid w:val="00DB076E"/>
    <w:rsid w:val="00DC4E5F"/>
    <w:rsid w:val="00DD192B"/>
    <w:rsid w:val="00E05E28"/>
    <w:rsid w:val="00E52C46"/>
    <w:rsid w:val="00E663E6"/>
    <w:rsid w:val="00E719C8"/>
    <w:rsid w:val="00EA68B6"/>
    <w:rsid w:val="00EB1217"/>
    <w:rsid w:val="00EB5899"/>
    <w:rsid w:val="00EF2868"/>
    <w:rsid w:val="00F06EF2"/>
    <w:rsid w:val="00F17DBF"/>
    <w:rsid w:val="00F21664"/>
    <w:rsid w:val="00F22FC1"/>
    <w:rsid w:val="00F36B3E"/>
    <w:rsid w:val="00F426AB"/>
    <w:rsid w:val="00F65AC7"/>
    <w:rsid w:val="00F80AD6"/>
    <w:rsid w:val="00F87AC6"/>
    <w:rsid w:val="00F93BA9"/>
    <w:rsid w:val="00FA59DE"/>
    <w:rsid w:val="00FD045E"/>
    <w:rsid w:val="00FE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B3D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B3D03"/>
    <w:rPr>
      <w:sz w:val="24"/>
      <w:szCs w:val="24"/>
    </w:rPr>
  </w:style>
  <w:style w:styleId="Podnoje" w:type="paragraph">
    <w:name w:val="footer"/>
    <w:basedOn w:val="Normal"/>
    <w:link w:val="PodnojeChar"/>
    <w:rsid w:val="005B3D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3D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66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AC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AC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AC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B3D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3D03"/>
    <w:rPr>
      <w:sz w:val="24"/>
      <w:szCs w:val="24"/>
    </w:rPr>
  </w:style>
  <w:style w:styleId="Podnoje" w:type="paragraph">
    <w:name w:val="footer"/>
    <w:basedOn w:val="Normal"/>
    <w:link w:val="PodnojeChar"/>
    <w:rsid w:val="005B3D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3D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66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AC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AC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AC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St-5857/2016-25</izvorni_sadrzaj>
    <derivirana_varijabla naziv="DomainObject.Oznaka_1">St-5857/2016-25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5857</izvorni_sadrzaj>
    <derivirana_varijabla naziv="DomainObject.Predmet.Broj_1">5857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St-5857/2016</izvorni_sadrzaj>
    <derivirana_varijabla naziv="DomainObject.Predmet.OznakaBroj_1">St-5857/2016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PRIMUS-GRADNJA d.o.o. zastupanog po punomoćniku Hrvoje Horvat</izvorni_sadrzaj>
    <derivirana_varijabla naziv="DomainObject.Predmet.ProtustrankaFormated_1">  PRIMUS-GRADNJA d.o.o. zastupanog po punomoćniku Hrvoje Horvat</derivirana_varijabla>
  </DomainObject.Predmet.ProtustrankaFormated>
  <DomainObject.Predmet.ProtustrankaFormatedOIB>
    <izvorni_sadrzaj>  PRIMUS-GRADNJA d.o.o., OIB 24861037610 zastupanog po punomoćniku Hrvoje Horvat</izvorni_sadrzaj>
    <derivirana_varijabla naziv="DomainObject.Predmet.ProtustrankaFormatedOIB_1">  PRIMUS-GRADNJA d.o.o., OIB 24861037610 zastupanog po punomoćniku Hrvoje Horvat</derivirana_varijabla>
  </DomainObject.Predmet.ProtustrankaFormatedOIB>
  <DomainObject.Predmet.ProtustrankaFormatedWithAdress>
    <izvorni_sadrzaj> PRIMUS-GRADNJA d.o.o., Gorišeki 14, 10430 Samoborski Otok zastupanog po punomoćniku Hrvoje Horvat</izvorni_sadrzaj>
    <derivirana_varijabla naziv="DomainObject.Predmet.ProtustrankaFormatedWithAdress_1"> PRIMUS-GRADNJA d.o.o., Gorišeki 14, 10430 Samoborski Otok zastupanog po punomoćniku Hrvoje Horvat</derivirana_varijabla>
  </DomainObject.Predmet.ProtustrankaFormatedWithAdress>
  <DomainObject.Predmet.ProtustrankaFormatedWithAdressOIB>
    <izvorni_sadrzaj> PRIMUS-GRADNJA d.o.o., OIB 24861037610, Gorišeki 14, 10430 Samoborski Otok zastupanog po punomoćniku Hrvoje Horvat</izvorni_sadrzaj>
    <derivirana_varijabla naziv="DomainObject.Predmet.ProtustrankaFormatedWithAdressOIB_1"> PRIMUS-GRADNJA d.o.o., OIB 24861037610, Gorišeki 14, 10430 Samoborski Otok zastupanog po punomoćniku Hrvoje Horvat</derivirana_varijabla>
  </DomainObject.Predmet.ProtustrankaFormatedWithAdressOIB>
  <DomainObject.Predmet.ProtustrankaWithAdress>
    <izvorni_sadrzaj>PRIMUS-GRADNJA d.o.o. Gorišeki 14, 10430 Samoborski Otok</izvorni_sadrzaj>
    <derivirana_varijabla naziv="DomainObject.Predmet.ProtustrankaWithAdress_1">PRIMUS-GRADNJA d.o.o. Gorišeki 14, 10430 Samoborski Otok</derivirana_varijabla>
  </DomainObject.Predmet.ProtustrankaWithAdress>
  <DomainObject.Predmet.ProtustrankaWithAdressOIB>
    <izvorni_sadrzaj>PRIMUS-GRADNJA d.o.o., OIB 24861037610, Gorišeki 14, 10430 Samoborski Otok</izvorni_sadrzaj>
    <derivirana_varijabla naziv="DomainObject.Predmet.ProtustrankaWithAdressOIB_1">PRIMUS-GRADNJA d.o.o., OIB 24861037610, Gorišeki 14, 10430 Samoborski Otok</derivirana_varijabla>
  </DomainObject.Predmet.ProtustrankaWithAdressOIB>
  <DomainObject.Predmet.ProtustrankaNazivFormated>
    <izvorni_sadrzaj>PRIMUS-GRADNJA d.o.o.</izvorni_sadrzaj>
    <derivirana_varijabla naziv="DomainObject.Predmet.ProtustrankaNazivFormated_1">PRIMUS-GRADNJA d.o.o.</derivirana_varijabla>
  </DomainObject.Predmet.ProtustrankaNazivFormated>
  <DomainObject.Predmet.ProtustrankaNazivFormatedOIB>
    <izvorni_sadrzaj>PRIMUS-GRADNJA d.o.o., OIB 24861037610</izvorni_sadrzaj>
    <derivirana_varijabla naziv="DomainObject.Predmet.ProtustrankaNazivFormatedOIB_1">PRIMUS-GRADNJA d.o.o., OIB 24861037610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PRIMUS-GRADNJA d.o.o. zastupanog po punomoćniku Hrvoje Horvat</item>
    </izvorni_sadrzaj>
    <derivirana_varijabla naziv="DomainObject.Predmet.ProtuStrankaListFormated_1">
      <item>PRIMUS-GRADNJA d.o.o. zastupanog po punomoćniku Hrvoje Horvat</item>
    </derivirana_varijabla>
  </DomainObject.Predmet.ProtuStrankaListFormated>
  <DomainObject.Predmet.ProtuStrankaListFormatedOIB>
    <izvorni_sadrzaj>
      <item>PRIMUS-GRADNJA d.o.o., OIB 24861037610 zastupanog po punomoćniku Hrvoje Horvat</item>
    </izvorni_sadrzaj>
    <derivirana_varijabla naziv="DomainObject.Predmet.ProtuStrankaListFormatedOIB_1">
      <item>PRIMUS-GRADNJA d.o.o., OIB 24861037610 zastupanog po punomoćniku Hrvoje Horvat</item>
    </derivirana_varijabla>
  </DomainObject.Predmet.ProtuStrankaListFormatedOIB>
  <DomainObject.Predmet.ProtuStrankaListFormatedWithAdress>
    <izvorni_sadrzaj>
      <item>PRIMUS-GRADNJA d.o.o., Gorišeki 14, 10430 Samoborski Otok zastupanog po punomoćniku Hrvoje Horvat</item>
    </izvorni_sadrzaj>
    <derivirana_varijabla naziv="DomainObject.Predmet.ProtuStrankaListFormatedWithAdress_1">
      <item>PRIMUS-GRADNJA d.o.o., Gorišeki 14, 10430 Samoborski Otok zastupanog po punomoćniku Hrvoje Horvat</item>
    </derivirana_varijabla>
  </DomainObject.Predmet.ProtuStrankaListFormatedWithAdress>
  <DomainObject.Predmet.ProtuStrankaListFormatedWithAdressOIB>
    <izvorni_sadrzaj>
      <item>PRIMUS-GRADNJA d.o.o., OIB 24861037610, Gorišeki 14, 10430 Samoborski Otok zastupanog po punomoćniku Hrvoje Horvat</item>
    </izvorni_sadrzaj>
    <derivirana_varijabla naziv="DomainObject.Predmet.ProtuStrankaListFormatedWithAdressOIB_1">
      <item>PRIMUS-GRADNJA d.o.o., OIB 24861037610, Gorišeki 14, 10430 Samoborski Otok zastupanog po punomoćniku Hrvoje Horvat</item>
    </derivirana_varijabla>
  </DomainObject.Predmet.ProtuStrankaListFormatedWithAdressOIB>
  <DomainObject.Predmet.ProtuStrankaListNazivFormated>
    <izvorni_sadrzaj>
      <item>PRIMUS-GRADNJA d.o.o.</item>
    </izvorni_sadrzaj>
    <derivirana_varijabla naziv="DomainObject.Predmet.ProtuStrankaListNazivFormated_1">
      <item>PRIMUS-GRADNJA d.o.o.</item>
    </derivirana_varijabla>
  </DomainObject.Predmet.ProtuStrankaListNazivFormated>
  <DomainObject.Predmet.ProtuStrankaListNazivFormatedOIB>
    <izvorni_sadrzaj>
      <item>PRIMUS-GRADNJA d.o.o., OIB 24861037610</item>
    </izvorni_sadrzaj>
    <derivirana_varijabla naziv="DomainObject.Predmet.ProtuStrankaListNazivFormatedOIB_1">
      <item>PRIMUS-GRADNJA d.o.o., OIB 24861037610</item>
    </derivirana_varijabla>
  </DomainObject.Predmet.ProtuStrankaListNazivFormatedOIB>
  <DomainObject.Predmet.OstaliListFormated>
    <izvorni_sadrzaj>
      <item>Hrvoje Horvat punomoćnik sudionika u postupku PRIMUS-GRADNJA d.o.o.</item>
      <item>OD LEKO I PARTNERI</item>
    </izvorni_sadrzaj>
    <derivirana_varijabla naziv="DomainObject.Predmet.OstaliListFormated_1">
      <item>Hrvoje Horvat punomoćnik sudionika u postupku PRIMUS-GRADNJA d.o.o.</item>
      <item>OD LEKO I PARTNERI</item>
    </derivirana_varijabla>
  </DomainObject.Predmet.OstaliListFormated>
  <DomainObject.Predmet.OstaliListFormatedOIB>
    <izvorni_sadrzaj>
      <item>Hrvoje Horvat, OIB 85348485947 punomoćnik sudionika u postupku PRIMUS-GRADNJA d.o.o.</item>
      <item>OD LEKO I PARTNERI</item>
    </izvorni_sadrzaj>
    <derivirana_varijabla naziv="DomainObject.Predmet.OstaliListFormatedOIB_1">
      <item>Hrvoje Horvat, OIB 85348485947 punomoćnik sudionika u postupku PRIMUS-GRADNJA d.o.o.</item>
      <item>OD LEKO I PARTNERI</item>
    </derivirana_varijabla>
  </DomainObject.Predmet.OstaliListFormatedOIB>
  <DomainObject.Predmet.OstaliListFormatedWithAdress>
    <izvorni_sadrzaj>
      <item>Hrvoje Horvat, Gorišeki 14, 10430 Samoborski Otok punomoćnik sudionika u postupku PRIMUS-GRADNJA d.o.o.</item>
      <item>OD LEKO I PARTNERI, Domagojeva 18, 10000 Zagreb</item>
    </izvorni_sadrzaj>
    <derivirana_varijabla naziv="DomainObject.Predmet.OstaliListFormatedWithAdress_1">
      <item>Hrvoje Horvat, Gorišeki 14, 10430 Samoborski Otok punomoćnik sudionika u postupku PRIMUS-GRADNJA d.o.o.</item>
      <item>OD LEKO I PARTNERI, Domagojeva 18, 10000 Zagreb</item>
    </derivirana_varijabla>
  </DomainObject.Predmet.OstaliListFormatedWithAdress>
  <DomainObject.Predmet.OstaliListFormatedWithAdressOIB>
    <izvorni_sadrzaj>
      <item>Hrvoje Horvat, OIB 85348485947, Gorišeki 14, 10430 Samoborski Otok punomoćnik sudionika u postupku PRIMUS-GRADNJA d.o.o.</item>
      <item>OD LEKO I PARTNERI, Domagojeva 18, 10000 Zagreb</item>
    </izvorni_sadrzaj>
    <derivirana_varijabla naziv="DomainObject.Predmet.OstaliListFormatedWithAdressOIB_1">
      <item>Hrvoje Horvat, OIB 85348485947, Gorišeki 14, 10430 Samoborski Otok punomoćnik sudionika u postupku PRIMUS-GRADNJA d.o.o.</item>
      <item>OD LEKO I PARTNERI, Domagojeva 18, 10000 Zagreb</item>
    </derivirana_varijabla>
  </DomainObject.Predmet.OstaliListFormatedWithAdressOIB>
  <DomainObject.Predmet.OstaliListNazivFormated>
    <izvorni_sadrzaj>
      <item>Hrvoje Horvat</item>
      <item>OD LEKO I PARTNERI</item>
    </izvorni_sadrzaj>
    <derivirana_varijabla naziv="DomainObject.Predmet.OstaliListNazivFormated_1">
      <item>Hrvoje Horvat</item>
      <item>OD LEKO I PARTNERI</item>
    </derivirana_varijabla>
  </DomainObject.Predmet.OstaliListNazivFormated>
  <DomainObject.Predmet.OstaliListNazivFormatedOIB>
    <izvorni_sadrzaj>
      <item>Hrvoje Horvat, OIB 85348485947</item>
      <item>OD LEKO I PARTNERI</item>
    </izvorni_sadrzaj>
    <derivirana_varijabla naziv="DomainObject.Predmet.OstaliListNazivFormatedOIB_1">
      <item>Hrvoje Horvat, OIB 85348485947</item>
      <item>OD LEKO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St-5857/2016-25</izvorni_sadrzaj>
    <derivirana_varijabla naziv="DomainObject.PoslovniBrojDokumenta_1">St-5857/2016-25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PRIMUS-GRADNJA d.o.o.</izvorni_sadrzaj>
    <derivirana_varijabla naziv="DomainObject.Predmet.ProtustrankaIDrugi_1">PRIMUS-GRADNJA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PRIMUS-GRADNJA d.o.o., OIB 24861037610, Gorišeki 14, 10430 Samoborski Otok</izvorni_sadrzaj>
    <derivirana_varijabla naziv="DomainObject.Predmet.ProtustrankaIDrugiAdressOIB_1">PRIMUS-GRADNJA d.o.o., OIB 24861037610, Gorišeki 14, 10430 Samoborski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PRIMUS-GRADNJA d.o.o.</item>
      <item>FINA Regionalni centar Zagreb</item>
      <item>Hrvoje Horvat</item>
      <item>OD LEKO I PARTNERI</item>
      <item>ERSTE&amp;STEIERMÄRKISCHE BANKA dioničko društvo</item>
    </izvorni_sadrzaj>
    <derivirana_varijabla naziv="DomainObject.Predmet.SudioniciListNaziv_1">
      <item>PRIMUS-GRADNJA d.o.o.</item>
      <item>FINA Regionalni centar Zagreb</item>
      <item>Hrvoje Horvat</item>
      <item>OD LEKO I PARTNERI</item>
      <item>ERSTE&amp;STEIERMÄRKISCHE BANKA dioničko društvo</item>
    </derivirana_varijabla>
  </DomainObject.Predmet.SudioniciListNaziv>
  <DomainObject.Predmet.SudioniciListAdressOIB>
    <izvorni_sadrzaj>
      <item>PRIMUS-GRADNJA d.o.o., OIB 24861037610, Gorišeki 14,10430 Samoborski Otok</item>
      <item>FINA Regionalni centar Zagreb, OIB 85821130368, Trg svibanjskih žrtava 1995. 1,10000 Zagreb</item>
      <item>Hrvoje Horvat, OIB 85348485947, Gorišeki 14,10430 Samoborski Otok</item>
      <item>OD LEKO I PARTNERI, Domagojeva 18,10000 Zagreb</item>
      <item>ERSTE&amp;STEIERMÄRKISCHE BANKA dioničko društvo, OIB 23057039320, Jadranski Trg 3/a,51000 Rijeka</item>
    </izvorni_sadrzaj>
    <derivirana_varijabla naziv="DomainObject.Predmet.SudioniciListAdressOIB_1">
      <item>PRIMUS-GRADNJA d.o.o., OIB 24861037610, Gorišeki 14,10430 Samoborski Otok</item>
      <item>FINA Regionalni centar Zagreb, OIB 85821130368, Trg svibanjskih žrtava 1995. 1,10000 Zagreb</item>
      <item>Hrvoje Horvat, OIB 85348485947, Gorišeki 14,10430 Samoborski Otok</item>
      <item>OD LEKO I PARTNERI, Domagojeva 18,10000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24861037610</item>
      <item>, OIB 85821130368</item>
      <item>, OIB 85348485947</item>
      <item>, OIB null</item>
      <item>, OIB 23057039320</item>
    </izvorni_sadrzaj>
    <derivirana_varijabla naziv="DomainObject.Predmet.SudioniciListNazivOIB_1">
      <item>, OIB 24861037610</item>
      <item>, OIB 85821130368</item>
      <item>, OIB 85348485947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D3B76-DA71-4D3D-8BF7-9C74E2303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1670</properties:Characters>
  <properties:Lines>58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2018-05-18T05:29:00Z</dcterms:created>
  <dc:creator>mjurovicki</dc:creator>
  <cp:lastModifiedBy>Mirjana Gašparić</cp:lastModifiedBy>
  <cp:lastPrinted>2018-05-21T06:25:00Z</cp:lastPrinted>
  <dcterms:modified xmlns:xsi="http://www.w3.org/2001/XMLSchema-instance" xsi:type="dcterms:W3CDTF">2018-05-21T06:27:00Z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St-5857/2016-25 / Odluka - Rješenje - ispravak rješenja (St-5857-16  ISPRAVAK  naziv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