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6eee" w14:paraId="77c6eee" w:rsidRDefault="00254F27" w:rsidP="009E0A28" w:rsidR="00254F27" w:rsidRPr="00BF5E0C">
      <w:pPr>
        <w:jc w:val="center"/>
        <w15:collapsed w:val="false"/>
        <w:rPr>
          <w:rFonts w:hAnsi="Californian FB" w:ascii="Californian FB"/>
          <w:b/>
          <w:sz w:val="26"/>
          <w:szCs w:val="26"/>
        </w:rPr>
      </w:pPr>
      <w:bookmarkStart w:name="_GoBack" w:id="0"/>
      <w:bookmarkEnd w:id="0"/>
    </w:p>
    <w:p w:rsidRDefault="00164E18" w:rsidP="009E0A28" w:rsidR="00164E18">
      <w:pPr>
        <w:jc w:val="center"/>
        <w:rPr>
          <w:rFonts w:hAnsi="Californian FB" w:ascii="Californian FB"/>
          <w:b/>
          <w:sz w:val="28"/>
          <w:szCs w:val="28"/>
        </w:rPr>
      </w:pPr>
    </w:p>
    <w:p w:rsidRDefault="00164E18" w:rsidP="009E0A28" w:rsidR="00164E18">
      <w:pPr>
        <w:jc w:val="center"/>
        <w:rPr>
          <w:rFonts w:hAnsi="Californian FB" w:ascii="Californian FB"/>
          <w:b/>
          <w:sz w:val="28"/>
          <w:szCs w:val="28"/>
        </w:rPr>
      </w:pPr>
    </w:p>
    <w:p w:rsidRDefault="009E0A28" w:rsidP="009E0A28" w:rsidR="009E0A28" w:rsidRPr="00164E18">
      <w:pPr>
        <w:jc w:val="center"/>
        <w:rPr>
          <w:rFonts w:hAnsi="Californian FB" w:ascii="Californian FB"/>
          <w:b/>
          <w:sz w:val="28"/>
          <w:szCs w:val="28"/>
        </w:rPr>
      </w:pPr>
      <w:r w:rsidRPr="00164E18">
        <w:rPr>
          <w:rFonts w:hAnsi="Californian FB" w:ascii="Californian FB"/>
          <w:b/>
          <w:sz w:val="28"/>
          <w:szCs w:val="28"/>
        </w:rPr>
        <w:t>Obrazac 20.</w:t>
      </w:r>
    </w:p>
    <w:p w:rsidRDefault="0068780B" w:rsidP="009E0A28" w:rsidR="0068780B" w:rsidRPr="00164E18">
      <w:pPr>
        <w:jc w:val="center"/>
        <w:rPr>
          <w:rFonts w:hAnsi="Californian FB" w:ascii="Californian FB"/>
          <w:b/>
          <w:sz w:val="28"/>
          <w:szCs w:val="28"/>
        </w:rPr>
      </w:pPr>
    </w:p>
    <w:p w:rsidRDefault="009E0A28" w:rsidP="009E0A28" w:rsidR="009E0A28" w:rsidRPr="00BF5E0C">
      <w:pPr>
        <w:jc w:val="center"/>
        <w:rPr>
          <w:rFonts w:hAnsi="Californian FB" w:ascii="Californian FB"/>
          <w:b/>
          <w:sz w:val="26"/>
          <w:szCs w:val="26"/>
        </w:rPr>
      </w:pPr>
      <w:r w:rsidRPr="00BF5E0C">
        <w:rPr>
          <w:rFonts w:hAnsi="Californian FB" w:ascii="Californian FB"/>
          <w:b/>
          <w:sz w:val="26"/>
          <w:szCs w:val="26"/>
        </w:rPr>
        <w:t>IZVJEŠ</w:t>
      </w:r>
      <w:r w:rsidRPr="00BF5E0C">
        <w:rPr>
          <w:rFonts w:hAnsi="Times New Roman" w:ascii="Times New Roman"/>
          <w:b/>
          <w:sz w:val="26"/>
          <w:szCs w:val="26"/>
        </w:rPr>
        <w:t>Ć</w:t>
      </w:r>
      <w:r w:rsidRPr="00BF5E0C">
        <w:rPr>
          <w:rFonts w:hAnsi="Californian FB" w:ascii="Californian FB"/>
          <w:b/>
          <w:sz w:val="26"/>
          <w:szCs w:val="26"/>
        </w:rPr>
        <w:t>E STE</w:t>
      </w:r>
      <w:r w:rsidRPr="00BF5E0C">
        <w:rPr>
          <w:rFonts w:hAnsi="Times New Roman" w:ascii="Times New Roman"/>
          <w:b/>
          <w:sz w:val="26"/>
          <w:szCs w:val="26"/>
        </w:rPr>
        <w:t>Č</w:t>
      </w:r>
      <w:r w:rsidRPr="00BF5E0C">
        <w:rPr>
          <w:rFonts w:hAnsi="Californian FB" w:ascii="Californian FB"/>
          <w:b/>
          <w:sz w:val="26"/>
          <w:szCs w:val="26"/>
        </w:rPr>
        <w:t>AJNOGA UPRAVITELJA O TIJEKU STE</w:t>
      </w:r>
      <w:r w:rsidRPr="00BF5E0C">
        <w:rPr>
          <w:rFonts w:hAnsi="Times New Roman" w:ascii="Times New Roman"/>
          <w:b/>
          <w:sz w:val="26"/>
          <w:szCs w:val="26"/>
        </w:rPr>
        <w:t>Č</w:t>
      </w:r>
      <w:r w:rsidRPr="00BF5E0C">
        <w:rPr>
          <w:rFonts w:hAnsi="Californian FB" w:ascii="Californian FB"/>
          <w:b/>
          <w:sz w:val="26"/>
          <w:szCs w:val="26"/>
        </w:rPr>
        <w:t>AJNOGA POSTUPKA I STANJU STE</w:t>
      </w:r>
      <w:r w:rsidRPr="00BF5E0C">
        <w:rPr>
          <w:rFonts w:hAnsi="Times New Roman" w:ascii="Times New Roman"/>
          <w:b/>
          <w:sz w:val="26"/>
          <w:szCs w:val="26"/>
        </w:rPr>
        <w:t>Č</w:t>
      </w:r>
      <w:r w:rsidRPr="00BF5E0C">
        <w:rPr>
          <w:rFonts w:hAnsi="Californian FB" w:ascii="Californian FB"/>
          <w:b/>
          <w:sz w:val="26"/>
          <w:szCs w:val="26"/>
        </w:rPr>
        <w:t>AJNE MASE</w:t>
      </w:r>
    </w:p>
    <w:p w:rsidRDefault="009E0A28" w:rsidP="009E0A28" w:rsidR="009E0A28">
      <w:pPr>
        <w:jc w:val="center"/>
        <w:rPr>
          <w:rFonts w:hAnsi="Californian FB" w:ascii="Californian FB"/>
          <w:sz w:val="26"/>
          <w:szCs w:val="26"/>
        </w:rPr>
      </w:pPr>
    </w:p>
    <w:p w:rsidRDefault="00164E18" w:rsidP="009E0A28" w:rsidR="00164E18" w:rsidRPr="00BF5E0C">
      <w:pPr>
        <w:jc w:val="center"/>
        <w:rPr>
          <w:rFonts w:hAnsi="Californian FB" w:ascii="Californian FB"/>
          <w:sz w:val="26"/>
          <w:szCs w:val="26"/>
        </w:rPr>
      </w:pPr>
    </w:p>
    <w:p w:rsidRDefault="009E0A28" w:rsidP="009E0A28" w:rsidR="00934DB8" w:rsidRPr="00BF5E0C">
      <w:pPr>
        <w:jc w:val="both"/>
        <w:rPr>
          <w:rFonts w:hAnsi="Californian FB" w:ascii="Californian FB"/>
          <w:b/>
          <w:sz w:val="26"/>
          <w:szCs w:val="26"/>
        </w:rPr>
      </w:pPr>
      <w:r w:rsidRPr="00BF5E0C">
        <w:rPr>
          <w:rFonts w:hAnsi="Californian FB" w:ascii="Californian FB"/>
          <w:b/>
          <w:sz w:val="26"/>
          <w:szCs w:val="26"/>
          <w:lang w:val="pl-PL"/>
        </w:rPr>
        <w:t>Nadle</w:t>
      </w:r>
      <w:r w:rsidRPr="00BF5E0C">
        <w:rPr>
          <w:rFonts w:hAnsi="Californian FB" w:ascii="Californian FB"/>
          <w:b/>
          <w:sz w:val="26"/>
          <w:szCs w:val="26"/>
        </w:rPr>
        <w:t>ž</w:t>
      </w:r>
      <w:r w:rsidRPr="00BF5E0C">
        <w:rPr>
          <w:rFonts w:hAnsi="Californian FB" w:ascii="Californian FB"/>
          <w:b/>
          <w:sz w:val="26"/>
          <w:szCs w:val="26"/>
          <w:lang w:val="pl-PL"/>
        </w:rPr>
        <w:t>ni</w:t>
      </w:r>
      <w:r w:rsidR="00934DB8" w:rsidRPr="00BF5E0C">
        <w:rPr>
          <w:rFonts w:hAnsi="Californian FB" w:ascii="Californian FB"/>
          <w:b/>
          <w:sz w:val="26"/>
          <w:szCs w:val="26"/>
          <w:lang w:val="pl-PL"/>
        </w:rPr>
        <w:t xml:space="preserve"> </w:t>
      </w:r>
      <w:r w:rsidRPr="00BF5E0C">
        <w:rPr>
          <w:rFonts w:hAnsi="Californian FB" w:ascii="Californian FB"/>
          <w:b/>
          <w:sz w:val="26"/>
          <w:szCs w:val="26"/>
          <w:lang w:val="pl-PL"/>
        </w:rPr>
        <w:t>trgova</w:t>
      </w:r>
      <w:r w:rsidRPr="00BF5E0C">
        <w:rPr>
          <w:rFonts w:hAnsi="Times New Roman" w:ascii="Times New Roman"/>
          <w:b/>
          <w:sz w:val="26"/>
          <w:szCs w:val="26"/>
        </w:rPr>
        <w:t>č</w:t>
      </w:r>
      <w:r w:rsidRPr="00BF5E0C">
        <w:rPr>
          <w:rFonts w:hAnsi="Californian FB" w:ascii="Californian FB"/>
          <w:b/>
          <w:sz w:val="26"/>
          <w:szCs w:val="26"/>
          <w:lang w:val="pl-PL"/>
        </w:rPr>
        <w:t>ki</w:t>
      </w:r>
      <w:r w:rsidR="00934DB8" w:rsidRPr="00BF5E0C">
        <w:rPr>
          <w:rFonts w:hAnsi="Californian FB" w:ascii="Californian FB"/>
          <w:b/>
          <w:sz w:val="26"/>
          <w:szCs w:val="26"/>
          <w:lang w:val="pl-PL"/>
        </w:rPr>
        <w:t xml:space="preserve"> </w:t>
      </w:r>
      <w:r w:rsidRPr="00BF5E0C">
        <w:rPr>
          <w:rFonts w:hAnsi="Californian FB" w:ascii="Californian FB"/>
          <w:b/>
          <w:sz w:val="26"/>
          <w:szCs w:val="26"/>
          <w:lang w:val="pl-PL"/>
        </w:rPr>
        <w:t>sud</w:t>
      </w:r>
      <w:r w:rsidR="008C1460" w:rsidRPr="00BF5E0C">
        <w:rPr>
          <w:rFonts w:hAnsi="Californian FB" w:ascii="Californian FB"/>
          <w:b/>
          <w:sz w:val="26"/>
          <w:szCs w:val="26"/>
          <w:lang w:val="pl-PL"/>
        </w:rPr>
        <w:t>: Trgova</w:t>
      </w:r>
      <w:r w:rsidR="008C1460" w:rsidRPr="00BF5E0C">
        <w:rPr>
          <w:rFonts w:hAnsi="Times New Roman" w:ascii="Times New Roman"/>
          <w:b/>
          <w:sz w:val="26"/>
          <w:szCs w:val="26"/>
          <w:lang w:val="pl-PL"/>
        </w:rPr>
        <w:t>č</w:t>
      </w:r>
      <w:r w:rsidR="008C1460" w:rsidRPr="00BF5E0C">
        <w:rPr>
          <w:rFonts w:hAnsi="Californian FB" w:ascii="Californian FB"/>
          <w:b/>
          <w:sz w:val="26"/>
          <w:szCs w:val="26"/>
          <w:lang w:val="pl-PL"/>
        </w:rPr>
        <w:t>ki sud</w:t>
      </w:r>
      <w:r w:rsidR="00934DB8" w:rsidRPr="00BF5E0C">
        <w:rPr>
          <w:rFonts w:hAnsi="Californian FB" w:ascii="Californian FB"/>
          <w:b/>
          <w:sz w:val="26"/>
          <w:szCs w:val="26"/>
          <w:lang w:val="pl-PL"/>
        </w:rPr>
        <w:t xml:space="preserve"> u </w:t>
      </w:r>
      <w:r w:rsidR="009F72DE" w:rsidRPr="00BF5E0C">
        <w:rPr>
          <w:rFonts w:hAnsi="Californian FB" w:ascii="Californian FB"/>
          <w:b/>
          <w:sz w:val="26"/>
          <w:szCs w:val="26"/>
          <w:lang w:val="pl-PL"/>
        </w:rPr>
        <w:t xml:space="preserve">Zagrebu </w:t>
      </w:r>
    </w:p>
    <w:p w:rsidRDefault="009E0A28" w:rsidP="009E0A28" w:rsidR="009E0A28" w:rsidRPr="00BF5E0C">
      <w:pPr>
        <w:jc w:val="both"/>
        <w:rPr>
          <w:rFonts w:hAnsi="Californian FB" w:ascii="Californian FB"/>
          <w:b/>
          <w:sz w:val="26"/>
          <w:szCs w:val="26"/>
          <w:lang w:val="pl-PL"/>
        </w:rPr>
      </w:pPr>
      <w:r w:rsidRPr="00BF5E0C">
        <w:rPr>
          <w:rFonts w:hAnsi="Californian FB" w:ascii="Californian FB"/>
          <w:b/>
          <w:sz w:val="26"/>
          <w:szCs w:val="26"/>
          <w:lang w:val="pl-PL"/>
        </w:rPr>
        <w:t>Poslovni broj spisa</w:t>
      </w:r>
      <w:r w:rsidR="00934DB8" w:rsidRPr="00BF5E0C">
        <w:rPr>
          <w:rFonts w:hAnsi="Californian FB" w:ascii="Californian FB"/>
          <w:b/>
          <w:sz w:val="26"/>
          <w:szCs w:val="26"/>
          <w:lang w:val="pl-PL"/>
        </w:rPr>
        <w:t xml:space="preserve"> </w:t>
      </w:r>
      <w:r w:rsidR="006A50A6" w:rsidRPr="00BF5E0C">
        <w:rPr>
          <w:rFonts w:hAnsi="Californian FB" w:ascii="Californian FB"/>
          <w:b/>
          <w:sz w:val="26"/>
          <w:szCs w:val="26"/>
          <w:lang w:val="pl-PL"/>
        </w:rPr>
        <w:t>:</w:t>
      </w:r>
      <w:r w:rsidR="00DF04E4" w:rsidRPr="00BF5E0C">
        <w:rPr>
          <w:rFonts w:hAnsi="Californian FB" w:ascii="Californian FB"/>
          <w:b/>
          <w:sz w:val="26"/>
          <w:szCs w:val="26"/>
          <w:lang w:val="pl-PL"/>
        </w:rPr>
        <w:t xml:space="preserve"> : </w:t>
      </w:r>
      <w:r w:rsidR="00DF04E4" w:rsidRPr="00BF5E0C">
        <w:rPr>
          <w:rFonts w:hAnsi="Californian FB" w:ascii="Californian FB"/>
          <w:b/>
          <w:sz w:val="26"/>
          <w:szCs w:val="26"/>
        </w:rPr>
        <w:t xml:space="preserve">St – </w:t>
      </w:r>
      <w:r w:rsidR="009F72DE" w:rsidRPr="00BF5E0C">
        <w:rPr>
          <w:rFonts w:hAnsi="Californian FB" w:ascii="Californian FB"/>
          <w:b/>
          <w:sz w:val="26"/>
          <w:szCs w:val="26"/>
        </w:rPr>
        <w:t>3315/2016</w:t>
      </w:r>
      <w:r w:rsidR="00DF04E4" w:rsidRPr="00BF5E0C">
        <w:rPr>
          <w:rFonts w:hAnsi="Californian FB" w:ascii="Californian FB"/>
          <w:b/>
          <w:sz w:val="26"/>
          <w:szCs w:val="26"/>
        </w:rPr>
        <w:t xml:space="preserve"> </w:t>
      </w:r>
      <w:r w:rsidR="00DF04E4" w:rsidRPr="00BF5E0C">
        <w:rPr>
          <w:rFonts w:hAnsi="Californian FB" w:ascii="Californian FB"/>
          <w:b/>
          <w:sz w:val="26"/>
          <w:szCs w:val="26"/>
          <w:lang w:val="pl-PL"/>
        </w:rPr>
        <w:t xml:space="preserve">                </w:t>
      </w:r>
    </w:p>
    <w:p w:rsidRDefault="00934DB8" w:rsidP="009E0A28" w:rsidR="00BE2C4F" w:rsidRPr="00BF5E0C">
      <w:pPr>
        <w:rPr>
          <w:rFonts w:hAnsi="Californian FB" w:ascii="Californian FB"/>
          <w:b/>
          <w:sz w:val="26"/>
          <w:szCs w:val="26"/>
        </w:rPr>
      </w:pPr>
      <w:r w:rsidRPr="00BF5E0C">
        <w:rPr>
          <w:rFonts w:hAnsi="Californian FB" w:ascii="Californian FB"/>
          <w:b/>
          <w:sz w:val="26"/>
          <w:szCs w:val="26"/>
          <w:lang w:val="pl-PL"/>
        </w:rPr>
        <w:t xml:space="preserve">Dužnik : </w:t>
      </w:r>
      <w:r w:rsidR="009E0A28" w:rsidRPr="00BF5E0C">
        <w:rPr>
          <w:rFonts w:hAnsi="Californian FB" w:ascii="Californian FB"/>
          <w:b/>
          <w:sz w:val="26"/>
          <w:szCs w:val="26"/>
          <w:lang w:val="pl-PL"/>
        </w:rPr>
        <w:t xml:space="preserve"> </w:t>
      </w:r>
      <w:r w:rsidR="009F72DE" w:rsidRPr="00BF5E0C">
        <w:rPr>
          <w:rFonts w:hAnsi="Californian FB" w:ascii="Californian FB"/>
          <w:b/>
          <w:sz w:val="26"/>
          <w:szCs w:val="26"/>
          <w:lang w:val="pl-PL"/>
        </w:rPr>
        <w:t xml:space="preserve">ZIH – CON </w:t>
      </w:r>
      <w:r w:rsidR="00BE2C4F" w:rsidRPr="00BF5E0C">
        <w:rPr>
          <w:rFonts w:hAnsi="Californian FB" w:ascii="Californian FB"/>
          <w:b/>
          <w:sz w:val="26"/>
          <w:szCs w:val="26"/>
        </w:rPr>
        <w:t>d.o.o. - u ste</w:t>
      </w:r>
      <w:r w:rsidR="00BE2C4F" w:rsidRPr="00BF5E0C">
        <w:rPr>
          <w:rFonts w:hAnsi="Times New Roman" w:ascii="Times New Roman"/>
          <w:b/>
          <w:sz w:val="26"/>
          <w:szCs w:val="26"/>
        </w:rPr>
        <w:t>č</w:t>
      </w:r>
      <w:r w:rsidR="00BE2C4F" w:rsidRPr="00BF5E0C">
        <w:rPr>
          <w:rFonts w:hAnsi="Californian FB" w:ascii="Californian FB"/>
          <w:b/>
          <w:sz w:val="26"/>
          <w:szCs w:val="26"/>
        </w:rPr>
        <w:t xml:space="preserve">aju , OIB: </w:t>
      </w:r>
      <w:r w:rsidR="009F72DE" w:rsidRPr="00BF5E0C">
        <w:rPr>
          <w:rFonts w:hAnsi="Californian FB" w:ascii="Californian FB"/>
          <w:b/>
          <w:sz w:val="26"/>
          <w:szCs w:val="26"/>
        </w:rPr>
        <w:t>66286668400</w:t>
      </w:r>
      <w:r w:rsidR="00BE2C4F" w:rsidRPr="00BF5E0C">
        <w:rPr>
          <w:rFonts w:hAnsi="Californian FB" w:ascii="Californian FB"/>
          <w:b/>
          <w:sz w:val="26"/>
          <w:szCs w:val="26"/>
        </w:rPr>
        <w:t xml:space="preserve"> , </w:t>
      </w:r>
      <w:r w:rsidR="009F72DE" w:rsidRPr="00BF5E0C">
        <w:rPr>
          <w:rFonts w:hAnsi="Californian FB" w:ascii="Californian FB"/>
          <w:b/>
          <w:sz w:val="26"/>
          <w:szCs w:val="26"/>
        </w:rPr>
        <w:t xml:space="preserve">Dugo Selo, Josipa Predavca 29 </w:t>
      </w:r>
      <w:r w:rsidR="00BE2C4F" w:rsidRPr="00BF5E0C">
        <w:rPr>
          <w:rFonts w:hAnsi="Californian FB" w:ascii="Californian FB"/>
          <w:b/>
          <w:sz w:val="26"/>
          <w:szCs w:val="26"/>
        </w:rPr>
        <w:t xml:space="preserve">, </w:t>
      </w:r>
    </w:p>
    <w:p w:rsidRDefault="009E0A28" w:rsidP="00DF04E4" w:rsidR="009E0A28" w:rsidRPr="00BF5E0C">
      <w:pPr>
        <w:jc w:val="right"/>
        <w:rPr>
          <w:rFonts w:hAnsi="Californian FB" w:ascii="Californian FB"/>
          <w:sz w:val="26"/>
          <w:szCs w:val="26"/>
          <w:lang w:val="pl-PL"/>
        </w:rPr>
      </w:pPr>
    </w:p>
    <w:p w:rsidRDefault="00E34C5A" w:rsidP="00F14871" w:rsidR="00E34C5A" w:rsidRPr="00BF5E0C">
      <w:pPr>
        <w:jc w:val="center"/>
        <w:rPr>
          <w:rFonts w:hAnsi="Californian FB" w:ascii="Californian FB"/>
          <w:sz w:val="26"/>
          <w:szCs w:val="26"/>
          <w:lang w:val="pl-PL"/>
        </w:rPr>
      </w:pPr>
    </w:p>
    <w:p w:rsidRDefault="00BF5E0C" w:rsidP="00F14871" w:rsidR="00BF5E0C" w:rsidRPr="00BF5E0C">
      <w:pPr>
        <w:jc w:val="center"/>
        <w:rPr>
          <w:rFonts w:hAnsi="Californian FB" w:ascii="Californian FB"/>
          <w:b/>
          <w:sz w:val="26"/>
          <w:szCs w:val="26"/>
          <w:lang w:val="pl-PL"/>
        </w:rPr>
      </w:pPr>
      <w:r w:rsidRPr="00BF5E0C">
        <w:rPr>
          <w:rFonts w:hAnsi="Californian FB" w:ascii="Californian FB"/>
          <w:b/>
          <w:sz w:val="26"/>
          <w:szCs w:val="26"/>
          <w:lang w:val="pl-PL"/>
        </w:rPr>
        <w:t>IZVJEŠ</w:t>
      </w:r>
      <w:r w:rsidRPr="00BF5E0C">
        <w:rPr>
          <w:rFonts w:hAnsi="Times New Roman" w:ascii="Times New Roman"/>
          <w:b/>
          <w:sz w:val="26"/>
          <w:szCs w:val="26"/>
          <w:lang w:val="pl-PL"/>
        </w:rPr>
        <w:t>Ć</w:t>
      </w:r>
      <w:r w:rsidRPr="00BF5E0C">
        <w:rPr>
          <w:rFonts w:hAnsi="Californian FB" w:ascii="Californian FB"/>
          <w:b/>
          <w:sz w:val="26"/>
          <w:szCs w:val="26"/>
          <w:lang w:val="pl-PL"/>
        </w:rPr>
        <w:t>E STE</w:t>
      </w:r>
      <w:r w:rsidRPr="00BF5E0C">
        <w:rPr>
          <w:rFonts w:hAnsi="Times New Roman" w:ascii="Times New Roman"/>
          <w:b/>
          <w:sz w:val="26"/>
          <w:szCs w:val="26"/>
          <w:lang w:val="pl-PL"/>
        </w:rPr>
        <w:t>Č</w:t>
      </w:r>
      <w:r w:rsidRPr="00BF5E0C">
        <w:rPr>
          <w:rFonts w:hAnsi="Californian FB" w:ascii="Californian FB"/>
          <w:b/>
          <w:sz w:val="26"/>
          <w:szCs w:val="26"/>
          <w:lang w:val="pl-PL"/>
        </w:rPr>
        <w:t>AJNOG UPRAVITELJA O TIJEKU STE</w:t>
      </w:r>
      <w:r w:rsidRPr="00BF5E0C">
        <w:rPr>
          <w:rFonts w:hAnsi="Times New Roman" w:ascii="Times New Roman"/>
          <w:b/>
          <w:sz w:val="26"/>
          <w:szCs w:val="26"/>
          <w:lang w:val="pl-PL"/>
        </w:rPr>
        <w:t>Č</w:t>
      </w:r>
      <w:r w:rsidRPr="00BF5E0C">
        <w:rPr>
          <w:rFonts w:hAnsi="Californian FB" w:ascii="Californian FB"/>
          <w:b/>
          <w:sz w:val="26"/>
          <w:szCs w:val="26"/>
          <w:lang w:val="pl-PL"/>
        </w:rPr>
        <w:t>AJNOG POSTUPKA              I O STANJU STE</w:t>
      </w:r>
      <w:r w:rsidRPr="00BF5E0C">
        <w:rPr>
          <w:rFonts w:hAnsi="Times New Roman" w:ascii="Times New Roman"/>
          <w:b/>
          <w:sz w:val="26"/>
          <w:szCs w:val="26"/>
          <w:lang w:val="pl-PL"/>
        </w:rPr>
        <w:t>Č</w:t>
      </w:r>
      <w:r w:rsidRPr="00BF5E0C">
        <w:rPr>
          <w:rFonts w:hAnsi="Californian FB" w:ascii="Californian FB"/>
          <w:b/>
          <w:sz w:val="26"/>
          <w:szCs w:val="26"/>
          <w:lang w:val="pl-PL"/>
        </w:rPr>
        <w:t>AJNE MASE  NA DAN 22.LISTOPADA 2018 GODINE</w:t>
      </w:r>
    </w:p>
    <w:p w:rsidRDefault="00F14871" w:rsidP="00F14871" w:rsidR="00F14871" w:rsidRPr="00BF5E0C">
      <w:pPr>
        <w:pStyle w:val="Odlomakpopisa"/>
        <w:ind w:left="1080"/>
        <w:rPr>
          <w:rFonts w:hAnsi="Californian FB" w:ascii="Californian FB"/>
          <w:sz w:val="26"/>
          <w:szCs w:val="26"/>
          <w:lang w:val="pl-PL"/>
        </w:rPr>
      </w:pPr>
    </w:p>
    <w:p w:rsidRDefault="00DF04E4" w:rsidP="00DF04E4" w:rsidR="00BF5E0C" w:rsidRPr="00BF5E0C">
      <w:pPr>
        <w:widowControl w:val="false"/>
        <w:suppressAutoHyphens/>
        <w:spacing w:after="0"/>
        <w:jc w:val="both"/>
        <w:rPr>
          <w:rFonts w:hAnsi="Californian FB" w:ascii="Californian FB"/>
          <w:sz w:val="26"/>
          <w:szCs w:val="26"/>
          <w:lang w:val="pl-PL"/>
        </w:rPr>
      </w:pPr>
      <w:r w:rsidRPr="00BF5E0C">
        <w:rPr>
          <w:rFonts w:hAnsi="Californian FB" w:ascii="Californian FB"/>
          <w:sz w:val="26"/>
          <w:szCs w:val="26"/>
          <w:lang w:val="pl-PL"/>
        </w:rPr>
        <w:t>Ste</w:t>
      </w:r>
      <w:r w:rsidRPr="00BF5E0C">
        <w:rPr>
          <w:rFonts w:hAnsi="Times New Roman" w:ascii="Times New Roman"/>
          <w:sz w:val="26"/>
          <w:szCs w:val="26"/>
          <w:lang w:val="pl-PL"/>
        </w:rPr>
        <w:t>č</w:t>
      </w:r>
      <w:r w:rsidRPr="00BF5E0C">
        <w:rPr>
          <w:rFonts w:hAnsi="Californian FB" w:ascii="Californian FB"/>
          <w:sz w:val="26"/>
          <w:szCs w:val="26"/>
          <w:lang w:val="pl-PL"/>
        </w:rPr>
        <w:t>ajni</w:t>
      </w:r>
      <w:r w:rsidR="00BF5E0C" w:rsidRPr="00BF5E0C">
        <w:rPr>
          <w:rFonts w:hAnsi="Californian FB" w:ascii="Californian FB"/>
          <w:sz w:val="26"/>
          <w:szCs w:val="26"/>
          <w:lang w:val="pl-PL"/>
        </w:rPr>
        <w:t xml:space="preserve"> upravitelj je dostavio sudu podnesak od 26.rujna 2018 godine u kojem je dao </w:t>
      </w:r>
      <w:r w:rsidR="002D4284">
        <w:rPr>
          <w:rFonts w:hAnsi="Californian FB" w:ascii="Californian FB"/>
          <w:sz w:val="26"/>
          <w:szCs w:val="26"/>
          <w:lang w:val="pl-PL"/>
        </w:rPr>
        <w:t xml:space="preserve">obrazloženo </w:t>
      </w:r>
      <w:r w:rsidR="00BF5E0C" w:rsidRPr="00BF5E0C">
        <w:rPr>
          <w:rFonts w:hAnsi="Californian FB" w:ascii="Californian FB"/>
          <w:sz w:val="26"/>
          <w:szCs w:val="26"/>
          <w:lang w:val="pl-PL"/>
        </w:rPr>
        <w:t>izvješ</w:t>
      </w:r>
      <w:r w:rsidR="00BF5E0C" w:rsidRPr="00BF5E0C">
        <w:rPr>
          <w:rFonts w:hAnsi="Times New Roman" w:ascii="Times New Roman"/>
          <w:sz w:val="26"/>
          <w:szCs w:val="26"/>
          <w:lang w:val="pl-PL"/>
        </w:rPr>
        <w:t>ć</w:t>
      </w:r>
      <w:r w:rsidR="00BF5E0C" w:rsidRPr="00BF5E0C">
        <w:rPr>
          <w:rFonts w:hAnsi="Californian FB" w:ascii="Californian FB"/>
          <w:sz w:val="26"/>
          <w:szCs w:val="26"/>
          <w:lang w:val="pl-PL"/>
        </w:rPr>
        <w:t>e o tijeku ste</w:t>
      </w:r>
      <w:r w:rsidR="00BF5E0C" w:rsidRPr="00BF5E0C">
        <w:rPr>
          <w:rFonts w:hAnsi="Times New Roman" w:ascii="Times New Roman"/>
          <w:sz w:val="26"/>
          <w:szCs w:val="26"/>
          <w:lang w:val="pl-PL"/>
        </w:rPr>
        <w:t>č</w:t>
      </w:r>
      <w:r w:rsidR="00BF5E0C" w:rsidRPr="00BF5E0C">
        <w:rPr>
          <w:rFonts w:hAnsi="Californian FB" w:ascii="Californian FB"/>
          <w:sz w:val="26"/>
          <w:szCs w:val="26"/>
          <w:lang w:val="pl-PL"/>
        </w:rPr>
        <w:t>ajnog postupka i o stanju ste</w:t>
      </w:r>
      <w:r w:rsidR="00BF5E0C" w:rsidRPr="00BF5E0C">
        <w:rPr>
          <w:rFonts w:hAnsi="Times New Roman" w:ascii="Times New Roman"/>
          <w:sz w:val="26"/>
          <w:szCs w:val="26"/>
          <w:lang w:val="pl-PL"/>
        </w:rPr>
        <w:t>č</w:t>
      </w:r>
      <w:r w:rsidR="00BF5E0C" w:rsidRPr="00BF5E0C">
        <w:rPr>
          <w:rFonts w:hAnsi="Californian FB" w:ascii="Californian FB"/>
          <w:sz w:val="26"/>
          <w:szCs w:val="26"/>
          <w:lang w:val="pl-PL"/>
        </w:rPr>
        <w:t>ajne mase.</w:t>
      </w:r>
    </w:p>
    <w:p w:rsidRDefault="00BF5E0C" w:rsidP="00DF04E4" w:rsidR="00BF5E0C" w:rsidRPr="00BF5E0C">
      <w:pPr>
        <w:widowControl w:val="false"/>
        <w:suppressAutoHyphens/>
        <w:spacing w:after="0"/>
        <w:jc w:val="both"/>
        <w:rPr>
          <w:rFonts w:hAnsi="Californian FB" w:ascii="Californian FB"/>
          <w:sz w:val="26"/>
          <w:szCs w:val="26"/>
          <w:lang w:val="pl-PL"/>
        </w:rPr>
      </w:pPr>
    </w:p>
    <w:p w:rsidRDefault="00BF5E0C" w:rsidP="00BF5E0C" w:rsidR="0032360C" w:rsidRPr="00BF5E0C">
      <w:pPr>
        <w:widowControl w:val="false"/>
        <w:suppressAutoHyphens/>
        <w:spacing w:after="0"/>
        <w:jc w:val="both"/>
        <w:rPr>
          <w:rFonts w:hAnsi="Californian FB" w:ascii="Californian FB"/>
          <w:sz w:val="26"/>
          <w:szCs w:val="26"/>
          <w:lang w:val="pl-PL"/>
        </w:rPr>
      </w:pPr>
      <w:r w:rsidRPr="00BF5E0C">
        <w:rPr>
          <w:rFonts w:hAnsi="Californian FB" w:ascii="Californian FB"/>
          <w:sz w:val="26"/>
          <w:szCs w:val="26"/>
          <w:lang w:val="pl-PL"/>
        </w:rPr>
        <w:t xml:space="preserve"> </w:t>
      </w:r>
    </w:p>
    <w:p w:rsidRDefault="009E0A28" w:rsidP="009E0A28" w:rsidR="009E0A28" w:rsidRPr="00BF5E0C">
      <w:pPr>
        <w:rPr>
          <w:rFonts w:hAnsi="Californian FB" w:ascii="Californian FB"/>
          <w:sz w:val="26"/>
          <w:szCs w:val="26"/>
          <w:lang w:val="pl-PL"/>
        </w:rPr>
      </w:pPr>
      <w:r w:rsidRPr="00BF5E0C">
        <w:rPr>
          <w:rFonts w:hAnsi="Californian FB" w:ascii="Californian FB"/>
          <w:sz w:val="26"/>
          <w:szCs w:val="26"/>
          <w:lang w:val="pl-PL"/>
        </w:rPr>
        <w:t xml:space="preserve"> STANJE STE</w:t>
      </w:r>
      <w:r w:rsidRPr="00BF5E0C">
        <w:rPr>
          <w:rFonts w:hAnsi="Times New Roman" w:ascii="Times New Roman"/>
          <w:sz w:val="26"/>
          <w:szCs w:val="26"/>
          <w:lang w:val="pl-PL"/>
        </w:rPr>
        <w:t>Č</w:t>
      </w:r>
      <w:r w:rsidRPr="00BF5E0C">
        <w:rPr>
          <w:rFonts w:hAnsi="Californian FB" w:ascii="Californian FB"/>
          <w:sz w:val="26"/>
          <w:szCs w:val="26"/>
          <w:lang w:val="pl-PL"/>
        </w:rPr>
        <w:t>AJNE MASE</w:t>
      </w:r>
    </w:p>
    <w:p w:rsidRDefault="00F9457E" w:rsidP="00F9457E" w:rsidR="00F9457E" w:rsidRPr="00BF5E0C">
      <w:pPr>
        <w:pStyle w:val="Odlomakpopisa"/>
        <w:ind w:left="0"/>
        <w:jc w:val="both"/>
        <w:rPr>
          <w:rFonts w:eastAsia="Calibri" w:hAnsi="Californian FB" w:ascii="Californian FB"/>
          <w:sz w:val="26"/>
          <w:szCs w:val="26"/>
          <w:lang w:eastAsia="en-US" w:val="pl-PL"/>
        </w:rPr>
      </w:pPr>
    </w:p>
    <w:p w:rsidRDefault="00BF5E0C" w:rsidP="00BF5E0C" w:rsidR="00BF5E0C" w:rsidRPr="00BF5E0C">
      <w:pPr>
        <w:jc w:val="both"/>
        <w:rPr>
          <w:rFonts w:hAnsi="Californian FB" w:ascii="Californian FB"/>
          <w:sz w:val="26"/>
          <w:szCs w:val="26"/>
        </w:rPr>
      </w:pPr>
      <w:r w:rsidRPr="00BF5E0C">
        <w:rPr>
          <w:rFonts w:hAnsi="Californian FB" w:ascii="Californian FB"/>
          <w:sz w:val="26"/>
          <w:szCs w:val="26"/>
        </w:rPr>
        <w:t>Sukladno odluci skupštine vjerovnika od 14.prosinca 2017 godine  ste</w:t>
      </w:r>
      <w:r w:rsidRPr="00BF5E0C">
        <w:rPr>
          <w:sz w:val="26"/>
          <w:szCs w:val="26"/>
        </w:rPr>
        <w:t>č</w:t>
      </w:r>
      <w:r w:rsidRPr="00BF5E0C">
        <w:rPr>
          <w:rFonts w:hAnsi="Californian FB" w:ascii="Californian FB"/>
          <w:sz w:val="26"/>
          <w:szCs w:val="26"/>
        </w:rPr>
        <w:t>ajni upravitelj je 14..rujna 2018 godine preuzeo u posjed vozilo MARKE Opel combo 1.7 d godina proizvodnje 2001, broja šasije wolosbf2513018966, mase 1060 kg, u vlasništvu ste</w:t>
      </w:r>
      <w:r w:rsidRPr="00BF5E0C">
        <w:rPr>
          <w:sz w:val="26"/>
          <w:szCs w:val="26"/>
        </w:rPr>
        <w:t>č</w:t>
      </w:r>
      <w:r w:rsidRPr="00BF5E0C">
        <w:rPr>
          <w:rFonts w:hAnsi="Californian FB" w:ascii="Californian FB"/>
          <w:sz w:val="26"/>
          <w:szCs w:val="26"/>
        </w:rPr>
        <w:t>ajnog dužnika, na na</w:t>
      </w:r>
      <w:r w:rsidRPr="00BF5E0C">
        <w:rPr>
          <w:sz w:val="26"/>
          <w:szCs w:val="26"/>
        </w:rPr>
        <w:t>č</w:t>
      </w:r>
      <w:r w:rsidRPr="00BF5E0C">
        <w:rPr>
          <w:rFonts w:hAnsi="Californian FB" w:ascii="Californian FB"/>
          <w:sz w:val="26"/>
          <w:szCs w:val="26"/>
        </w:rPr>
        <w:t xml:space="preserve">in da je isto odvezeno u otpad o </w:t>
      </w:r>
      <w:r w:rsidRPr="00BF5E0C">
        <w:rPr>
          <w:sz w:val="26"/>
          <w:szCs w:val="26"/>
        </w:rPr>
        <w:t>č</w:t>
      </w:r>
      <w:r w:rsidRPr="00BF5E0C">
        <w:rPr>
          <w:rFonts w:hAnsi="Californian FB" w:ascii="Californian FB"/>
          <w:sz w:val="26"/>
          <w:szCs w:val="26"/>
        </w:rPr>
        <w:t>emu je kupac, tvrtka           CE-ZA-R d.o.o. izdala potvrdu o obra</w:t>
      </w:r>
      <w:r w:rsidRPr="00BF5E0C">
        <w:rPr>
          <w:sz w:val="26"/>
          <w:szCs w:val="26"/>
        </w:rPr>
        <w:t>đ</w:t>
      </w:r>
      <w:r w:rsidRPr="00BF5E0C">
        <w:rPr>
          <w:rFonts w:hAnsi="Californian FB" w:ascii="Californian FB"/>
          <w:sz w:val="26"/>
          <w:szCs w:val="26"/>
        </w:rPr>
        <w:t>ivanju otpadnog vozila.</w:t>
      </w:r>
    </w:p>
    <w:p w:rsidRDefault="00BF5E0C" w:rsidP="00BF5E0C" w:rsidR="00BF5E0C" w:rsidRPr="00BF5E0C">
      <w:pPr>
        <w:jc w:val="both"/>
        <w:rPr>
          <w:rFonts w:hAnsi="Californian FB" w:ascii="Californian FB"/>
          <w:sz w:val="26"/>
          <w:szCs w:val="26"/>
        </w:rPr>
      </w:pPr>
    </w:p>
    <w:p w:rsidRDefault="00BF5E0C" w:rsidP="00BF5E0C" w:rsidR="00BF5E0C" w:rsidRPr="00BF5E0C">
      <w:pPr>
        <w:jc w:val="both"/>
        <w:rPr>
          <w:rFonts w:hAnsi="Californian FB" w:ascii="Californian FB"/>
          <w:sz w:val="26"/>
          <w:szCs w:val="26"/>
        </w:rPr>
      </w:pPr>
      <w:r w:rsidRPr="00BF5E0C">
        <w:rPr>
          <w:rFonts w:hAnsi="Californian FB" w:ascii="Californian FB"/>
          <w:sz w:val="26"/>
          <w:szCs w:val="26"/>
        </w:rPr>
        <w:t>Iz dokumentacije tvrtke CE-ZA-R d.o.o razvidno je da  cijena po 1 kg za istrošeno otpadno vozilo iznosi jednu kunu ( 1 kn ) po kilogramu. Obzirom da je masa vozila 1060 kg ste</w:t>
      </w:r>
      <w:r w:rsidRPr="00BF5E0C">
        <w:rPr>
          <w:sz w:val="26"/>
          <w:szCs w:val="26"/>
        </w:rPr>
        <w:t>č</w:t>
      </w:r>
      <w:r w:rsidRPr="00BF5E0C">
        <w:rPr>
          <w:rFonts w:hAnsi="Californian FB" w:ascii="Californian FB"/>
          <w:sz w:val="26"/>
          <w:szCs w:val="26"/>
        </w:rPr>
        <w:t>ajni upravitelj je 25 rujna  2018 godine ispostavio ra</w:t>
      </w:r>
      <w:r w:rsidRPr="00BF5E0C">
        <w:rPr>
          <w:sz w:val="26"/>
          <w:szCs w:val="26"/>
        </w:rPr>
        <w:t>č</w:t>
      </w:r>
      <w:r w:rsidRPr="00BF5E0C">
        <w:rPr>
          <w:rFonts w:hAnsi="Californian FB" w:ascii="Californian FB"/>
          <w:sz w:val="26"/>
          <w:szCs w:val="26"/>
        </w:rPr>
        <w:t>un za otkup otpadnog vozila na iznos od 1.060 kn</w:t>
      </w:r>
      <w:r>
        <w:rPr>
          <w:rFonts w:hAnsi="Californian FB" w:ascii="Californian FB"/>
          <w:sz w:val="26"/>
          <w:szCs w:val="26"/>
        </w:rPr>
        <w:t>.</w:t>
      </w:r>
    </w:p>
    <w:p w:rsidRDefault="00BF5E0C" w:rsidP="00BF5E0C" w:rsidR="00BF5E0C" w:rsidRPr="00BF5E0C">
      <w:pPr>
        <w:jc w:val="both"/>
        <w:rPr>
          <w:rFonts w:hAnsi="Californian FB" w:ascii="Californian FB"/>
          <w:sz w:val="26"/>
          <w:szCs w:val="26"/>
        </w:rPr>
      </w:pPr>
    </w:p>
    <w:p w:rsidRDefault="00164E18" w:rsidP="00BF5E0C" w:rsidR="00164E18" w:rsidRPr="00164E18">
      <w:pPr>
        <w:jc w:val="both"/>
        <w:rPr>
          <w:rFonts w:hAnsi="Californian FB" w:ascii="Californian FB"/>
          <w:sz w:val="26"/>
          <w:szCs w:val="26"/>
        </w:rPr>
      </w:pPr>
      <w:r w:rsidRPr="00164E18">
        <w:rPr>
          <w:rFonts w:hAnsi="Californian FB" w:ascii="Californian FB"/>
          <w:sz w:val="26"/>
          <w:szCs w:val="26"/>
        </w:rPr>
        <w:t>Navedeni iznos po ra</w:t>
      </w:r>
      <w:r w:rsidRPr="00164E18">
        <w:rPr>
          <w:rFonts w:hAnsi="Times New Roman" w:ascii="Times New Roman"/>
          <w:sz w:val="26"/>
          <w:szCs w:val="26"/>
        </w:rPr>
        <w:t>č</w:t>
      </w:r>
      <w:r w:rsidRPr="00164E18">
        <w:rPr>
          <w:rFonts w:hAnsi="Californian FB" w:ascii="Californian FB"/>
          <w:sz w:val="26"/>
          <w:szCs w:val="26"/>
        </w:rPr>
        <w:t>unu nije pla</w:t>
      </w:r>
      <w:r w:rsidRPr="00164E18">
        <w:rPr>
          <w:rFonts w:hAnsi="Times New Roman" w:ascii="Times New Roman"/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 xml:space="preserve">en te </w:t>
      </w:r>
      <w:r w:rsidRPr="00164E18">
        <w:rPr>
          <w:rFonts w:hAnsi="Californian FB" w:ascii="Californian FB"/>
          <w:sz w:val="26"/>
          <w:szCs w:val="26"/>
        </w:rPr>
        <w:t xml:space="preserve"> ste</w:t>
      </w:r>
      <w:r w:rsidRPr="00164E18">
        <w:rPr>
          <w:rFonts w:hAnsi="Times New Roman" w:ascii="Times New Roman"/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ajni upravitelj </w:t>
      </w:r>
      <w:r w:rsidRPr="00164E18">
        <w:rPr>
          <w:rFonts w:hAnsi="Californian FB" w:ascii="Californian FB"/>
          <w:sz w:val="26"/>
          <w:szCs w:val="26"/>
        </w:rPr>
        <w:t xml:space="preserve"> putem e-maila požurio pla</w:t>
      </w:r>
      <w:r w:rsidRPr="00164E18">
        <w:rPr>
          <w:rFonts w:hAnsi="Times New Roman" w:ascii="Times New Roman"/>
          <w:sz w:val="26"/>
          <w:szCs w:val="26"/>
        </w:rPr>
        <w:t>ć</w:t>
      </w:r>
      <w:r w:rsidRPr="00164E18">
        <w:rPr>
          <w:rFonts w:hAnsi="Californian FB" w:ascii="Californian FB"/>
          <w:sz w:val="26"/>
          <w:szCs w:val="26"/>
        </w:rPr>
        <w:t>anje</w:t>
      </w:r>
      <w:r w:rsidR="002D4284">
        <w:rPr>
          <w:rFonts w:hAnsi="Californian FB" w:ascii="Californian FB"/>
          <w:sz w:val="26"/>
          <w:szCs w:val="26"/>
        </w:rPr>
        <w:t xml:space="preserve"> istoga.</w:t>
      </w:r>
    </w:p>
    <w:p w:rsidRDefault="00164E18" w:rsidP="00BF5E0C" w:rsidR="00164E18" w:rsidRPr="00164E18">
      <w:pPr>
        <w:jc w:val="both"/>
        <w:rPr>
          <w:rFonts w:hAnsi="Californian FB" w:ascii="Californian FB"/>
          <w:sz w:val="26"/>
          <w:szCs w:val="26"/>
        </w:rPr>
      </w:pPr>
    </w:p>
    <w:p w:rsidRDefault="00164E18" w:rsidP="00BF5E0C" w:rsidR="00164E18">
      <w:pPr>
        <w:jc w:val="both"/>
        <w:rPr>
          <w:rFonts w:hAnsi="Times New Roman" w:ascii="Times New Roman"/>
          <w:sz w:val="26"/>
          <w:szCs w:val="26"/>
        </w:rPr>
      </w:pPr>
    </w:p>
    <w:p w:rsidRDefault="00164E18" w:rsidP="00BF5E0C" w:rsidR="00164E18">
      <w:pPr>
        <w:jc w:val="both"/>
        <w:rPr>
          <w:rFonts w:hAnsi="Times New Roman" w:ascii="Times New Roman"/>
          <w:sz w:val="26"/>
          <w:szCs w:val="26"/>
        </w:rPr>
      </w:pPr>
    </w:p>
    <w:p w:rsidRDefault="00164E18" w:rsidP="00BF5E0C" w:rsidR="00164E18">
      <w:pPr>
        <w:jc w:val="both"/>
        <w:rPr>
          <w:rFonts w:hAnsi="Times New Roman" w:ascii="Times New Roman"/>
          <w:sz w:val="26"/>
          <w:szCs w:val="26"/>
        </w:rPr>
      </w:pPr>
    </w:p>
    <w:p w:rsidRDefault="00164E18" w:rsidP="00BF5E0C" w:rsidR="00164E18">
      <w:pPr>
        <w:jc w:val="both"/>
        <w:rPr>
          <w:rFonts w:hAnsi="Times New Roman" w:ascii="Times New Roman"/>
          <w:sz w:val="26"/>
          <w:szCs w:val="26"/>
        </w:rPr>
      </w:pPr>
    </w:p>
    <w:p w:rsidRDefault="00164E18" w:rsidP="00BF5E0C" w:rsidR="00164E18">
      <w:pPr>
        <w:jc w:val="both"/>
        <w:rPr>
          <w:rFonts w:hAnsi="Times New Roman" w:ascii="Times New Roman"/>
          <w:sz w:val="26"/>
          <w:szCs w:val="26"/>
        </w:rPr>
      </w:pPr>
      <w:r>
        <w:rPr>
          <w:rFonts w:hAnsi="Times New Roman" w:ascii="Times New Roman"/>
          <w:sz w:val="26"/>
          <w:szCs w:val="26"/>
        </w:rPr>
        <w:t>Dokaz: uvid u račun</w:t>
      </w:r>
    </w:p>
    <w:p w:rsidRDefault="00164E18" w:rsidP="00BF5E0C" w:rsidR="00164E18">
      <w:pPr>
        <w:jc w:val="both"/>
        <w:rPr>
          <w:rFonts w:hAnsi="Times New Roman" w:ascii="Times New Roman"/>
          <w:sz w:val="26"/>
          <w:szCs w:val="26"/>
        </w:rPr>
      </w:pPr>
      <w:r>
        <w:rPr>
          <w:rFonts w:hAnsi="Times New Roman" w:ascii="Times New Roman"/>
          <w:sz w:val="26"/>
          <w:szCs w:val="26"/>
        </w:rPr>
        <w:t xml:space="preserve">             uvid u  e-mail</w:t>
      </w:r>
    </w:p>
    <w:p w:rsidRDefault="00164E18" w:rsidP="00BF5E0C" w:rsidR="00164E18">
      <w:pPr>
        <w:jc w:val="both"/>
        <w:rPr>
          <w:rFonts w:hAnsi="Times New Roman" w:ascii="Times New Roman"/>
          <w:sz w:val="26"/>
          <w:szCs w:val="26"/>
        </w:rPr>
      </w:pPr>
    </w:p>
    <w:p w:rsidRDefault="00164E18" w:rsidP="00BF5E0C" w:rsidR="00164E18">
      <w:pPr>
        <w:jc w:val="both"/>
        <w:rPr>
          <w:rFonts w:hAnsi="Times New Roman" w:ascii="Times New Roman"/>
          <w:sz w:val="26"/>
          <w:szCs w:val="26"/>
        </w:rPr>
      </w:pPr>
      <w:r>
        <w:rPr>
          <w:rFonts w:hAnsi="Californian FB" w:ascii="Californian FB"/>
          <w:b/>
          <w:sz w:val="26"/>
          <w:szCs w:val="26"/>
        </w:rPr>
        <w:t>N</w:t>
      </w:r>
      <w:r w:rsidR="00BF5E0C" w:rsidRPr="00BF5E0C">
        <w:rPr>
          <w:rFonts w:hAnsi="Californian FB" w:ascii="Californian FB"/>
          <w:b/>
          <w:sz w:val="26"/>
          <w:szCs w:val="26"/>
        </w:rPr>
        <w:t>akon unov</w:t>
      </w:r>
      <w:r w:rsidR="00BF5E0C" w:rsidRPr="00BF5E0C">
        <w:rPr>
          <w:b/>
          <w:sz w:val="26"/>
          <w:szCs w:val="26"/>
        </w:rPr>
        <w:t>č</w:t>
      </w:r>
      <w:r w:rsidR="00BF5E0C" w:rsidRPr="00BF5E0C">
        <w:rPr>
          <w:rFonts w:hAnsi="Californian FB" w:ascii="Californian FB"/>
          <w:b/>
          <w:sz w:val="26"/>
          <w:szCs w:val="26"/>
        </w:rPr>
        <w:t>enja predmeta</w:t>
      </w:r>
      <w:r>
        <w:rPr>
          <w:rFonts w:hAnsi="Californian FB" w:ascii="Californian FB"/>
          <w:b/>
          <w:sz w:val="26"/>
          <w:szCs w:val="26"/>
        </w:rPr>
        <w:t>, pla</w:t>
      </w:r>
      <w:r>
        <w:rPr>
          <w:rFonts w:hAnsi="Times New Roman" w:ascii="Times New Roman"/>
          <w:b/>
          <w:sz w:val="26"/>
          <w:szCs w:val="26"/>
        </w:rPr>
        <w:t xml:space="preserve">čanja računa od strane kupca ( uplata se očekuje </w:t>
      </w:r>
      <w:r w:rsidR="00BF5E0C" w:rsidRPr="00BF5E0C">
        <w:rPr>
          <w:rFonts w:hAnsi="Californian FB" w:ascii="Californian FB"/>
          <w:b/>
          <w:sz w:val="26"/>
          <w:szCs w:val="26"/>
        </w:rPr>
        <w:t xml:space="preserve"> </w:t>
      </w:r>
      <w:r>
        <w:rPr>
          <w:rFonts w:hAnsi="Californian FB" w:ascii="Californian FB"/>
          <w:b/>
          <w:sz w:val="26"/>
          <w:szCs w:val="26"/>
        </w:rPr>
        <w:t>u kratkom roku ) ste</w:t>
      </w:r>
      <w:r>
        <w:rPr>
          <w:rFonts w:hAnsi="Times New Roman" w:ascii="Times New Roman"/>
          <w:b/>
          <w:sz w:val="26"/>
          <w:szCs w:val="26"/>
        </w:rPr>
        <w:t xml:space="preserve">čajni upravitelj će </w:t>
      </w:r>
      <w:r>
        <w:rPr>
          <w:rFonts w:hAnsi="Times New Roman" w:ascii="Times New Roman"/>
          <w:sz w:val="26"/>
          <w:szCs w:val="26"/>
        </w:rPr>
        <w:t xml:space="preserve">  dostaviti sudu  prijedlog glede  poduzimanja daljn</w:t>
      </w:r>
      <w:r w:rsidR="002D4284">
        <w:rPr>
          <w:rFonts w:hAnsi="Times New Roman" w:ascii="Times New Roman"/>
          <w:sz w:val="26"/>
          <w:szCs w:val="26"/>
        </w:rPr>
        <w:t>j</w:t>
      </w:r>
      <w:r>
        <w:rPr>
          <w:rFonts w:hAnsi="Times New Roman" w:ascii="Times New Roman"/>
          <w:sz w:val="26"/>
          <w:szCs w:val="26"/>
        </w:rPr>
        <w:t>ih r</w:t>
      </w:r>
      <w:r w:rsidR="002D4284">
        <w:rPr>
          <w:rFonts w:hAnsi="Times New Roman" w:ascii="Times New Roman"/>
          <w:sz w:val="26"/>
          <w:szCs w:val="26"/>
        </w:rPr>
        <w:t>a</w:t>
      </w:r>
      <w:r>
        <w:rPr>
          <w:rFonts w:hAnsi="Times New Roman" w:ascii="Times New Roman"/>
          <w:sz w:val="26"/>
          <w:szCs w:val="26"/>
        </w:rPr>
        <w:t>dnji u ovome stečajnom postupku.</w:t>
      </w:r>
    </w:p>
    <w:p w:rsidRDefault="00164E18" w:rsidP="00BF5E0C" w:rsidR="00164E18">
      <w:pPr>
        <w:jc w:val="both"/>
        <w:rPr>
          <w:rFonts w:hAnsi="Times New Roman" w:ascii="Times New Roman"/>
          <w:sz w:val="26"/>
          <w:szCs w:val="26"/>
        </w:rPr>
      </w:pPr>
    </w:p>
    <w:p w:rsidRDefault="00BF5E0C" w:rsidP="00F9457E" w:rsidR="00BF5E0C" w:rsidRPr="00BF5E0C">
      <w:pPr>
        <w:pStyle w:val="Odlomakpopisa"/>
        <w:ind w:left="0"/>
        <w:jc w:val="both"/>
        <w:rPr>
          <w:rFonts w:eastAsia="Calibri" w:hAnsi="Californian FB" w:ascii="Californian FB"/>
          <w:sz w:val="26"/>
          <w:szCs w:val="26"/>
          <w:lang w:eastAsia="en-US" w:val="pl-PL"/>
        </w:rPr>
      </w:pPr>
    </w:p>
    <w:p w:rsidRDefault="001B0DCB" w:rsidP="00836DEC" w:rsidR="001B0DCB" w:rsidRPr="00BF5E0C">
      <w:pPr>
        <w:rPr>
          <w:rFonts w:hAnsi="Californian FB" w:ascii="Californian FB"/>
          <w:b/>
          <w:sz w:val="26"/>
          <w:szCs w:val="26"/>
          <w:lang w:val="pl-PL"/>
        </w:rPr>
      </w:pPr>
    </w:p>
    <w:p w:rsidRDefault="00836DEC" w:rsidP="00836DEC" w:rsidR="00836DEC" w:rsidRPr="00BF5E0C">
      <w:pPr>
        <w:rPr>
          <w:rFonts w:hAnsi="Californian FB" w:ascii="Californian FB"/>
          <w:sz w:val="26"/>
          <w:szCs w:val="26"/>
          <w:lang w:val="pl-PL"/>
        </w:rPr>
      </w:pPr>
      <w:r w:rsidRPr="00BF5E0C">
        <w:rPr>
          <w:rFonts w:hAnsi="Californian FB" w:ascii="Californian FB"/>
          <w:sz w:val="26"/>
          <w:szCs w:val="26"/>
          <w:lang w:val="pl-PL"/>
        </w:rPr>
        <w:t xml:space="preserve">Osijek, </w:t>
      </w:r>
      <w:r w:rsidR="002D4284">
        <w:rPr>
          <w:rFonts w:hAnsi="Californian FB" w:ascii="Californian FB"/>
          <w:sz w:val="26"/>
          <w:szCs w:val="26"/>
          <w:lang w:val="pl-PL"/>
        </w:rPr>
        <w:t xml:space="preserve">23.10.2018 godine </w:t>
      </w:r>
    </w:p>
    <w:p w:rsidRDefault="00EC7FCE" w:rsidP="00EC7FCE" w:rsidR="00EC7FCE" w:rsidRPr="00BF5E0C">
      <w:pPr>
        <w:pStyle w:val="Odlomakpopisa"/>
        <w:ind w:left="1080"/>
        <w:jc w:val="both"/>
        <w:rPr>
          <w:rFonts w:hAnsi="Californian FB" w:ascii="Californian FB"/>
          <w:sz w:val="26"/>
          <w:szCs w:val="26"/>
          <w:lang w:val="pl-PL"/>
        </w:rPr>
      </w:pPr>
    </w:p>
    <w:p w:rsidRDefault="00455350" w:rsidP="00455350" w:rsidR="00455350" w:rsidRPr="00BF5E0C">
      <w:pPr>
        <w:pStyle w:val="Odlomakpopisa"/>
        <w:ind w:left="1080"/>
        <w:rPr>
          <w:rFonts w:hAnsi="Californian FB" w:ascii="Californian FB"/>
          <w:sz w:val="26"/>
          <w:szCs w:val="26"/>
          <w:lang w:val="pl-PL"/>
        </w:rPr>
      </w:pPr>
    </w:p>
    <w:p w:rsidRDefault="00455350" w:rsidP="00455350" w:rsidR="00455350" w:rsidRPr="00BF5E0C">
      <w:pPr>
        <w:pStyle w:val="Odlomakpopisa"/>
        <w:ind w:left="1080"/>
        <w:rPr>
          <w:rFonts w:hAnsi="Californian FB" w:ascii="Californian FB"/>
          <w:sz w:val="26"/>
          <w:szCs w:val="26"/>
          <w:lang w:val="pl-PL"/>
        </w:rPr>
      </w:pPr>
    </w:p>
    <w:p w:rsidRDefault="0040197F" w:rsidP="00455350" w:rsidR="0040197F" w:rsidRPr="00BF5E0C">
      <w:pPr>
        <w:pStyle w:val="Odlomakpopisa"/>
        <w:ind w:left="1080"/>
        <w:rPr>
          <w:rFonts w:hAnsi="Californian FB" w:ascii="Californian FB"/>
          <w:sz w:val="26"/>
          <w:szCs w:val="26"/>
          <w:lang w:val="pl-PL"/>
        </w:rPr>
      </w:pPr>
    </w:p>
    <w:p w:rsidRDefault="009E0A28" w:rsidP="00836DEC" w:rsidR="009E0A28" w:rsidRPr="00BF5E0C">
      <w:pPr>
        <w:jc w:val="right"/>
        <w:rPr>
          <w:rFonts w:hAnsi="Californian FB" w:ascii="Californian FB"/>
          <w:sz w:val="26"/>
          <w:szCs w:val="26"/>
          <w:lang w:val="pl-PL"/>
        </w:rPr>
      </w:pPr>
      <w:r w:rsidRPr="00BF5E0C">
        <w:rPr>
          <w:rFonts w:hAnsi="Californian FB" w:ascii="Californian FB"/>
          <w:sz w:val="26"/>
          <w:szCs w:val="26"/>
          <w:lang w:val="pl-PL"/>
        </w:rPr>
        <w:tab/>
      </w:r>
      <w:r w:rsidRPr="00BF5E0C">
        <w:rPr>
          <w:rFonts w:hAnsi="Californian FB" w:ascii="Californian FB"/>
          <w:sz w:val="26"/>
          <w:szCs w:val="26"/>
          <w:lang w:val="pl-PL"/>
        </w:rPr>
        <w:tab/>
      </w:r>
      <w:r w:rsidRPr="00BF5E0C">
        <w:rPr>
          <w:rFonts w:hAnsi="Californian FB" w:ascii="Californian FB"/>
          <w:sz w:val="26"/>
          <w:szCs w:val="26"/>
          <w:lang w:val="pl-PL"/>
        </w:rPr>
        <w:tab/>
      </w:r>
      <w:r w:rsidRPr="00BF5E0C">
        <w:rPr>
          <w:rFonts w:hAnsi="Californian FB" w:ascii="Californian FB"/>
          <w:sz w:val="26"/>
          <w:szCs w:val="26"/>
          <w:lang w:val="pl-PL"/>
        </w:rPr>
        <w:tab/>
      </w:r>
      <w:r w:rsidRPr="00BF5E0C">
        <w:rPr>
          <w:rFonts w:hAnsi="Californian FB" w:ascii="Californian FB"/>
          <w:sz w:val="26"/>
          <w:szCs w:val="26"/>
          <w:lang w:val="pl-PL"/>
        </w:rPr>
        <w:tab/>
      </w:r>
      <w:r w:rsidRPr="00BF5E0C">
        <w:rPr>
          <w:rFonts w:hAnsi="Californian FB" w:ascii="Californian FB"/>
          <w:sz w:val="26"/>
          <w:szCs w:val="26"/>
          <w:lang w:val="pl-PL"/>
        </w:rPr>
        <w:tab/>
        <w:t>Ste</w:t>
      </w:r>
      <w:r w:rsidRPr="00BF5E0C">
        <w:rPr>
          <w:rFonts w:hAnsi="Times New Roman" w:ascii="Times New Roman"/>
          <w:sz w:val="26"/>
          <w:szCs w:val="26"/>
          <w:lang w:val="pl-PL"/>
        </w:rPr>
        <w:t>č</w:t>
      </w:r>
      <w:r w:rsidRPr="00BF5E0C">
        <w:rPr>
          <w:rFonts w:hAnsi="Californian FB" w:ascii="Californian FB"/>
          <w:sz w:val="26"/>
          <w:szCs w:val="26"/>
          <w:lang w:val="pl-PL"/>
        </w:rPr>
        <w:t>ajni upravitelj</w:t>
      </w:r>
    </w:p>
    <w:p w:rsidRDefault="0040197F" w:rsidP="00836DEC" w:rsidR="00836DEC" w:rsidRPr="00BF5E0C">
      <w:pPr>
        <w:jc w:val="right"/>
        <w:rPr>
          <w:rFonts w:hAnsi="Californian FB" w:ascii="Californian FB"/>
          <w:sz w:val="26"/>
          <w:szCs w:val="26"/>
          <w:lang w:val="pl-PL"/>
        </w:rPr>
      </w:pPr>
      <w:r w:rsidRPr="00BF5E0C">
        <w:rPr>
          <w:rFonts w:hAnsi="Californian FB" w:ascii="Californian FB"/>
          <w:sz w:val="26"/>
          <w:szCs w:val="26"/>
          <w:lang w:val="pl-PL"/>
        </w:rPr>
        <w:t>Krešimir</w:t>
      </w:r>
      <w:r w:rsidR="00836DEC" w:rsidRPr="00BF5E0C">
        <w:rPr>
          <w:rFonts w:hAnsi="Californian FB" w:ascii="Californian FB"/>
          <w:sz w:val="26"/>
          <w:szCs w:val="26"/>
          <w:lang w:val="pl-PL"/>
        </w:rPr>
        <w:t xml:space="preserve"> Panjakovi</w:t>
      </w:r>
      <w:r w:rsidR="00836DEC" w:rsidRPr="00BF5E0C">
        <w:rPr>
          <w:rFonts w:hAnsi="Times New Roman" w:ascii="Times New Roman"/>
          <w:sz w:val="26"/>
          <w:szCs w:val="26"/>
          <w:lang w:val="pl-PL"/>
        </w:rPr>
        <w:t>ć</w:t>
      </w:r>
      <w:r w:rsidR="00EE43F3" w:rsidRPr="00BF5E0C">
        <w:rPr>
          <w:rFonts w:hAnsi="Californian FB" w:ascii="Californian FB"/>
          <w:sz w:val="26"/>
          <w:szCs w:val="26"/>
          <w:lang w:val="pl-PL"/>
        </w:rPr>
        <w:t>, odvjetnik</w:t>
      </w:r>
      <w:r w:rsidR="00836DEC" w:rsidRPr="00BF5E0C">
        <w:rPr>
          <w:rFonts w:hAnsi="Californian FB" w:ascii="Californian FB"/>
          <w:sz w:val="26"/>
          <w:szCs w:val="26"/>
          <w:lang w:val="pl-PL"/>
        </w:rPr>
        <w:t xml:space="preserve"> </w:t>
      </w:r>
    </w:p>
    <w:p w:rsidRDefault="00A62C0C" w:rsidR="00A62C0C" w:rsidRPr="00BF5E0C">
      <w:pPr>
        <w:rPr>
          <w:rFonts w:hAnsi="Californian FB" w:ascii="Californian FB"/>
          <w:sz w:val="26"/>
          <w:szCs w:val="26"/>
        </w:rPr>
      </w:pPr>
    </w:p>
    <w:sectPr w:rsidSect="00426A46" w:rsidR="00A62C0C" w:rsidRPr="00BF5E0C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232" w:rsidP="00426A46" w:rsidR="002E5232">
      <w:pPr>
        <w:spacing w:after="0"/>
      </w:pPr>
      <w:r>
        <w:separator/>
      </w:r>
    </w:p>
  </w:endnote>
  <w:endnote w:id="0" w:type="continuationSeparator">
    <w:p w:rsidRDefault="002E5232" w:rsidP="00426A46" w:rsidR="002E52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232" w:rsidP="00426A46" w:rsidR="002E5232">
      <w:pPr>
        <w:spacing w:after="0"/>
      </w:pPr>
      <w:r>
        <w:separator/>
      </w:r>
    </w:p>
  </w:footnote>
  <w:footnote w:id="0" w:type="continuationSeparator">
    <w:p w:rsidRDefault="002E5232" w:rsidP="00426A46" w:rsidR="002E523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7156547"/>
      <w:docPartObj>
        <w:docPartGallery w:val="Page Numbers (Top of Page)"/>
        <w:docPartUnique/>
      </w:docPartObj>
    </w:sdtPr>
    <w:sdtEndPr/>
    <w:sdtContent>
      <w:p w:rsidRDefault="00B0517D" w:rsidR="00426A46">
        <w:pPr>
          <w:pStyle w:val="Zaglavl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2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426A46" w:rsidR="00426A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2">
    <w:nsid w:val="154953C1"/>
    <w:multiLevelType w:val="hybridMultilevel"/>
    <w:tmpl w:val="B600C80E"/>
    <w:lvl w:tplc="041A000F" w:ilvl="0">
      <w:start w:val="1"/>
      <w:numFmt w:val="decimal"/>
      <w:lvlText w:val="%1."/>
      <w:lvlJc w:val="left"/>
      <w:pPr>
        <w:ind w:hanging="360" w:left="132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C03DAA"/>
    <w:multiLevelType w:val="hybridMultilevel"/>
    <w:tmpl w:val="312A7586"/>
    <w:lvl w:tplc="AEB6F2EE" w:ilvl="0">
      <w:numFmt w:val="bullet"/>
      <w:lvlText w:val="-"/>
      <w:lvlJc w:val="left"/>
      <w:pPr>
        <w:tabs>
          <w:tab w:pos="384" w:val="num"/>
        </w:tabs>
        <w:ind w:hanging="360" w:left="3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04" w:val="num"/>
        </w:tabs>
        <w:ind w:hanging="360" w:left="11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24" w:val="num"/>
        </w:tabs>
        <w:ind w:hanging="360" w:left="18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44" w:val="num"/>
        </w:tabs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64" w:val="num"/>
        </w:tabs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84" w:val="num"/>
        </w:tabs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04" w:val="num"/>
        </w:tabs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24" w:val="num"/>
        </w:tabs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44" w:val="num"/>
        </w:tabs>
        <w:ind w:hanging="360" w:left="6144"/>
      </w:pPr>
      <w:rPr>
        <w:rFonts w:hAnsi="Wingdings" w:ascii="Wingdings" w:hint="default"/>
      </w:rPr>
    </w:lvl>
  </w:abstractNum>
  <w:abstractNum w:abstractNumId="4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B61F3A"/>
    <w:multiLevelType w:val="hybridMultilevel"/>
    <w:tmpl w:val="534A9F52"/>
    <w:lvl w:tplc="F578BB92" w:ilvl="0">
      <w:start w:val="1"/>
      <w:numFmt w:val="decimal"/>
      <w:lvlText w:val="%1."/>
      <w:lvlJc w:val="left"/>
      <w:pPr>
        <w:ind w:hanging="360" w:left="1682"/>
      </w:pPr>
      <w:rPr>
        <w:rFonts w:hAnsi="Bookman Old Style" w:ascii="Bookman Old Styl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2"/>
      </w:pPr>
    </w:lvl>
    <w:lvl w:tentative="true" w:tplc="041A001B" w:ilvl="2">
      <w:start w:val="1"/>
      <w:numFmt w:val="lowerRoman"/>
      <w:lvlText w:val="%3."/>
      <w:lvlJc w:val="right"/>
      <w:pPr>
        <w:ind w:hanging="180" w:left="3122"/>
      </w:pPr>
    </w:lvl>
    <w:lvl w:tentative="true" w:tplc="041A000F" w:ilvl="3">
      <w:start w:val="1"/>
      <w:numFmt w:val="decimal"/>
      <w:lvlText w:val="%4."/>
      <w:lvlJc w:val="left"/>
      <w:pPr>
        <w:ind w:hanging="360" w:left="3842"/>
      </w:pPr>
    </w:lvl>
    <w:lvl w:tentative="true" w:tplc="041A0019" w:ilvl="4">
      <w:start w:val="1"/>
      <w:numFmt w:val="lowerLetter"/>
      <w:lvlText w:val="%5."/>
      <w:lvlJc w:val="left"/>
      <w:pPr>
        <w:ind w:hanging="360" w:left="4562"/>
      </w:pPr>
    </w:lvl>
    <w:lvl w:tentative="true" w:tplc="041A001B" w:ilvl="5">
      <w:start w:val="1"/>
      <w:numFmt w:val="lowerRoman"/>
      <w:lvlText w:val="%6."/>
      <w:lvlJc w:val="right"/>
      <w:pPr>
        <w:ind w:hanging="180" w:left="5282"/>
      </w:pPr>
    </w:lvl>
    <w:lvl w:tentative="true" w:tplc="041A000F" w:ilvl="6">
      <w:start w:val="1"/>
      <w:numFmt w:val="decimal"/>
      <w:lvlText w:val="%7."/>
      <w:lvlJc w:val="left"/>
      <w:pPr>
        <w:ind w:hanging="360" w:left="6002"/>
      </w:pPr>
    </w:lvl>
    <w:lvl w:tentative="true" w:tplc="041A0019" w:ilvl="7">
      <w:start w:val="1"/>
      <w:numFmt w:val="lowerLetter"/>
      <w:lvlText w:val="%8."/>
      <w:lvlJc w:val="left"/>
      <w:pPr>
        <w:ind w:hanging="360" w:left="6722"/>
      </w:pPr>
    </w:lvl>
    <w:lvl w:tentative="true" w:tplc="041A001B" w:ilvl="8">
      <w:start w:val="1"/>
      <w:numFmt w:val="lowerRoman"/>
      <w:lvlText w:val="%9."/>
      <w:lvlJc w:val="right"/>
      <w:pPr>
        <w:ind w:hanging="180" w:left="7442"/>
      </w:pPr>
    </w:lvl>
  </w:abstractNum>
  <w:abstractNum w:abstractNumId="6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11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5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6"/>
  </w:num>
  <w:num w:numId="9">
    <w:abstractNumId w:val="14"/>
  </w:num>
  <w:num w:numId="10">
    <w:abstractNumId w:val="13"/>
  </w:num>
  <w:num w:numId="11">
    <w:abstractNumId w:val="1"/>
  </w:num>
  <w:num w:numId="12">
    <w:abstractNumId w:val="16"/>
  </w:num>
  <w:num w:numId="13">
    <w:abstractNumId w:val="8"/>
  </w:num>
  <w:num w:numId="14">
    <w:abstractNumId w:val="0"/>
  </w:num>
  <w:num w:numId="15">
    <w:abstractNumId w:val="2"/>
  </w:num>
  <w:num w:numId="16">
    <w:abstractNumId w:val="5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9C5"/>
    <w:rsid w:val="00070356"/>
    <w:rsid w:val="00071442"/>
    <w:rsid w:val="000716BE"/>
    <w:rsid w:val="00071C11"/>
    <w:rsid w:val="00071EFD"/>
    <w:rsid w:val="000732B3"/>
    <w:rsid w:val="00073A4D"/>
    <w:rsid w:val="00073E56"/>
    <w:rsid w:val="00075801"/>
    <w:rsid w:val="0007699A"/>
    <w:rsid w:val="00077840"/>
    <w:rsid w:val="00077C0B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A49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0C4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4E18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A9E"/>
    <w:rsid w:val="00187E4E"/>
    <w:rsid w:val="001904FF"/>
    <w:rsid w:val="001906A1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0DCB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148"/>
    <w:rsid w:val="001C739C"/>
    <w:rsid w:val="001C7B1B"/>
    <w:rsid w:val="001D0131"/>
    <w:rsid w:val="001D11EA"/>
    <w:rsid w:val="001D2A69"/>
    <w:rsid w:val="001D2B4A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6C5"/>
    <w:rsid w:val="001E1CE9"/>
    <w:rsid w:val="001E1D15"/>
    <w:rsid w:val="001E1D6B"/>
    <w:rsid w:val="001E31FA"/>
    <w:rsid w:val="001E3C19"/>
    <w:rsid w:val="001E3C1C"/>
    <w:rsid w:val="001E4551"/>
    <w:rsid w:val="001E49B2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D8B"/>
    <w:rsid w:val="00253EC9"/>
    <w:rsid w:val="00254842"/>
    <w:rsid w:val="00254F27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4038"/>
    <w:rsid w:val="00274F5D"/>
    <w:rsid w:val="0027518B"/>
    <w:rsid w:val="00275BC5"/>
    <w:rsid w:val="0027644E"/>
    <w:rsid w:val="002765A6"/>
    <w:rsid w:val="00277061"/>
    <w:rsid w:val="0027738D"/>
    <w:rsid w:val="00280369"/>
    <w:rsid w:val="00280E6E"/>
    <w:rsid w:val="0028122F"/>
    <w:rsid w:val="0028272D"/>
    <w:rsid w:val="00283B04"/>
    <w:rsid w:val="00283FCE"/>
    <w:rsid w:val="00284B9A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EC0"/>
    <w:rsid w:val="0029227C"/>
    <w:rsid w:val="002926F5"/>
    <w:rsid w:val="00292983"/>
    <w:rsid w:val="00293B24"/>
    <w:rsid w:val="00293E93"/>
    <w:rsid w:val="0029498F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58AA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284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5232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3A0C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60C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3715F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C10"/>
    <w:rsid w:val="00397BEA"/>
    <w:rsid w:val="003A07EA"/>
    <w:rsid w:val="003A1230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FB3"/>
    <w:rsid w:val="003F0A97"/>
    <w:rsid w:val="003F16CA"/>
    <w:rsid w:val="003F2706"/>
    <w:rsid w:val="003F291D"/>
    <w:rsid w:val="003F33A5"/>
    <w:rsid w:val="003F373B"/>
    <w:rsid w:val="003F3FFC"/>
    <w:rsid w:val="003F495F"/>
    <w:rsid w:val="003F4FFC"/>
    <w:rsid w:val="003F5021"/>
    <w:rsid w:val="003F52F0"/>
    <w:rsid w:val="003F5FA7"/>
    <w:rsid w:val="003F659D"/>
    <w:rsid w:val="003F6A45"/>
    <w:rsid w:val="003F7156"/>
    <w:rsid w:val="0040011B"/>
    <w:rsid w:val="00400340"/>
    <w:rsid w:val="00400741"/>
    <w:rsid w:val="0040197F"/>
    <w:rsid w:val="00401BDD"/>
    <w:rsid w:val="00401EE4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6A46"/>
    <w:rsid w:val="00427476"/>
    <w:rsid w:val="004279E2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28D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44C9"/>
    <w:rsid w:val="00584A9C"/>
    <w:rsid w:val="00585D0E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414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3E6C"/>
    <w:rsid w:val="0060423C"/>
    <w:rsid w:val="0060460F"/>
    <w:rsid w:val="00604735"/>
    <w:rsid w:val="00605DF4"/>
    <w:rsid w:val="006066D5"/>
    <w:rsid w:val="006072A5"/>
    <w:rsid w:val="00607374"/>
    <w:rsid w:val="00607B1E"/>
    <w:rsid w:val="00610862"/>
    <w:rsid w:val="00611D33"/>
    <w:rsid w:val="006128EC"/>
    <w:rsid w:val="00612A19"/>
    <w:rsid w:val="0061361C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28BC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D0C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3B24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153"/>
    <w:rsid w:val="00685E80"/>
    <w:rsid w:val="0068602D"/>
    <w:rsid w:val="006864EF"/>
    <w:rsid w:val="00686754"/>
    <w:rsid w:val="0068678A"/>
    <w:rsid w:val="0068780B"/>
    <w:rsid w:val="00690019"/>
    <w:rsid w:val="006915DC"/>
    <w:rsid w:val="00691A76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C2456"/>
    <w:rsid w:val="006C35F1"/>
    <w:rsid w:val="006C3C64"/>
    <w:rsid w:val="006C5758"/>
    <w:rsid w:val="006C741D"/>
    <w:rsid w:val="006C75E6"/>
    <w:rsid w:val="006C7F5E"/>
    <w:rsid w:val="006D02E8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4FA3"/>
    <w:rsid w:val="0074515F"/>
    <w:rsid w:val="0074584D"/>
    <w:rsid w:val="00745B0A"/>
    <w:rsid w:val="00745F21"/>
    <w:rsid w:val="0074659F"/>
    <w:rsid w:val="007477CF"/>
    <w:rsid w:val="00747C74"/>
    <w:rsid w:val="007506F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0BA9"/>
    <w:rsid w:val="00831343"/>
    <w:rsid w:val="008316EF"/>
    <w:rsid w:val="008327CA"/>
    <w:rsid w:val="0083281C"/>
    <w:rsid w:val="0083292A"/>
    <w:rsid w:val="00832E9D"/>
    <w:rsid w:val="0083469D"/>
    <w:rsid w:val="008352AA"/>
    <w:rsid w:val="0083539F"/>
    <w:rsid w:val="00835A38"/>
    <w:rsid w:val="00835B63"/>
    <w:rsid w:val="00836DEC"/>
    <w:rsid w:val="008378C0"/>
    <w:rsid w:val="00844609"/>
    <w:rsid w:val="00844A96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CC2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2C7D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1460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0E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68F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201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9A0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2DE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0C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0EF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C04"/>
    <w:rsid w:val="00A83DE1"/>
    <w:rsid w:val="00A84138"/>
    <w:rsid w:val="00A84324"/>
    <w:rsid w:val="00A843EF"/>
    <w:rsid w:val="00A844BB"/>
    <w:rsid w:val="00A84CDF"/>
    <w:rsid w:val="00A85065"/>
    <w:rsid w:val="00A875F1"/>
    <w:rsid w:val="00A90844"/>
    <w:rsid w:val="00A9152D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31A0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43A6"/>
    <w:rsid w:val="00B0517D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4F4A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2C4F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5E0C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3C6E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2C0C"/>
    <w:rsid w:val="00C42D09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3DF"/>
    <w:rsid w:val="00C87AD0"/>
    <w:rsid w:val="00C87C91"/>
    <w:rsid w:val="00C87F01"/>
    <w:rsid w:val="00C9048C"/>
    <w:rsid w:val="00C908DE"/>
    <w:rsid w:val="00C90EB4"/>
    <w:rsid w:val="00C91484"/>
    <w:rsid w:val="00C91BAB"/>
    <w:rsid w:val="00C9217B"/>
    <w:rsid w:val="00C92960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B08F5"/>
    <w:rsid w:val="00CB1E69"/>
    <w:rsid w:val="00CB336D"/>
    <w:rsid w:val="00CB3E30"/>
    <w:rsid w:val="00CB541F"/>
    <w:rsid w:val="00CB5666"/>
    <w:rsid w:val="00CB5708"/>
    <w:rsid w:val="00CB5BDC"/>
    <w:rsid w:val="00CB5C11"/>
    <w:rsid w:val="00CB62AC"/>
    <w:rsid w:val="00CB65B5"/>
    <w:rsid w:val="00CB692D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2C7A"/>
    <w:rsid w:val="00D12CF0"/>
    <w:rsid w:val="00D12DB4"/>
    <w:rsid w:val="00D141FD"/>
    <w:rsid w:val="00D1482A"/>
    <w:rsid w:val="00D14C57"/>
    <w:rsid w:val="00D15052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2C9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708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C0B8C"/>
    <w:rsid w:val="00DC1918"/>
    <w:rsid w:val="00DC1EF7"/>
    <w:rsid w:val="00DC218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D9B"/>
    <w:rsid w:val="00DE217A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4E4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0F8F"/>
    <w:rsid w:val="00E520BE"/>
    <w:rsid w:val="00E5280D"/>
    <w:rsid w:val="00E53239"/>
    <w:rsid w:val="00E53CC9"/>
    <w:rsid w:val="00E545E6"/>
    <w:rsid w:val="00E54B53"/>
    <w:rsid w:val="00E55956"/>
    <w:rsid w:val="00E55E34"/>
    <w:rsid w:val="00E56825"/>
    <w:rsid w:val="00E570CE"/>
    <w:rsid w:val="00E57498"/>
    <w:rsid w:val="00E57840"/>
    <w:rsid w:val="00E57F9F"/>
    <w:rsid w:val="00E60C6B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557"/>
    <w:rsid w:val="00E8392F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5AB1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3F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11BF"/>
    <w:rsid w:val="00F2182B"/>
    <w:rsid w:val="00F22C0F"/>
    <w:rsid w:val="00F23440"/>
    <w:rsid w:val="00F23C91"/>
    <w:rsid w:val="00F2560C"/>
    <w:rsid w:val="00F25948"/>
    <w:rsid w:val="00F25EC4"/>
    <w:rsid w:val="00F2603C"/>
    <w:rsid w:val="00F262B9"/>
    <w:rsid w:val="00F2652C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2B3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CF2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457E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26A4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6A4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426A4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26A4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20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28D"/>
    <w:rPr>
      <w:rFonts w:cs="Times New Roman" w:hAnsi="Times New Roman" w:ascii="Times New Roman"/>
      <w:b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28D"/>
    <w:rPr>
      <w:rFonts w:hAnsi="Californian FB" w:ascii="Californian FB"/>
      <w:b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28D"/>
    <w:rPr>
      <w:rFonts w:cs="Times New Roman" w:hAnsi="Californian FB" w:ascii="Californian FB"/>
      <w:b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28D"/>
    <w:rPr>
      <w:rFonts w:cs="Times New Roman" w:hAnsi="Californian FB" w:ascii="Californian FB"/>
      <w:b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A2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4DB8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DA16CA"/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26A4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26A4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426A4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6A4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20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28D"/>
    <w:rPr>
      <w:rFonts w:ascii="Times New Roman" w:cs="Times New Roman" w:hAnsi="Times New Roman"/>
      <w:b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28D"/>
    <w:rPr>
      <w:rFonts w:ascii="Californian FB" w:hAnsi="Californian FB"/>
      <w:b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28D"/>
    <w:rPr>
      <w:rFonts w:ascii="Californian FB" w:cs="Times New Roman" w:hAnsi="Californian FB"/>
      <w:b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28D"/>
    <w:rPr>
      <w:rFonts w:ascii="Californian FB" w:cs="Times New Roman" w:hAnsi="Californian FB"/>
      <w:b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18227-42AE-4C76-95F2-0AD50BB0A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eXPerience</properties:Company>
  <properties:Pages>2</properties:Pages>
  <properties:Words>256</properties:Words>
  <properties:Characters>1388</properties:Characters>
  <properties:Lines>58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2018-10-23T08:32:00Z</dcterms:created>
  <dc:creator>eXPerience</dc:creator>
  <cp:lastModifiedBy>Katarina Drndelić</cp:lastModifiedBy>
  <cp:lastPrinted>2018-10-23T08:32:00Z</cp:lastPrinted>
  <dcterms:modified xmlns:xsi="http://www.w3.org/2001/XMLSchema-instance" xsi:type="dcterms:W3CDTF">2018-10-23T08:34:00Z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St-3315/2016-54 / Podnesak - Izvješće stečajnog upravitelja (IZVJESCE O STANJU MASE na dan 22.listopada 2018 godine.docx)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