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2f1e" w14:paraId="5162f1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52CBC">
        <w:t>-413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A52CBC">
        <w:t>G-APARATI d.o.o., Split, Put Sjeverne luke 10</w:t>
      </w:r>
      <w:r w:rsidR="00AA3C60">
        <w:t>,</w:t>
      </w:r>
      <w:r w:rsidR="00A52CBC">
        <w:t xml:space="preserve"> OIB: 15470536072</w:t>
      </w:r>
      <w:r w:rsidR="00AA3C60">
        <w:t xml:space="preserve">, </w:t>
      </w:r>
      <w:r w:rsidR="00A52CBC">
        <w:t>MBS: 060006388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A52CBC" w:rsidRPr="00A52CBC">
        <w:t>G-APARATI d.o.o., Split, Put Sjeverne luke 10, OIB: 15470536072, MBS: 060006388,</w:t>
      </w:r>
      <w:r w:rsidR="00A52CBC">
        <w:t xml:space="preserve">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A52CBC">
        <w:t>2010</w:t>
      </w:r>
      <w:r>
        <w:t xml:space="preserve"> dana, u </w:t>
      </w:r>
      <w:r w:rsidR="00E076CF">
        <w:t>u</w:t>
      </w:r>
      <w:r w:rsidR="001E6581">
        <w:t>kupnom iznosu o</w:t>
      </w:r>
      <w:r w:rsidR="00A52CBC">
        <w:t>d 1.004.478,68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52CBC">
        <w:t>3. ST-413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03FED"/>
    <w:rsid w:val="00543777"/>
    <w:rsid w:val="005F0E13"/>
    <w:rsid w:val="00602A20"/>
    <w:rsid w:val="00737DD6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43F4A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G-APARATI društvo s ograničenom odgovornošću za trgovinu, zastupstva, proizvodnju, servis i usluge export-import</izvorni_sadrzaj>
    <derivirana_varijabla naziv="DomainObject.Predmet.ProtustrankaFormated_1">  G-APARATI društvo s ograničenom odgovornošću za trgovinu, zastupstva, proizvodnju, servis i usluge export-import</derivirana_varijabla>
  </DomainObject.Predmet.ProtustrankaFormated>
  <DomainObject.Predmet.ProtustrankaFormatedOIB>
    <izvorni_sadrzaj>  G-APARATI društvo s ograničenom odgovornošću za trgovinu, zastupstva, proizvodnju, servis i usluge export-import, OIB 15470536072</izvorni_sadrzaj>
    <derivirana_varijabla naziv="DomainObject.Predmet.ProtustrankaFormatedOIB_1">  G-APARATI društvo s ograničenom odgovornošću za trgovinu, zastupstva, proizvodnju, servis i usluge export-import, OIB 15470536072</derivirana_varijabla>
  </DomainObject.Predmet.ProtustrankaFormatedOIB>
  <DomainObject.Predmet.ProtustrankaFormatedWithAdress>
    <izvorni_sadrzaj> G-APARATI društvo s ograničenom odgovornošću za trgovinu, zastupstva, proizvodnju, servis i usluge export-import, Put Sjeverne luke 10, 21000 Split</izvorni_sadrzaj>
    <derivirana_varijabla naziv="DomainObject.Predmet.ProtustrankaFormatedWithAdress_1"> G-APARATI društvo s ograničenom odgovornošću za trgovinu, zastupstva, proizvodnju, servis i usluge export-import, Put Sjeverne luke 10, 21000 Split</derivirana_varijabla>
  </DomainObject.Predmet.ProtustrankaFormatedWithAdress>
  <DomainObject.Predmet.ProtustrankaFormatedWithAdressOIB>
    <izvorni_sadrzaj> G-APARATI društvo s ograničenom odgovornošću za trgovinu, zastupstva, proizvodnju, servis i usluge export-import, OIB 15470536072, Put Sjeverne luke 10, 21000 Split</izvorni_sadrzaj>
    <derivirana_varijabla naziv="DomainObject.Predmet.ProtustrankaFormatedWithAdressOIB_1"> G-APARATI društvo s ograničenom odgovornošću za trgovinu, zastupstva, proizvodnju, servis i usluge export-import, OIB 15470536072, Put Sjeverne luke 10, 21000 Split</derivirana_varijabla>
  </DomainObject.Predmet.ProtustrankaFormatedWithAdressOIB>
  <DomainObject.Predmet.ProtustrankaWithAdress>
    <izvorni_sadrzaj>G-APARATI društvo s ograničenom odgovornošću za trgovinu, zastupstva, proizvodnju, servis i usluge export-import Put Sjeverne luke 10, 21000 Split</izvorni_sadrzaj>
    <derivirana_varijabla naziv="DomainObject.Predmet.ProtustrankaWithAdress_1">G-APARATI društvo s ograničenom odgovornošću za trgovinu, zastupstva, proizvodnju, servis i usluge export-import Put Sjeverne luke 10, 21000 Split</derivirana_varijabla>
  </DomainObject.Predmet.ProtustrankaWithAdress>
  <DomainObject.Predmet.ProtustrankaWithAdressOIB>
    <izvorni_sadrzaj>G-APARATI društvo s ograničenom odgovornošću za trgovinu, zastupstva, proizvodnju, servis i usluge export-import, OIB 15470536072, Put Sjeverne luke 10, 21000 Split</izvorni_sadrzaj>
    <derivirana_varijabla naziv="DomainObject.Predmet.ProtustrankaWithAdressOIB_1">G-APARATI društvo s ograničenom odgovornošću za trgovinu, zastupstva, proizvodnju, servis i usluge export-import, OIB 15470536072, Put Sjeverne luke 10, 21000 Split</derivirana_varijabla>
  </DomainObject.Predmet.ProtustrankaWithAdressOIB>
  <DomainObject.Predmet.ProtustrankaNazivFormated>
    <izvorni_sadrzaj>G-APARATI društvo s ograničenom odgovornošću za trgovinu, zastupstva, proizvodnju, servis i usluge export-import</izvorni_sadrzaj>
    <derivirana_varijabla naziv="DomainObject.Predmet.ProtustrankaNazivFormated_1">G-APARATI društvo s ograničenom odgovornošću za trgovinu, zastupstva, proizvodnju, servis i usluge export-import</derivirana_varijabla>
  </DomainObject.Predmet.ProtustrankaNazivFormated>
  <DomainObject.Predmet.ProtustrankaNazivFormatedOIB>
    <izvorni_sadrzaj>G-APARATI društvo s ograničenom odgovornošću za trgovinu, zastupstva, proizvodnju, servis i usluge export-import, OIB 15470536072</izvorni_sadrzaj>
    <derivirana_varijabla naziv="DomainObject.Predmet.ProtustrankaNazivFormatedOIB_1">G-APARATI društvo s ograničenom odgovornošću za trgovinu, zastupstva, proizvodnju, servis i usluge export-import, OIB 15470536072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1006957.18</izvorni_sadrzaj>
    <derivirana_varijabla naziv="DomainObject.Predmet.TrenutnaVrijednost_1">1006957.18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G-APARATI društvo s ograničenom odgovornošću za trgovinu, zastupstva, proizvodnju, servis i usluge export-import</item>
    </izvorni_sadrzaj>
    <derivirana_varijabla naziv="DomainObject.Predmet.ProtuStrankaListFormated_1">
      <item>G-APARATI društvo s ograničenom odgovornošću za trgovinu, zastupstva, proizvodnju, servis i usluge export-import</item>
    </derivirana_varijabla>
  </DomainObject.Predmet.ProtuStrankaListFormated>
  <DomainObject.Predmet.ProtuStrankaListFormatedOIB>
    <izvorni_sadrzaj>
      <item>G-APARATI društvo s ograničenom odgovornošću za trgovinu, zastupstva, proizvodnju, servis i usluge export-import, OIB 15470536072</item>
    </izvorni_sadrzaj>
    <derivirana_varijabla naziv="DomainObject.Predmet.ProtuStrankaListFormatedOIB_1">
      <item>G-APARATI društvo s ograničenom odgovornošću za trgovinu, zastupstva, proizvodnju, servis i usluge export-import, OIB 15470536072</item>
    </derivirana_varijabla>
  </DomainObject.Predmet.ProtuStrankaListFormatedOIB>
  <DomainObject.Predmet.ProtuStrankaListFormatedWithAdress>
    <izvorni_sadrzaj>
      <item>G-APARATI društvo s ograničenom odgovornošću za trgovinu, zastupstva, proizvodnju, servis i usluge export-import, Put Sjeverne luke 10, 21000 Split</item>
    </izvorni_sadrzaj>
    <derivirana_varijabla naziv="DomainObject.Predmet.ProtuStrankaListFormatedWithAdress_1">
      <item>G-APARATI društvo s ograničenom odgovornošću za trgovinu, zastupstva, proizvodnju, servis i usluge export-import, Put Sjeverne luke 10, 21000 Split</item>
    </derivirana_varijabla>
  </DomainObject.Predmet.ProtuStrankaListFormatedWithAdress>
  <DomainObject.Predmet.ProtuStrankaListFormatedWithAdressOIB>
    <izvorni_sadrzaj>
      <item>G-APARATI društvo s ograničenom odgovornošću za trgovinu, zastupstva, proizvodnju, servis i usluge export-import, OIB 15470536072, Put Sjeverne luke 10, 21000 Split</item>
    </izvorni_sadrzaj>
    <derivirana_varijabla naziv="DomainObject.Predmet.ProtuStrankaListFormatedWithAdressOIB_1">
      <item>G-APARATI društvo s ograničenom odgovornošću za trgovinu, zastupstva, proizvodnju, servis i usluge export-import, OIB 15470536072, Put Sjeverne luke 10, 21000 Split</item>
    </derivirana_varijabla>
  </DomainObject.Predmet.ProtuStrankaListFormatedWithAdressOIB>
  <DomainObject.Predmet.ProtuStrankaListNazivFormated>
    <izvorni_sadrzaj>
      <item>G-APARATI društvo s ograničenom odgovornošću za trgovinu, zastupstva, proizvodnju, servis i usluge export-import</item>
    </izvorni_sadrzaj>
    <derivirana_varijabla naziv="DomainObject.Predmet.ProtuStrankaListNazivFormated_1">
      <item>G-APARATI društvo s ograničenom odgovornošću za trgovinu, zastupstva, proizvodnju, servis i usluge export-import</item>
    </derivirana_varijabla>
  </DomainObject.Predmet.ProtuStrankaListNazivFormated>
  <DomainObject.Predmet.ProtuStrankaListNazivFormatedOIB>
    <izvorni_sadrzaj>
      <item>G-APARATI društvo s ograničenom odgovornošću za trgovinu, zastupstva, proizvodnju, servis i usluge export-import, OIB 15470536072</item>
    </izvorni_sadrzaj>
    <derivirana_varijabla naziv="DomainObject.Predmet.ProtuStrankaListNazivFormatedOIB_1">
      <item>G-APARATI društvo s ograničenom odgovornošću za trgovinu, zastupstva, proizvodnju, servis i usluge export-import, OIB 15470536072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G-APARATI društvo s ograničenom odgovornošću za trgovinu, zastupstva, proizvodnju, servis i usluge export-import</izvorni_sadrzaj>
    <derivirana_varijabla naziv="DomainObject.Predmet.ProtustrankaIDrugi_1">G-APARATI društvo s ograničenom odgovornošću za trgovinu, zastupstva, proizvodnju, servis i usluge export-import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G-APARATI društvo s ograničenom odgovornošću za trgovinu, zastupstva, proizvodnju, servis i usluge export-import, OIB 15470536072, Put Sjeverne luke 10, 21000 Split</izvorni_sadrzaj>
    <derivirana_varijabla naziv="DomainObject.Predmet.ProtustrankaIDrugiAdressOIB_1">G-APARATI društvo s ograničenom odgovornošću za trgovinu, zastupstva, proizvodnju, servis i usluge export-import, OIB 15470536072, Put Sjeverne luke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G-APARATI društvo s ograničenom odgovornošću za trgovinu, zastupstva, proizvodnju, servis i usluge export-import</item>
    </izvorni_sadrzaj>
    <derivirana_varijabla naziv="DomainObject.Predmet.SudioniciListNaziv_1">
      <item>FINA SPLIT</item>
      <item>G-APARATI društvo s ograničenom odgovornošću za trgovinu, zastupstva, proizvodnju, servis i usluge export-import</item>
    </derivirana_varijabla>
  </DomainObject.Predmet.SudioniciListNaziv>
  <DomainObject.Predmet.SudioniciListAdressOIB>
    <izvorni_sadrzaj>
      <item>FINA SPLIT, Mažuranićevo šetalište 24 b,21000 Split</item>
      <item>G-APARATI društvo s ograničenom odgovornošću za trgovinu, zastupstva, proizvodnju, servis i usluge export-import, OIB 15470536072, Put Sjeverne luke 10,21000 Split</item>
    </izvorni_sadrzaj>
    <derivirana_varijabla naziv="DomainObject.Predmet.SudioniciListAdressOIB_1">
      <item>FINA SPLIT, Mažuranićevo šetalište 24 b,21000 Split</item>
      <item>G-APARATI društvo s ograničenom odgovornošću za trgovinu, zastupstva, proizvodnju, servis i usluge export-import, OIB 15470536072, Put Sjeverne luke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15470536072</item>
    </izvorni_sadrzaj>
    <derivirana_varijabla naziv="DomainObject.Predmet.SudioniciListNazivOIB_1">
      <item>, OIB null</item>
      <item>, OIB 15470536072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2015-11-20T07:56:00Z</dcterms:created>
  <dc:creator>Lari Glavaš</dc:creator>
  <cp:lastModifiedBy>Lari Glavaš</cp:lastModifiedBy>
  <cp:lastPrinted>2015-11-20T07:55:00Z</cp:lastPrinted>
  <dcterms:modified xmlns:xsi="http://www.w3.org/2001/XMLSchema-instance" xsi:type="dcterms:W3CDTF">2015-11-20T07:57:00Z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