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22f8" w14:paraId="a4822f8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5828F7">
        <w:rPr>
          <w:rFonts w:hAnsi="Times New Roman" w:ascii="Times New Roman"/>
          <w:szCs w:val="24"/>
          <w:lang w:val="hr-HR"/>
        </w:rPr>
        <w:t xml:space="preserve">27.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5C36C6">
        <w:rPr>
          <w:rFonts w:hAnsi="Times New Roman" w:ascii="Times New Roman"/>
          <w:color w:val="000000"/>
          <w:szCs w:val="24"/>
          <w:lang w:val="hr-HR"/>
        </w:rPr>
        <w:t xml:space="preserve">TURISTIČKI OBRT SANDRA, vl. Sandra Matić, Put za Petraču 29, Mlini, OIB: 15240948879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1758D9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1758D9">
        <w:rPr>
          <w:rFonts w:hAnsi="Times New Roman" w:ascii="Times New Roman"/>
          <w:szCs w:val="24"/>
          <w:lang w:val="hr-HR"/>
        </w:rPr>
        <w:t xml:space="preserve"> 02041978827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5C36C6">
        <w:rPr>
          <w:rFonts w:hAnsi="Times New Roman" w:ascii="Times New Roman"/>
          <w:color w:val="000000"/>
          <w:szCs w:val="24"/>
          <w:lang w:val="hr-HR"/>
        </w:rPr>
        <w:t>3.050,00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5C36C6">
        <w:rPr>
          <w:rFonts w:hAnsi="Times New Roman" w:ascii="Times New Roman"/>
          <w:szCs w:val="24"/>
          <w:lang w:val="hr-HR"/>
        </w:rPr>
        <w:t>7. srpnja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2F4114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2F4114">
        <w:rPr>
          <w:rFonts w:hAnsi="Times New Roman" w:ascii="Times New Roman"/>
          <w:szCs w:val="24"/>
          <w:lang w:val="hr-HR"/>
        </w:rPr>
        <w:t xml:space="preserve"> 02041978827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5C36C6">
        <w:rPr>
          <w:rFonts w:hAnsi="Times New Roman" w:ascii="Times New Roman"/>
          <w:szCs w:val="24"/>
          <w:lang w:val="hr-HR"/>
        </w:rPr>
        <w:t>7. srpnja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345F8D">
        <w:rPr>
          <w:rFonts w:hAnsi="Times New Roman" w:ascii="Times New Roman"/>
          <w:szCs w:val="24"/>
          <w:lang w:val="hr-HR"/>
        </w:rPr>
        <w:t>10. travnja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214253" w:rsidP="00EC1205" w:rsidR="002142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ovog sud</w:t>
      </w:r>
      <w:r w:rsidR="005E0A8A">
        <w:rPr>
          <w:rFonts w:hAnsi="Times New Roman" w:ascii="Times New Roman"/>
          <w:szCs w:val="24"/>
          <w:lang w:val="hr-HR"/>
        </w:rPr>
        <w:t>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214253" w:rsidP="00EC1205" w:rsidR="00214253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5828F7">
        <w:rPr>
          <w:rFonts w:hAnsi="Times New Roman" w:ascii="Times New Roman"/>
          <w:szCs w:val="24"/>
          <w:lang w:val="hr-HR"/>
        </w:rPr>
        <w:t>27. studenog 2017.</w:t>
      </w:r>
    </w:p>
    <w:p w:rsidRDefault="00356950" w:rsidP="005828F7" w:rsidR="00214253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BD75EA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BD75EA" w:rsidR="00BD75EA" w:rsidRPr="00BD75EA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BD75EA">
        <w:rPr>
          <w:rFonts w:hAnsi="Times New Roman" w:ascii="Times New Roman"/>
        </w:rPr>
        <w:t>Za točnost otpravka-ovl.službenik</w:t>
      </w:r>
    </w:p>
    <w:p w:rsidRDefault="00BD75EA" w:rsidP="00BD75EA" w:rsidR="00BD75EA" w:rsidRPr="00BD75EA">
      <w:pPr>
        <w:ind w:firstLine="720" w:left="5040"/>
        <w:rPr>
          <w:rFonts w:hAnsi="Times New Roman" w:ascii="Times New Roman"/>
        </w:rPr>
      </w:pPr>
      <w:r w:rsidRPr="00BD75EA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5828F7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BD75EA" w:rsidRPr="00BD75EA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5828F7">
      <w:rPr>
        <w:rFonts w:hAnsi="Times New Roman" w:ascii="Times New Roman"/>
        <w:lang w:val="hr-HR"/>
      </w:rPr>
      <w:t>1524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37541"/>
    <w:rsid w:val="001510E5"/>
    <w:rsid w:val="00170ABB"/>
    <w:rsid w:val="001758D9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14253"/>
    <w:rsid w:val="00224AAA"/>
    <w:rsid w:val="002275FF"/>
    <w:rsid w:val="00235A1C"/>
    <w:rsid w:val="002414BF"/>
    <w:rsid w:val="002540C2"/>
    <w:rsid w:val="00260574"/>
    <w:rsid w:val="00266696"/>
    <w:rsid w:val="002729EC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D34"/>
    <w:rsid w:val="00570304"/>
    <w:rsid w:val="00576CE2"/>
    <w:rsid w:val="005828F7"/>
    <w:rsid w:val="00586944"/>
    <w:rsid w:val="00591376"/>
    <w:rsid w:val="005C36C6"/>
    <w:rsid w:val="005C7969"/>
    <w:rsid w:val="005E0A8A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D75EA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B2DB4"/>
    <w:rsid w:val="00EC1205"/>
    <w:rsid w:val="00ED05A5"/>
    <w:rsid w:val="00F12CB0"/>
    <w:rsid w:val="00F22507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7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5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5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5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5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7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5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5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5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5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954</properties:Words>
  <properties:Characters>5273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2017-11-16T13:20:00Z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2017-11-27T11:01:00Z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