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7d42" w14:paraId="3647d42" w:rsidRDefault="000674B3" w:rsidP="005D4752" w:rsidR="000674B3">
      <w:pPr>
        <w15:collapsed w:val="false"/>
        <w:rPr>
          <w:b/>
        </w:rPr>
      </w:pPr>
      <w:bookmarkStart w:name="_GoBack" w:id="0"/>
      <w:bookmarkEnd w:id="0"/>
    </w:p>
    <w:p w:rsidRDefault="000674B3" w:rsidP="005D4752" w:rsidR="000674B3">
      <w:pPr>
        <w:rPr>
          <w:b/>
        </w:rPr>
      </w:pPr>
    </w:p>
    <w:p w:rsidRDefault="00DE5A4E" w:rsidP="005D4752" w:rsidR="001333C0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752" w:rsidP="005D4752" w:rsidR="005D4752" w:rsidRPr="000674B3">
      <w:pPr>
        <w:rPr>
          <w:b/>
          <w:sz w:val="22"/>
          <w:szCs w:val="22"/>
        </w:rPr>
      </w:pPr>
      <w:r w:rsidRPr="000674B3">
        <w:rPr>
          <w:b/>
          <w:sz w:val="22"/>
          <w:szCs w:val="22"/>
        </w:rPr>
        <w:t>REPUBLIKA HRVATSKA</w:t>
      </w:r>
    </w:p>
    <w:p w:rsidRDefault="005D4752" w:rsidP="005D4752" w:rsidR="000674B3" w:rsidRPr="000674B3">
      <w:pPr>
        <w:rPr>
          <w:b/>
          <w:sz w:val="22"/>
          <w:szCs w:val="22"/>
        </w:rPr>
      </w:pPr>
      <w:r w:rsidRPr="000674B3">
        <w:rPr>
          <w:b/>
          <w:sz w:val="22"/>
          <w:szCs w:val="22"/>
        </w:rPr>
        <w:t xml:space="preserve">TRGOVAČKI SUD U ZAGREBU </w:t>
      </w:r>
    </w:p>
    <w:p w:rsidRDefault="000674B3" w:rsidP="005D4752" w:rsidR="005D4752" w:rsidRPr="000674B3">
      <w:pPr>
        <w:rPr>
          <w:sz w:val="22"/>
          <w:szCs w:val="22"/>
        </w:rPr>
      </w:pPr>
      <w:r w:rsidRPr="000674B3">
        <w:rPr>
          <w:b/>
          <w:sz w:val="22"/>
          <w:szCs w:val="22"/>
        </w:rPr>
        <w:t xml:space="preserve">Zagreb, </w:t>
      </w:r>
      <w:proofErr w:type="spellStart"/>
      <w:r w:rsidRPr="000674B3">
        <w:rPr>
          <w:b/>
          <w:sz w:val="22"/>
          <w:szCs w:val="22"/>
        </w:rPr>
        <w:t>Amruševa</w:t>
      </w:r>
      <w:proofErr w:type="spellEnd"/>
      <w:r w:rsidRPr="000674B3">
        <w:rPr>
          <w:b/>
          <w:sz w:val="22"/>
          <w:szCs w:val="22"/>
        </w:rPr>
        <w:t xml:space="preserve"> 2/II</w:t>
      </w:r>
      <w:r w:rsidR="005D4752" w:rsidRPr="000674B3">
        <w:rPr>
          <w:b/>
          <w:sz w:val="22"/>
          <w:szCs w:val="22"/>
        </w:rPr>
        <w:t xml:space="preserve">                                                      </w:t>
      </w:r>
      <w:r w:rsidRPr="000674B3">
        <w:rPr>
          <w:b/>
          <w:sz w:val="22"/>
          <w:szCs w:val="22"/>
        </w:rPr>
        <w:tab/>
      </w:r>
      <w:r w:rsidRPr="000674B3">
        <w:rPr>
          <w:b/>
          <w:sz w:val="22"/>
          <w:szCs w:val="22"/>
        </w:rPr>
        <w:tab/>
      </w:r>
      <w:r w:rsidRPr="000674B3">
        <w:rPr>
          <w:b/>
          <w:sz w:val="22"/>
          <w:szCs w:val="22"/>
        </w:rPr>
        <w:tab/>
      </w:r>
      <w:r w:rsidR="00A821AD">
        <w:rPr>
          <w:b/>
          <w:sz w:val="22"/>
          <w:szCs w:val="22"/>
        </w:rPr>
        <w:t xml:space="preserve">  1</w:t>
      </w:r>
      <w:r w:rsidR="005D4752" w:rsidRPr="000674B3">
        <w:rPr>
          <w:b/>
          <w:sz w:val="22"/>
          <w:szCs w:val="22"/>
        </w:rPr>
        <w:t xml:space="preserve"> St-</w:t>
      </w:r>
      <w:r w:rsidR="00DA7D25">
        <w:rPr>
          <w:b/>
          <w:sz w:val="22"/>
          <w:szCs w:val="22"/>
        </w:rPr>
        <w:t>852</w:t>
      </w:r>
      <w:r w:rsidR="005D4752" w:rsidRPr="000674B3">
        <w:rPr>
          <w:b/>
          <w:sz w:val="22"/>
          <w:szCs w:val="22"/>
        </w:rPr>
        <w:t>/201</w:t>
      </w:r>
      <w:r w:rsidR="00DA7D25">
        <w:rPr>
          <w:b/>
          <w:sz w:val="22"/>
          <w:szCs w:val="22"/>
        </w:rPr>
        <w:t>6</w:t>
      </w:r>
    </w:p>
    <w:p w:rsidRDefault="005D4752" w:rsidP="005D4752" w:rsidR="005D4752" w:rsidRPr="000674B3">
      <w:pPr>
        <w:rPr>
          <w:sz w:val="22"/>
          <w:szCs w:val="22"/>
        </w:rPr>
      </w:pPr>
    </w:p>
    <w:p w:rsidRDefault="00883731" w:rsidP="005D4752" w:rsidR="005D475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566335" w:rsidP="005D4752" w:rsidR="005D4752">
      <w:pPr>
        <w:jc w:val="center"/>
        <w:rPr>
          <w:b/>
        </w:rPr>
      </w:pPr>
      <w:r>
        <w:rPr>
          <w:b/>
        </w:rPr>
        <w:t>R  J  E  Š  E  NJ  E</w:t>
      </w:r>
      <w:r w:rsidR="00264B3C">
        <w:rPr>
          <w:b/>
        </w:rPr>
        <w:t xml:space="preserve"> </w:t>
      </w:r>
    </w:p>
    <w:p w:rsidRDefault="005D4752" w:rsidP="005D4752" w:rsidR="005D4752">
      <w:pPr>
        <w:jc w:val="center"/>
        <w:rPr>
          <w:b/>
        </w:rPr>
      </w:pPr>
    </w:p>
    <w:p w:rsidRDefault="005D4752" w:rsidP="00EF4B7F" w:rsidR="003A512B" w:rsidRPr="005D4752">
      <w:pPr>
        <w:jc w:val="both"/>
        <w:rPr>
          <w:lang w:val="en-GB"/>
        </w:rPr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</w:t>
      </w:r>
      <w:r w:rsidR="00DA7D25">
        <w:rPr>
          <w:lang w:val="en-GB"/>
        </w:rPr>
        <w:t>ini</w:t>
      </w:r>
      <w:proofErr w:type="spellEnd"/>
      <w:r w:rsidR="00DA7D25">
        <w:rPr>
          <w:lang w:val="en-GB"/>
        </w:rPr>
        <w:t xml:space="preserve"> </w:t>
      </w:r>
      <w:proofErr w:type="spellStart"/>
      <w:r w:rsidR="00DA7D25">
        <w:rPr>
          <w:lang w:val="en-GB"/>
        </w:rPr>
        <w:t>Radiću</w:t>
      </w:r>
      <w:proofErr w:type="spellEnd"/>
      <w:r w:rsidR="00DA7D25">
        <w:rPr>
          <w:lang w:val="en-GB"/>
        </w:rPr>
        <w:t xml:space="preserve">, </w:t>
      </w:r>
      <w:proofErr w:type="spellStart"/>
      <w:r w:rsidR="00DA7D25">
        <w:rPr>
          <w:lang w:val="en-GB"/>
        </w:rPr>
        <w:t>kao</w:t>
      </w:r>
      <w:proofErr w:type="spellEnd"/>
      <w:r w:rsidR="00DA7D25">
        <w:rPr>
          <w:lang w:val="en-GB"/>
        </w:rPr>
        <w:t xml:space="preserve"> </w:t>
      </w:r>
      <w:proofErr w:type="spellStart"/>
      <w:r w:rsidR="00DA7D25">
        <w:rPr>
          <w:lang w:val="en-GB"/>
        </w:rPr>
        <w:t>stečajnom</w:t>
      </w:r>
      <w:proofErr w:type="spellEnd"/>
      <w:r w:rsidR="00DA7D25">
        <w:rPr>
          <w:lang w:val="en-GB"/>
        </w:rPr>
        <w:t xml:space="preserve"> </w:t>
      </w:r>
      <w:proofErr w:type="spellStart"/>
      <w:r w:rsidR="00DA7D25">
        <w:rPr>
          <w:lang w:val="en-GB"/>
        </w:rPr>
        <w:t>sucu</w:t>
      </w:r>
      <w:proofErr w:type="spellEnd"/>
      <w:r w:rsidR="00DA7D25">
        <w:rPr>
          <w:lang w:val="en-GB"/>
        </w:rPr>
        <w:t xml:space="preserve"> </w:t>
      </w:r>
      <w:r w:rsidRPr="000E6E83">
        <w:rPr>
          <w:lang w:val="en-GB"/>
        </w:rPr>
        <w:t xml:space="preserve">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 w:rsidR="00DA7D25">
        <w:rPr>
          <w:lang w:val="en-GB"/>
        </w:rPr>
        <w:t xml:space="preserve"> </w:t>
      </w:r>
      <w:r w:rsidR="00C37450">
        <w:rPr>
          <w:lang w:val="en-GB"/>
        </w:rPr>
        <w:t xml:space="preserve"> </w:t>
      </w:r>
      <w:r w:rsidR="00DA7D25" w:rsidRPr="007D72DB">
        <w:rPr>
          <w:sz w:val="22"/>
          <w:szCs w:val="22"/>
        </w:rPr>
        <w:t>JURAKO PARK d.o.o.</w:t>
      </w:r>
      <w:r w:rsidR="00DA7D25">
        <w:rPr>
          <w:sz w:val="22"/>
          <w:szCs w:val="22"/>
        </w:rPr>
        <w:t xml:space="preserve"> u stečaju, </w:t>
      </w:r>
      <w:r w:rsidR="00DA7D25" w:rsidRPr="007D72DB">
        <w:rPr>
          <w:sz w:val="22"/>
          <w:szCs w:val="22"/>
        </w:rPr>
        <w:t xml:space="preserve"> Zagreb, </w:t>
      </w:r>
      <w:proofErr w:type="spellStart"/>
      <w:r w:rsidR="00DA7D25" w:rsidRPr="007D72DB">
        <w:rPr>
          <w:sz w:val="22"/>
          <w:szCs w:val="22"/>
        </w:rPr>
        <w:t>Zelengaj</w:t>
      </w:r>
      <w:proofErr w:type="spellEnd"/>
      <w:r w:rsidR="00DA7D25" w:rsidRPr="007D72DB">
        <w:rPr>
          <w:sz w:val="22"/>
          <w:szCs w:val="22"/>
        </w:rPr>
        <w:t xml:space="preserve"> 68, OIB:01510671407</w:t>
      </w:r>
      <w:r>
        <w:t xml:space="preserve">, </w:t>
      </w:r>
      <w:r w:rsidR="00EE2CA1">
        <w:t xml:space="preserve">02.ožujka </w:t>
      </w:r>
      <w:r w:rsidR="00264B3C">
        <w:t xml:space="preserve"> </w:t>
      </w:r>
      <w:r>
        <w:t>201</w:t>
      </w:r>
      <w:r w:rsidR="00D27E90">
        <w:t>8</w:t>
      </w:r>
      <w:r>
        <w:t>. godine,</w:t>
      </w:r>
    </w:p>
    <w:p w:rsidRDefault="003A512B" w:rsidR="003A512B"/>
    <w:p w:rsidRDefault="00566335" w:rsidP="00C52E4E" w:rsidR="003A512B">
      <w:pPr>
        <w:jc w:val="center"/>
        <w:rPr>
          <w:b/>
        </w:rPr>
      </w:pPr>
      <w:r>
        <w:rPr>
          <w:b/>
        </w:rPr>
        <w:t xml:space="preserve">r  i  j  e  š  i  o  </w:t>
      </w:r>
      <w:r w:rsidR="000E7C9B" w:rsidRPr="000E7C9B">
        <w:rPr>
          <w:b/>
        </w:rPr>
        <w:t xml:space="preserve">   </w:t>
      </w:r>
      <w:r w:rsidR="000E7C9B">
        <w:rPr>
          <w:b/>
        </w:rPr>
        <w:t xml:space="preserve"> </w:t>
      </w:r>
      <w:r w:rsidR="000E7C9B"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="000E7C9B"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347F74" w:rsidP="00347F74" w:rsidR="00347F74">
      <w:pPr>
        <w:rPr>
          <w:b/>
        </w:rPr>
      </w:pPr>
    </w:p>
    <w:p w:rsidRDefault="00347F74" w:rsidP="00347F74" w:rsidR="00347F74">
      <w:pPr>
        <w:jc w:val="both"/>
        <w:rPr>
          <w:b/>
        </w:rPr>
      </w:pPr>
      <w:r w:rsidRPr="00C35D2E">
        <w:rPr>
          <w:b/>
        </w:rPr>
        <w:t xml:space="preserve">I        </w:t>
      </w:r>
    </w:p>
    <w:p w:rsidRDefault="00347F74" w:rsidP="00DC7247" w:rsidR="004947E0" w:rsidRPr="00DC7247">
      <w:pPr>
        <w:jc w:val="both"/>
        <w:rPr>
          <w:b/>
        </w:rPr>
      </w:pPr>
      <w:r w:rsidRPr="00C35D2E">
        <w:t>Utvrđuju se troškovi utvrđivanja tražbine i troškovi unovčenj</w:t>
      </w:r>
      <w:r>
        <w:t>a za n</w:t>
      </w:r>
      <w:r w:rsidRPr="00823791">
        <w:t>ekretnine upisane u zemljišne knjige</w:t>
      </w:r>
      <w:r>
        <w:rPr>
          <w:b/>
        </w:rPr>
        <w:t xml:space="preserve"> </w:t>
      </w:r>
      <w:r w:rsidRPr="001A50D4">
        <w:t xml:space="preserve">Općinskog građanskog suda </w:t>
      </w:r>
      <w:r w:rsidR="007B1729">
        <w:t xml:space="preserve">u Zagrebu, K.O. Grad </w:t>
      </w:r>
      <w:r>
        <w:t>Zagreb</w:t>
      </w:r>
      <w:r w:rsidR="00905A8C" w:rsidRPr="004947E0">
        <w:t xml:space="preserve">, </w:t>
      </w:r>
      <w:proofErr w:type="spellStart"/>
      <w:r w:rsidR="00905A8C" w:rsidRPr="004947E0">
        <w:t>zk</w:t>
      </w:r>
      <w:proofErr w:type="spellEnd"/>
      <w:r w:rsidR="00905A8C" w:rsidRPr="004947E0">
        <w:t>. ul. broj 25847 k.o. Grad Zagreb</w:t>
      </w:r>
      <w:r w:rsidR="00905A8C">
        <w:t xml:space="preserve">, sve na </w:t>
      </w:r>
      <w:proofErr w:type="spellStart"/>
      <w:r w:rsidR="004947E0" w:rsidRPr="004947E0">
        <w:t>zk.č</w:t>
      </w:r>
      <w:proofErr w:type="spellEnd"/>
      <w:r w:rsidR="004947E0" w:rsidRPr="004947E0">
        <w:t xml:space="preserve">. br. 6339/1, u naravi TRI STAKLENIKA, DVORIŠTE I LIVADA površine 9 jutara, 278,7 </w:t>
      </w:r>
      <w:proofErr w:type="spellStart"/>
      <w:r w:rsidR="004947E0" w:rsidRPr="004947E0">
        <w:t>čhv</w:t>
      </w:r>
      <w:proofErr w:type="spellEnd"/>
      <w:r w:rsidR="004947E0" w:rsidRPr="004947E0">
        <w:t xml:space="preserve">, 52794 m2 </w:t>
      </w:r>
      <w:proofErr w:type="spellStart"/>
      <w:r w:rsidR="004947E0" w:rsidRPr="004947E0">
        <w:t>zk.č</w:t>
      </w:r>
      <w:proofErr w:type="spellEnd"/>
      <w:r w:rsidR="004947E0" w:rsidRPr="004947E0">
        <w:t xml:space="preserve">. br. 6339/6, u naravi JEDNA KUĆA I TRI ZGRADE BB OZNAČENE U KOPIJI KAT. PLANA BROJEM XI. TLOCRTNE POVRŠINE 226 ČM, BROJ XII. TLOCRTNE POVRŠINE 130 ČM, BROJ XIII. TLOCRTNE POVRŠINE 99 ČM I BROJ XIV. TLOCRTNE POVRŠINE 169 ČM, TE EKONOMSKO DVORIŠTE I LIVADA površine 2 jutra, 525,2 </w:t>
      </w:r>
      <w:proofErr w:type="spellStart"/>
      <w:r w:rsidR="004947E0" w:rsidRPr="004947E0">
        <w:t>čhv</w:t>
      </w:r>
      <w:proofErr w:type="spellEnd"/>
      <w:r w:rsidR="004947E0" w:rsidRPr="004947E0">
        <w:t>, 13398 m2</w:t>
      </w:r>
    </w:p>
    <w:p w:rsidRDefault="004947E0" w:rsidP="00DC7247" w:rsidR="004947E0" w:rsidRPr="004947E0">
      <w:p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6339/7, u naravi LIVADA površine 3 jutra,1585,3 </w:t>
      </w:r>
      <w:proofErr w:type="spellStart"/>
      <w:r w:rsidRPr="004947E0">
        <w:t>čhv</w:t>
      </w:r>
      <w:proofErr w:type="spellEnd"/>
      <w:r w:rsidRPr="004947E0">
        <w:t>, 22966 m2</w:t>
      </w:r>
      <w:r w:rsidR="00DC7247">
        <w:t xml:space="preserve"> </w:t>
      </w:r>
      <w:proofErr w:type="spellStart"/>
      <w:r w:rsidRPr="004947E0">
        <w:t>zk.č</w:t>
      </w:r>
      <w:proofErr w:type="spellEnd"/>
      <w:r w:rsidRPr="004947E0">
        <w:t xml:space="preserve">. br. 6341/3, u naravi SEDAM STAKLENIKA, DVORIŠTE, LIVADA I ORANICA površine 18 jutara, 582 </w:t>
      </w:r>
      <w:proofErr w:type="spellStart"/>
      <w:r w:rsidRPr="004947E0">
        <w:t>čhv</w:t>
      </w:r>
      <w:proofErr w:type="spellEnd"/>
      <w:r w:rsidRPr="004947E0">
        <w:t>, 105675 m2</w:t>
      </w:r>
      <w:r w:rsidR="00DC7247">
        <w:t xml:space="preserve"> </w:t>
      </w:r>
      <w:proofErr w:type="spellStart"/>
      <w:r w:rsidRPr="004947E0">
        <w:t>zk.č</w:t>
      </w:r>
      <w:proofErr w:type="spellEnd"/>
      <w:r w:rsidRPr="004947E0">
        <w:t xml:space="preserve">. br. 6341/4, u naravi PUT površine 635,5 </w:t>
      </w:r>
      <w:proofErr w:type="spellStart"/>
      <w:r w:rsidRPr="004947E0">
        <w:t>čhv</w:t>
      </w:r>
      <w:proofErr w:type="spellEnd"/>
      <w:r w:rsidRPr="004947E0">
        <w:t xml:space="preserve">, 2285 m2 </w:t>
      </w:r>
      <w:proofErr w:type="spellStart"/>
      <w:r w:rsidRPr="004947E0">
        <w:t>zk.č</w:t>
      </w:r>
      <w:proofErr w:type="spellEnd"/>
      <w:r w:rsidRPr="004947E0">
        <w:t xml:space="preserve">. br. 6341/5, u naravi TRI STAKLENIKA, HALA ZA SUPSTRATE, SORTIRNICA I PAKIRNICA CVIJEĆA, DVORIŠTE, LIVADA I ORANICA površine 5 jutara, 1121,5 </w:t>
      </w:r>
      <w:proofErr w:type="spellStart"/>
      <w:r w:rsidRPr="004947E0">
        <w:t>čhv</w:t>
      </w:r>
      <w:proofErr w:type="spellEnd"/>
      <w:r w:rsidRPr="004947E0">
        <w:t>, 32807 m2</w:t>
      </w:r>
      <w:r w:rsidR="00DC7247">
        <w:t xml:space="preserve"> </w:t>
      </w:r>
      <w:proofErr w:type="spellStart"/>
      <w:r w:rsidRPr="004947E0">
        <w:t>zk.č</w:t>
      </w:r>
      <w:proofErr w:type="spellEnd"/>
      <w:r w:rsidRPr="004947E0">
        <w:t xml:space="preserve">. br. 6341/6, u naravi DVIJE KUĆE BB OZNAČENE U KOPIJI KAT. PLANA BROJEM XV. TLOCRTNE POVRŠINE 136 ČM I BROJ XVI. TLOCRTNE POVRŠINE 216 ČM, DVORIŠTE, LIVADA I ORANICA površine 2 jutra, 1274,2 </w:t>
      </w:r>
      <w:proofErr w:type="spellStart"/>
      <w:r w:rsidRPr="004947E0">
        <w:t>čhv</w:t>
      </w:r>
      <w:proofErr w:type="spellEnd"/>
      <w:r w:rsidRPr="004947E0">
        <w:t>, 16092 m2</w:t>
      </w:r>
    </w:p>
    <w:p w:rsidRDefault="004947E0" w:rsidP="00DC7247" w:rsidR="004947E0" w:rsidRPr="004947E0">
      <w:p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6341/7, u naravi LIVADA I ORANICA </w:t>
      </w:r>
      <w:r w:rsidRPr="004947E0">
        <w:tab/>
        <w:t xml:space="preserve">površine 1020,4 </w:t>
      </w:r>
      <w:proofErr w:type="spellStart"/>
      <w:r w:rsidRPr="004947E0">
        <w:t>čhv</w:t>
      </w:r>
      <w:proofErr w:type="spellEnd"/>
      <w:r w:rsidRPr="004947E0">
        <w:t>, 3670 m2</w:t>
      </w:r>
    </w:p>
    <w:p w:rsidRDefault="004947E0" w:rsidP="00DC7247" w:rsidR="004947E0" w:rsidRPr="004947E0">
      <w:p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6341/8, u naravi PUT površine 350,5 </w:t>
      </w:r>
      <w:proofErr w:type="spellStart"/>
      <w:r w:rsidRPr="004947E0">
        <w:t>čhv</w:t>
      </w:r>
      <w:proofErr w:type="spellEnd"/>
      <w:r w:rsidRPr="004947E0">
        <w:t>, 1260 m2</w:t>
      </w:r>
    </w:p>
    <w:p w:rsidRDefault="004947E0" w:rsidP="00DC7247" w:rsidR="004947E0" w:rsidRPr="004947E0">
      <w:p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6342/3, u naravi STAKLENIK, DVORIŠTE I PAŠNJAK površine 5 jutara, 723 </w:t>
      </w:r>
      <w:proofErr w:type="spellStart"/>
      <w:r w:rsidRPr="004947E0">
        <w:t>čhv</w:t>
      </w:r>
      <w:proofErr w:type="spellEnd"/>
      <w:r w:rsidRPr="004947E0">
        <w:t>, 31369 m2</w:t>
      </w:r>
      <w:r w:rsidR="00DC7247">
        <w:t xml:space="preserve"> </w:t>
      </w:r>
      <w:proofErr w:type="spellStart"/>
      <w:r w:rsidRPr="004947E0">
        <w:t>zk.č</w:t>
      </w:r>
      <w:proofErr w:type="spellEnd"/>
      <w:r w:rsidRPr="004947E0">
        <w:t xml:space="preserve">. br. 6342/4, u naravi PAŠNJAK površine 1428,6 </w:t>
      </w:r>
      <w:proofErr w:type="spellStart"/>
      <w:r w:rsidRPr="004947E0">
        <w:t>čhv</w:t>
      </w:r>
      <w:proofErr w:type="spellEnd"/>
      <w:r w:rsidRPr="004947E0">
        <w:t xml:space="preserve">, 5133 m2 </w:t>
      </w:r>
    </w:p>
    <w:p w:rsidRDefault="004947E0" w:rsidP="00DC7247" w:rsidR="004947E0" w:rsidRPr="004947E0">
      <w:p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6342/5, u naravi PAŠNJAK površine 570,8 </w:t>
      </w:r>
      <w:proofErr w:type="spellStart"/>
      <w:r w:rsidRPr="004947E0">
        <w:t>čhv</w:t>
      </w:r>
      <w:proofErr w:type="spellEnd"/>
      <w:r w:rsidRPr="004947E0">
        <w:t>, 2052 m2</w:t>
      </w:r>
    </w:p>
    <w:p w:rsidRDefault="004947E0" w:rsidP="00DC7247" w:rsidR="004947E0" w:rsidRPr="004947E0">
      <w:p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6342/6, u naravi PAŠNJAK površine 671,4 </w:t>
      </w:r>
      <w:proofErr w:type="spellStart"/>
      <w:r w:rsidRPr="004947E0">
        <w:t>čhv</w:t>
      </w:r>
      <w:proofErr w:type="spellEnd"/>
      <w:r w:rsidRPr="004947E0">
        <w:t>, 2414 m2</w:t>
      </w:r>
    </w:p>
    <w:p w:rsidRDefault="004947E0" w:rsidP="00DC7247" w:rsidR="004947E0" w:rsidRPr="004947E0">
      <w:p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6343/3, u naravi LIVADA površine 1396,6 </w:t>
      </w:r>
      <w:proofErr w:type="spellStart"/>
      <w:r w:rsidRPr="004947E0">
        <w:t>čhv</w:t>
      </w:r>
      <w:proofErr w:type="spellEnd"/>
      <w:r w:rsidRPr="004947E0">
        <w:t>, 5022 m2</w:t>
      </w:r>
    </w:p>
    <w:p w:rsidRDefault="004947E0" w:rsidP="00DC7247" w:rsidR="00347F74">
      <w:pPr>
        <w:spacing w:lineRule="auto" w:line="276"/>
        <w:contextualSpacing/>
        <w:jc w:val="both"/>
      </w:pPr>
      <w:proofErr w:type="spellStart"/>
      <w:r w:rsidRPr="004947E0">
        <w:t>zk.č</w:t>
      </w:r>
      <w:proofErr w:type="spellEnd"/>
      <w:r w:rsidRPr="004947E0">
        <w:t xml:space="preserve">. br. 6343/4, u naravi LIVADA površine 1 jutro, 669 </w:t>
      </w:r>
      <w:proofErr w:type="spellStart"/>
      <w:r w:rsidRPr="004947E0">
        <w:t>čhv</w:t>
      </w:r>
      <w:proofErr w:type="spellEnd"/>
      <w:r w:rsidRPr="004947E0">
        <w:t>, 8161 m2</w:t>
      </w:r>
    </w:p>
    <w:p w:rsidRDefault="00250993" w:rsidP="00DC7247" w:rsidR="00347F74">
      <w:pPr>
        <w:jc w:val="both"/>
      </w:pPr>
      <w:r>
        <w:t>u ukupnom iznosu od 5</w:t>
      </w:r>
      <w:r w:rsidR="00986AC9">
        <w:t>30</w:t>
      </w:r>
      <w:r>
        <w:t>.</w:t>
      </w:r>
      <w:r w:rsidR="00986AC9">
        <w:t>868</w:t>
      </w:r>
      <w:r>
        <w:t>,52 (</w:t>
      </w:r>
      <w:proofErr w:type="spellStart"/>
      <w:r>
        <w:t>petsto</w:t>
      </w:r>
      <w:r w:rsidR="00986AC9">
        <w:t>tridesettisuća</w:t>
      </w:r>
      <w:r w:rsidR="006B1F3F">
        <w:t>osamstošezdesetosamknpedesetdvijelp</w:t>
      </w:r>
      <w:proofErr w:type="spellEnd"/>
      <w:r w:rsidR="002A23EC">
        <w:t xml:space="preserve">) kuna i nalaže se </w:t>
      </w:r>
      <w:r w:rsidR="00E25CC8">
        <w:t xml:space="preserve">kupcu Hrvatska poštanska banka d.d. Zagreb, </w:t>
      </w:r>
      <w:proofErr w:type="spellStart"/>
      <w:r w:rsidR="00E25CC8">
        <w:t>Jurišićeva</w:t>
      </w:r>
      <w:proofErr w:type="spellEnd"/>
      <w:r w:rsidR="00E25CC8">
        <w:t xml:space="preserve"> 4, OIB:8793</w:t>
      </w:r>
      <w:r w:rsidR="00684472">
        <w:t>9</w:t>
      </w:r>
      <w:r w:rsidR="00E25CC8">
        <w:t>104217 izvršiti uplatu navedenog iznosa na d</w:t>
      </w:r>
      <w:r w:rsidR="0055360A">
        <w:t>epozitni račun</w:t>
      </w:r>
      <w:r w:rsidR="00EE2CA1">
        <w:t xml:space="preserve"> </w:t>
      </w:r>
      <w:r w:rsidR="0055360A">
        <w:t xml:space="preserve">  </w:t>
      </w:r>
      <w:r w:rsidR="0055360A">
        <w:lastRenderedPageBreak/>
        <w:t>IBAN:HR9223900011300000460</w:t>
      </w:r>
      <w:r w:rsidR="00CD405D">
        <w:t>, model 00, poziv na broj 85216</w:t>
      </w:r>
      <w:r w:rsidR="0055360A">
        <w:t xml:space="preserve">, </w:t>
      </w:r>
      <w:r w:rsidR="00E25CC8">
        <w:t>kod ovog suda</w:t>
      </w:r>
      <w:r w:rsidR="00123875">
        <w:t xml:space="preserve"> u </w:t>
      </w:r>
      <w:r w:rsidR="0055360A">
        <w:t>roku 8 (</w:t>
      </w:r>
      <w:r w:rsidR="00123875">
        <w:t>osam) dana</w:t>
      </w:r>
      <w:r w:rsidR="00E25CC8">
        <w:t xml:space="preserve">. </w:t>
      </w:r>
    </w:p>
    <w:p w:rsidRDefault="002137EF" w:rsidP="007B1729" w:rsidR="002137EF">
      <w:r>
        <w:t>II</w:t>
      </w:r>
    </w:p>
    <w:p w:rsidRDefault="00347F74" w:rsidP="00EE2CA1" w:rsidR="00347F74">
      <w:pPr>
        <w:jc w:val="both"/>
      </w:pPr>
      <w:r>
        <w:t xml:space="preserve">Po pravomoćnosti ovog rješenja iznos iz točke I izreke nalaže se prenijeti na račun stečajnog dužnika.   </w:t>
      </w:r>
    </w:p>
    <w:p w:rsidRDefault="00347F74" w:rsidP="002137EF" w:rsidR="00347F74">
      <w:pPr>
        <w:pStyle w:val="Odlomakpopisa"/>
      </w:pPr>
    </w:p>
    <w:p w:rsidRDefault="00347F74" w:rsidP="00DC7247" w:rsidR="00347F74" w:rsidRPr="00347F74">
      <w:pPr>
        <w:pStyle w:val="Odlomakpopisa"/>
        <w:jc w:val="center"/>
        <w:rPr>
          <w:b/>
        </w:rPr>
      </w:pPr>
      <w:r w:rsidRPr="00347F74">
        <w:rPr>
          <w:b/>
        </w:rPr>
        <w:t>O  b  r  a  z  l  o  ž  e  nj  e</w:t>
      </w:r>
    </w:p>
    <w:p w:rsidRDefault="00347F74" w:rsidP="002137EF" w:rsidR="00347F74" w:rsidRPr="002137EF">
      <w:pPr>
        <w:ind w:left="360"/>
        <w:jc w:val="both"/>
        <w:rPr>
          <w:b/>
        </w:rPr>
      </w:pPr>
    </w:p>
    <w:p w:rsidRDefault="00536C35" w:rsidP="00DC7247" w:rsidR="0079009C">
      <w:pPr>
        <w:jc w:val="both"/>
      </w:pPr>
      <w:r>
        <w:t xml:space="preserve">Rješenjem suda od 02. ožujka </w:t>
      </w:r>
      <w:r w:rsidR="00347F74">
        <w:t>201</w:t>
      </w:r>
      <w:r>
        <w:t>8</w:t>
      </w:r>
      <w:r w:rsidR="00347F74">
        <w:t>. godine,</w:t>
      </w:r>
      <w:r>
        <w:t xml:space="preserve"> potvrđen je ugovor o prodaji imovine</w:t>
      </w:r>
      <w:r w:rsidR="00347F74">
        <w:t xml:space="preserve"> iz točke I izreke  kupcu. Sukladno članku </w:t>
      </w:r>
      <w:r w:rsidR="00AB6A74">
        <w:t>248. i 254.</w:t>
      </w:r>
      <w:r w:rsidR="00347F74">
        <w:t xml:space="preserve"> Stečajnog zakona </w:t>
      </w:r>
      <w:r w:rsidR="00552138">
        <w:t>(NN 71/15 i 104/17</w:t>
      </w:r>
      <w:r w:rsidR="00AB6A74">
        <w:t xml:space="preserve">) sud je proveo ročište radi obračuna troškova i namirenja vjerovnika. </w:t>
      </w:r>
      <w:r w:rsidR="00347F74">
        <w:t>Stečajni upravitelj je predložio obračunati troškove utvrđivanja tražbine i troškove unovčenja u iznosu</w:t>
      </w:r>
      <w:r w:rsidR="00F82158">
        <w:t xml:space="preserve"> </w:t>
      </w:r>
      <w:r w:rsidR="00520302" w:rsidRPr="00520302">
        <w:t xml:space="preserve"> </w:t>
      </w:r>
      <w:r w:rsidR="00520302">
        <w:t xml:space="preserve">530.868,52  </w:t>
      </w:r>
      <w:r w:rsidR="00347F74">
        <w:t xml:space="preserve"> </w:t>
      </w:r>
      <w:r w:rsidR="00866450">
        <w:t xml:space="preserve">kuna, a isti u sadržaju predstavljaju </w:t>
      </w:r>
      <w:r w:rsidR="00AE1E8D">
        <w:t xml:space="preserve">troškove javnog bilježnika u visini 3.480,00 kuna, troškove knjigovodstva stečajnog dužnika od otvaranja stečajnog </w:t>
      </w:r>
      <w:r w:rsidR="00552138">
        <w:t>postupka u visini 19.250,00 kun</w:t>
      </w:r>
      <w:r w:rsidR="00AE1E8D">
        <w:t xml:space="preserve">a, troškove platnog prometa u visini 6.000,00 kuna i trošak ukupne nagrade stečajnog upravitelja u visini 502.138,52 kune. </w:t>
      </w:r>
      <w:r w:rsidR="00347F74">
        <w:t>Sud je cijeneći p</w:t>
      </w:r>
      <w:r w:rsidR="00552138">
        <w:t>rijedlog stečajnog upravitelja,</w:t>
      </w:r>
      <w:r w:rsidR="00347F74">
        <w:t xml:space="preserve"> </w:t>
      </w:r>
      <w:proofErr w:type="spellStart"/>
      <w:r w:rsidR="00347F74">
        <w:t>razlučnog</w:t>
      </w:r>
      <w:proofErr w:type="spellEnd"/>
      <w:r w:rsidR="00347F74">
        <w:t xml:space="preserve"> vjerovnika sa pravom na prvenstveno namirenje u skladu sa činjenicama iz spisa, službenim podacima iz zemljišnih knjiga, utvrdio osnovani</w:t>
      </w:r>
      <w:r w:rsidR="00F82158">
        <w:t xml:space="preserve">m obračun troškova u visini od </w:t>
      </w:r>
      <w:r w:rsidR="00D07EFF">
        <w:t xml:space="preserve">530.868,52 </w:t>
      </w:r>
      <w:r w:rsidR="0079009C">
        <w:t xml:space="preserve">kune. </w:t>
      </w:r>
      <w:r w:rsidR="00552138">
        <w:t>Osnovanost troška je nesporna</w:t>
      </w:r>
      <w:r w:rsidR="00347F74">
        <w:t>, a visi</w:t>
      </w:r>
      <w:r w:rsidR="00552138">
        <w:t>na je određena temeljem pisanog</w:t>
      </w:r>
      <w:r w:rsidR="00347F74">
        <w:t xml:space="preserve">, obrazloženog i dokumentiranog izvješća stečajnog upravitelja pa je sukladno članku </w:t>
      </w:r>
      <w:r w:rsidR="0079009C">
        <w:t>254</w:t>
      </w:r>
      <w:r w:rsidR="00347F74">
        <w:t>. Stečajnog zakona riješeno kao pod I i II  izreke.</w:t>
      </w:r>
      <w:r w:rsidR="00347F74" w:rsidRPr="003B2020">
        <w:t xml:space="preserve"> </w:t>
      </w:r>
    </w:p>
    <w:p w:rsidRDefault="00347F74" w:rsidP="00DC7247" w:rsidR="00347F74" w:rsidRPr="006100EF">
      <w:pPr>
        <w:jc w:val="both"/>
      </w:pPr>
    </w:p>
    <w:p w:rsidRDefault="00347F74" w:rsidP="00DC7247" w:rsidR="00347F74">
      <w:pPr>
        <w:pStyle w:val="Odlomakpopisa"/>
        <w:jc w:val="center"/>
      </w:pPr>
      <w:r w:rsidRPr="006100EF">
        <w:t xml:space="preserve">U Zagrebu, </w:t>
      </w:r>
      <w:r>
        <w:t>02</w:t>
      </w:r>
      <w:r w:rsidRPr="006100EF">
        <w:t>.</w:t>
      </w:r>
      <w:r>
        <w:t xml:space="preserve"> </w:t>
      </w:r>
      <w:r w:rsidR="00A72AF8">
        <w:t>ožujka</w:t>
      </w:r>
      <w:r>
        <w:t xml:space="preserve"> </w:t>
      </w:r>
      <w:r w:rsidRPr="006100EF">
        <w:t xml:space="preserve"> 20</w:t>
      </w:r>
      <w:r>
        <w:t>1</w:t>
      </w:r>
      <w:r w:rsidR="00A72AF8">
        <w:t>8</w:t>
      </w:r>
      <w:r w:rsidRPr="006100EF">
        <w:t>. godine</w:t>
      </w:r>
    </w:p>
    <w:p w:rsidRDefault="00347F74" w:rsidP="00DC7247" w:rsidR="00347F74">
      <w:pPr>
        <w:pStyle w:val="Odlomakpopisa"/>
      </w:pPr>
    </w:p>
    <w:p w:rsidRDefault="00347F74" w:rsidP="00DC7247" w:rsidR="00347F74" w:rsidRPr="006100EF">
      <w:pPr>
        <w:pStyle w:val="Odlomakpopisa"/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347F74" w:rsidP="00DC7247" w:rsidR="00347F74" w:rsidRPr="006100EF">
      <w:pPr>
        <w:pStyle w:val="Odlomakpopisa"/>
        <w:jc w:val="both"/>
      </w:pPr>
      <w:r w:rsidRPr="006100EF">
        <w:t xml:space="preserve">                                                                                               </w:t>
      </w:r>
      <w:r>
        <w:t xml:space="preserve">       </w:t>
      </w:r>
      <w:r w:rsidRPr="006100EF">
        <w:t xml:space="preserve"> NINO RADIĆ</w:t>
      </w:r>
      <w:r>
        <w:t xml:space="preserve">  v.r. </w:t>
      </w:r>
    </w:p>
    <w:p w:rsidRDefault="00347F74" w:rsidP="00DC7247" w:rsidR="00347F74">
      <w:pPr>
        <w:pStyle w:val="Odlomakpopisa"/>
        <w:jc w:val="both"/>
      </w:pPr>
    </w:p>
    <w:p w:rsidRDefault="00347F74" w:rsidP="00DD165D" w:rsidR="00347F74">
      <w:pPr>
        <w:jc w:val="both"/>
      </w:pPr>
      <w:r>
        <w:t>POUKA O PRAVNOM LIJEKU:</w:t>
      </w:r>
    </w:p>
    <w:p w:rsidRDefault="00347F74" w:rsidP="00DD165D" w:rsidR="00347F74">
      <w:pPr>
        <w:jc w:val="both"/>
      </w:pPr>
      <w:r>
        <w:t xml:space="preserve">Protiv  rješenja  je dopuštena  žalba u roku od 8 dana  od  dostave  ovog rješenja. </w:t>
      </w:r>
    </w:p>
    <w:p w:rsidRDefault="00347F74" w:rsidP="00DD165D" w:rsidR="00347F74">
      <w:pPr>
        <w:jc w:val="both"/>
      </w:pPr>
      <w:r>
        <w:t xml:space="preserve">Žalba se podnosi ovom sudu u tri primjerka  i o istoj odlučuje Visoki trgovački sud. </w:t>
      </w:r>
    </w:p>
    <w:p w:rsidRDefault="00347F74" w:rsidP="00DC7247" w:rsidR="00347F74">
      <w:pPr>
        <w:ind w:left="360"/>
        <w:jc w:val="both"/>
      </w:pPr>
    </w:p>
    <w:p w:rsidRDefault="00DD165D" w:rsidP="00DC7247" w:rsidR="00347F74">
      <w:pPr>
        <w:pStyle w:val="Odlomakpopis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D165D" w:rsidP="00DC7247" w:rsidR="00DD165D">
      <w:pPr>
        <w:pStyle w:val="Odlomakpopis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Tatjana Slaviček </w:t>
      </w:r>
    </w:p>
    <w:sectPr w:rsidR="00DD16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369B2"/>
    <w:multiLevelType w:val="hybridMultilevel"/>
    <w:tmpl w:val="D6DC448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93335B"/>
    <w:multiLevelType w:val="hybridMultilevel"/>
    <w:tmpl w:val="DC5A0C9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74B3"/>
    <w:rsid w:val="00067A7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C0E68"/>
    <w:rsid w:val="000C4996"/>
    <w:rsid w:val="000C5332"/>
    <w:rsid w:val="000C5CA5"/>
    <w:rsid w:val="000C6141"/>
    <w:rsid w:val="000C751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0F01"/>
    <w:rsid w:val="00121F5E"/>
    <w:rsid w:val="00123271"/>
    <w:rsid w:val="00123875"/>
    <w:rsid w:val="00126F70"/>
    <w:rsid w:val="001270D8"/>
    <w:rsid w:val="0013051E"/>
    <w:rsid w:val="00130EE2"/>
    <w:rsid w:val="001333C0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7F2"/>
    <w:rsid w:val="00203F72"/>
    <w:rsid w:val="002047E5"/>
    <w:rsid w:val="00205DCF"/>
    <w:rsid w:val="00206183"/>
    <w:rsid w:val="00207B71"/>
    <w:rsid w:val="00210EA1"/>
    <w:rsid w:val="002119E6"/>
    <w:rsid w:val="002137EF"/>
    <w:rsid w:val="00215FAF"/>
    <w:rsid w:val="00216313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0993"/>
    <w:rsid w:val="00254298"/>
    <w:rsid w:val="00255156"/>
    <w:rsid w:val="002557A4"/>
    <w:rsid w:val="002568D9"/>
    <w:rsid w:val="00257CB6"/>
    <w:rsid w:val="0026348B"/>
    <w:rsid w:val="00264B3C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3EC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47F74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CA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A21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47E0"/>
    <w:rsid w:val="004954E3"/>
    <w:rsid w:val="00495A65"/>
    <w:rsid w:val="0049758D"/>
    <w:rsid w:val="00497635"/>
    <w:rsid w:val="00497809"/>
    <w:rsid w:val="004A01F1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419"/>
    <w:rsid w:val="004D5A85"/>
    <w:rsid w:val="004D62A9"/>
    <w:rsid w:val="004D752D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0302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6C35"/>
    <w:rsid w:val="00537A9D"/>
    <w:rsid w:val="00537F7C"/>
    <w:rsid w:val="00540251"/>
    <w:rsid w:val="0054132B"/>
    <w:rsid w:val="0054184F"/>
    <w:rsid w:val="00543008"/>
    <w:rsid w:val="00543550"/>
    <w:rsid w:val="00547D42"/>
    <w:rsid w:val="00550438"/>
    <w:rsid w:val="00552138"/>
    <w:rsid w:val="00552D3A"/>
    <w:rsid w:val="0055360A"/>
    <w:rsid w:val="00561B90"/>
    <w:rsid w:val="005642E1"/>
    <w:rsid w:val="00565A63"/>
    <w:rsid w:val="0056604C"/>
    <w:rsid w:val="005661AE"/>
    <w:rsid w:val="00566335"/>
    <w:rsid w:val="00567099"/>
    <w:rsid w:val="0057138F"/>
    <w:rsid w:val="0057147A"/>
    <w:rsid w:val="0057159B"/>
    <w:rsid w:val="00574651"/>
    <w:rsid w:val="0057772F"/>
    <w:rsid w:val="005805F6"/>
    <w:rsid w:val="0058332A"/>
    <w:rsid w:val="00585728"/>
    <w:rsid w:val="00585C0C"/>
    <w:rsid w:val="00586ED6"/>
    <w:rsid w:val="00590FF5"/>
    <w:rsid w:val="00594568"/>
    <w:rsid w:val="00594D44"/>
    <w:rsid w:val="00595A31"/>
    <w:rsid w:val="005964C6"/>
    <w:rsid w:val="00596B98"/>
    <w:rsid w:val="0059728A"/>
    <w:rsid w:val="005A2C1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4752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4472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C31"/>
    <w:rsid w:val="006A5EA0"/>
    <w:rsid w:val="006A61B2"/>
    <w:rsid w:val="006A76C2"/>
    <w:rsid w:val="006B0455"/>
    <w:rsid w:val="006B1F3F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247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B99"/>
    <w:rsid w:val="00710FDA"/>
    <w:rsid w:val="0071158F"/>
    <w:rsid w:val="0071241D"/>
    <w:rsid w:val="00714804"/>
    <w:rsid w:val="007175C3"/>
    <w:rsid w:val="0072001F"/>
    <w:rsid w:val="00720553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009C"/>
    <w:rsid w:val="00795357"/>
    <w:rsid w:val="007A0A68"/>
    <w:rsid w:val="007A0EE4"/>
    <w:rsid w:val="007A196A"/>
    <w:rsid w:val="007A1E18"/>
    <w:rsid w:val="007A628A"/>
    <w:rsid w:val="007B0BEA"/>
    <w:rsid w:val="007B1729"/>
    <w:rsid w:val="007B17F6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0D5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450"/>
    <w:rsid w:val="00866DAB"/>
    <w:rsid w:val="0087199F"/>
    <w:rsid w:val="00873925"/>
    <w:rsid w:val="00874CDF"/>
    <w:rsid w:val="008802C7"/>
    <w:rsid w:val="00880BA3"/>
    <w:rsid w:val="00882733"/>
    <w:rsid w:val="00882D0B"/>
    <w:rsid w:val="00883731"/>
    <w:rsid w:val="0088592C"/>
    <w:rsid w:val="00886A35"/>
    <w:rsid w:val="00887ADA"/>
    <w:rsid w:val="00887F6F"/>
    <w:rsid w:val="00890448"/>
    <w:rsid w:val="0089088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05A8C"/>
    <w:rsid w:val="00906944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4640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6AC9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59F4"/>
    <w:rsid w:val="009D6566"/>
    <w:rsid w:val="009D6668"/>
    <w:rsid w:val="009D7A0A"/>
    <w:rsid w:val="009E0A4E"/>
    <w:rsid w:val="009E0CE3"/>
    <w:rsid w:val="009E103B"/>
    <w:rsid w:val="009E5572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641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2AF8"/>
    <w:rsid w:val="00A734F7"/>
    <w:rsid w:val="00A73FAB"/>
    <w:rsid w:val="00A764D2"/>
    <w:rsid w:val="00A76DE3"/>
    <w:rsid w:val="00A775FF"/>
    <w:rsid w:val="00A801B7"/>
    <w:rsid w:val="00A81FE5"/>
    <w:rsid w:val="00A821AD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B6A74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1E8D"/>
    <w:rsid w:val="00AE53FC"/>
    <w:rsid w:val="00AE6679"/>
    <w:rsid w:val="00AE6F8F"/>
    <w:rsid w:val="00AF0765"/>
    <w:rsid w:val="00AF344F"/>
    <w:rsid w:val="00AF5E7C"/>
    <w:rsid w:val="00AF6E88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2347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97DB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F03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450"/>
    <w:rsid w:val="00C37FF2"/>
    <w:rsid w:val="00C401FE"/>
    <w:rsid w:val="00C40384"/>
    <w:rsid w:val="00C41134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7B4"/>
    <w:rsid w:val="00C75AF3"/>
    <w:rsid w:val="00C75B57"/>
    <w:rsid w:val="00C77451"/>
    <w:rsid w:val="00C806CD"/>
    <w:rsid w:val="00C80A19"/>
    <w:rsid w:val="00C80FBC"/>
    <w:rsid w:val="00C81363"/>
    <w:rsid w:val="00C8348B"/>
    <w:rsid w:val="00C84497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C6CF1"/>
    <w:rsid w:val="00CD032A"/>
    <w:rsid w:val="00CD0DCD"/>
    <w:rsid w:val="00CD1031"/>
    <w:rsid w:val="00CD1842"/>
    <w:rsid w:val="00CD1E3A"/>
    <w:rsid w:val="00CD405D"/>
    <w:rsid w:val="00CD5091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EFF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27E90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777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A7D25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C7247"/>
    <w:rsid w:val="00DD02BB"/>
    <w:rsid w:val="00DD06E2"/>
    <w:rsid w:val="00DD0F9B"/>
    <w:rsid w:val="00DD11CF"/>
    <w:rsid w:val="00DD13B6"/>
    <w:rsid w:val="00DD165D"/>
    <w:rsid w:val="00DD3F69"/>
    <w:rsid w:val="00DD50FB"/>
    <w:rsid w:val="00DD7602"/>
    <w:rsid w:val="00DE1B87"/>
    <w:rsid w:val="00DE45B0"/>
    <w:rsid w:val="00DE5A4E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CC8"/>
    <w:rsid w:val="00E25E3C"/>
    <w:rsid w:val="00E314B1"/>
    <w:rsid w:val="00E32762"/>
    <w:rsid w:val="00E33373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2323"/>
    <w:rsid w:val="00E7595F"/>
    <w:rsid w:val="00E75E93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0C50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2CA1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2591A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0564"/>
    <w:rsid w:val="00F51B87"/>
    <w:rsid w:val="00F529C9"/>
    <w:rsid w:val="00F55233"/>
    <w:rsid w:val="00F55DE3"/>
    <w:rsid w:val="00F57E6A"/>
    <w:rsid w:val="00F60EF4"/>
    <w:rsid w:val="00F62042"/>
    <w:rsid w:val="00F62133"/>
    <w:rsid w:val="00F623EE"/>
    <w:rsid w:val="00F63E33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2158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47F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C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C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C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C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47F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C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C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C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C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TROŠKOVI</izvorni_sadrzaj>
    <derivirana_varijabla naziv="DomainObject.Primjedba_1">TROŠKOVI</derivirana_varijabla>
  </DomainObject.Primjedba>
  <DomainObject.Oznaka>
    <izvorni_sadrzaj>St-852/2016-57</izvorni_sadrzaj>
    <derivirana_varijabla naziv="DomainObject.Oznaka_1">St-852/2016-57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St-852/2016-57</izvorni_sadrzaj>
    <derivirana_varijabla naziv="DomainObject.PoslovniBrojDokumenta_1">St-852/2016-57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</izvorni_sadrzaj>
    <derivirana_varijabla naziv="DomainObject.Predmet.SudioniciListNaziv_1">
      <item>JURAKO PARK d.o.o.</item>
      <item>FINA Regionalni centar Zagreb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</izvorni_sadrzaj>
    <derivirana_varijabla naziv="DomainObject.Predmet.SudioniciListNazivOIB_1">
      <item>, OIB 01510671407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651</properties:Words>
  <properties:Characters>3328</properties:Characters>
  <properties:Lines>77</properties:Lines>
  <properties:Paragraphs>30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4317</properties:CharactersWithSpaces>
  <properties:SharedDoc>false</properties:SharedDoc>
  <properties:HLinks>
    <vt:vector size="6" baseType="variant">
      <vt:variant>
        <vt:i4>1179773</vt:i4>
      </vt:variant>
      <vt:variant>
        <vt:i4>0</vt:i4>
      </vt:variant>
      <vt:variant>
        <vt:i4>0</vt:i4>
      </vt:variant>
      <vt:variant>
        <vt:i4>5</vt:i4>
      </vt:variant>
      <vt:variant>
        <vt:lpwstr>mailto:mirjana.zuzija@gmail.com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2018-03-01T15:14:00Z</dcterms:created>
  <dc:creator>radicn</dc:creator>
  <cp:lastModifiedBy>Tatjana Slaviček</cp:lastModifiedBy>
  <cp:lastPrinted>2018-03-05T09:41:00Z</cp:lastPrinted>
  <dcterms:modified xmlns:xsi="http://www.w3.org/2001/XMLSchema-instance" xsi:type="dcterms:W3CDTF">2018-03-05T10:42:00Z</dcterms:modified>
  <cp:revision>18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St-852/2016-57 / Odluka - Rješenje (JURAKO__254_TROŠKOVI.docx)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