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9b2f" w14:paraId="cf39b2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22E6F">
        <w:t>388</w:t>
      </w:r>
      <w:r w:rsidR="00501800">
        <w:t>/</w:t>
      </w:r>
      <w:r w:rsidR="0005177B">
        <w:t>16-</w:t>
      </w:r>
      <w:r w:rsidR="00A22E6F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A22E6F">
        <w:t>AGRO PAK d.o.o., Benkovac, Islam Grčki 216</w:t>
      </w:r>
      <w:r w:rsidR="00501800">
        <w:t>,</w:t>
      </w:r>
      <w:r w:rsidR="00773A37">
        <w:t xml:space="preserve"> OIB: </w:t>
      </w:r>
      <w:r w:rsidR="00A22E6F">
        <w:t>41199232176</w:t>
      </w:r>
      <w:r w:rsidR="006B338C">
        <w:t xml:space="preserve">, </w:t>
      </w:r>
      <w:r w:rsidR="0085252D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85252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A22E6F">
        <w:t>Mireli Božić iz Škabrnje, Hrvatskog Državnog Sabora 223</w:t>
      </w:r>
      <w:r w:rsidR="00B051DF">
        <w:t>,</w:t>
      </w:r>
      <w:r w:rsidR="0085252D">
        <w:t xml:space="preserve"> </w:t>
      </w:r>
      <w:r w:rsidR="00B051DF">
        <w:t>OIB:</w:t>
      </w:r>
      <w:r w:rsidR="00A22E6F">
        <w:t>55575861844</w:t>
      </w:r>
      <w:r>
        <w:t xml:space="preserve">  da radi davanja podataka potrebno za vođenje stečajnog postupka nad </w:t>
      </w:r>
      <w:r w:rsidR="00A22E6F">
        <w:t xml:space="preserve">AGRO PAK d.o.o., Benkovac, Islam Grčki 216 </w:t>
      </w:r>
      <w:r>
        <w:t xml:space="preserve">kao odgovorna osoba pristupi na ročište koje će se održati dana 31. kolovoza 2016. u </w:t>
      </w:r>
      <w:r w:rsidR="004C6260">
        <w:t>10,50</w:t>
      </w:r>
      <w:r>
        <w:t xml:space="preserve"> sati, kod Trgovačkog suda u Zadru, Dr. Franje Tuđmana 35, sudnica 26/I.</w:t>
      </w:r>
    </w:p>
    <w:p w:rsidRDefault="0085252D" w:rsidP="0085252D" w:rsidR="0085252D">
      <w:pPr>
        <w:pStyle w:val="Odlomakpopisa"/>
        <w:ind w:left="360"/>
        <w:jc w:val="both"/>
      </w:pPr>
    </w:p>
    <w:p w:rsidRDefault="00773A37" w:rsidP="0085252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A22E6F">
        <w:t>Mirela Božić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85252D" w:rsidR="00A22E6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22E6F">
        <w:t>388/16-4</w:t>
      </w:r>
      <w:r>
        <w:t xml:space="preserve"> od </w:t>
      </w:r>
      <w:r w:rsidR="00A22E6F">
        <w:t>21</w:t>
      </w:r>
      <w:r w:rsidR="00BE2A71">
        <w:t>.</w:t>
      </w:r>
      <w:r w:rsidR="00501800">
        <w:t xml:space="preserve"> ožujka</w:t>
      </w:r>
      <w:r>
        <w:t xml:space="preserve"> 2016. pokrenut je prethodni postupak radi utvrđivanja uvjeta za otvaranje stečajnog postupka nad stečajnim dužnikom </w:t>
      </w:r>
      <w:r w:rsidR="00A22E6F">
        <w:t>AGRO PAK d.o.o., Benkovac, Islam Grčki 216, OIB: 41199232176.</w:t>
      </w:r>
    </w:p>
    <w:p w:rsidRDefault="00773A37" w:rsidP="0085252D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A22E6F">
        <w:t>19</w:t>
      </w:r>
      <w:r w:rsidR="00BE2A71">
        <w:t>. travnja</w:t>
      </w:r>
      <w:r>
        <w:t xml:space="preserve"> 2016. u</w:t>
      </w:r>
      <w:r w:rsidRPr="00F60CD9">
        <w:t xml:space="preserve"> </w:t>
      </w:r>
      <w:r w:rsidR="00A22E6F">
        <w:t>10,35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85252D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BE2A71">
        <w:t>1</w:t>
      </w:r>
      <w:r w:rsidR="00A22E6F">
        <w:t>9</w:t>
      </w:r>
      <w:r w:rsidR="00BE2A71">
        <w:t>. travnja</w:t>
      </w:r>
      <w:r>
        <w:t xml:space="preserve"> 2016. u </w:t>
      </w:r>
      <w:r w:rsidR="00A22E6F">
        <w:t>10,40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85252D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A22E6F">
        <w:t>21. ožujka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85252D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A22E6F">
        <w:t>27. svibnja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85252D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85252D" w:rsidR="00D54D90">
      <w:pPr>
        <w:ind w:left="360"/>
        <w:jc w:val="both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52D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A22E6F" w:rsidP="000302FB" w:rsidR="00773A37">
      <w:pPr>
        <w:numPr>
          <w:ilvl w:val="0"/>
          <w:numId w:val="1"/>
        </w:numPr>
        <w:jc w:val="both"/>
      </w:pPr>
      <w:r>
        <w:t>Mirela Božić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F4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A22E6F">
          <w:t>388/16-15</w:t>
        </w:r>
      </w:p>
      <w:p w:rsidRDefault="00387F45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332587"/>
    <w:rsid w:val="00387F45"/>
    <w:rsid w:val="00391689"/>
    <w:rsid w:val="003A47CB"/>
    <w:rsid w:val="003D4686"/>
    <w:rsid w:val="00433873"/>
    <w:rsid w:val="004A3683"/>
    <w:rsid w:val="004C6260"/>
    <w:rsid w:val="00501800"/>
    <w:rsid w:val="00517489"/>
    <w:rsid w:val="0053370D"/>
    <w:rsid w:val="00561856"/>
    <w:rsid w:val="005D2D3D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5252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504E7"/>
    <w:rsid w:val="00E537B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44B12-C765-4572-8879-0E8DBCB3C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408</properties:Words>
  <properties:Characters>2058</properties:Characters>
  <properties:Lines>66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2016-07-13T11:46:00Z</dcterms:created>
  <dc:creator>Ardena Bajlo</dc:creator>
  <cp:lastModifiedBy>wsadmin</cp:lastModifiedBy>
  <cp:lastPrinted>2016-04-08T09:38:00Z</cp:lastPrinted>
  <dcterms:modified xmlns:xsi="http://www.w3.org/2001/XMLSchema-instance" xsi:type="dcterms:W3CDTF">2016-07-22T11:34:00Z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