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8b04" w14:paraId="2288b04" w:rsidRDefault="00EF193D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 xml:space="preserve">GOJANOVIĆ d.o.o., Zadar, </w:t>
      </w:r>
      <w:proofErr w:type="spellStart"/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>Otokara</w:t>
      </w:r>
      <w:proofErr w:type="spellEnd"/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>Keršovanija</w:t>
      </w:r>
      <w:proofErr w:type="spellEnd"/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 xml:space="preserve"> 7, OIB: 58616541470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193D" w:rsidP="00EF193D" w:rsidR="00EF193D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EF193D" w:rsidP="00EF193D" w:rsidR="00EF193D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EF193D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BD4439">
      <w:rPr>
        <w:rFonts w:eastAsia="Times New Roman" w:hAnsi="Times New Roman" w:ascii="Times New Roman"/>
        <w:sz w:val="24"/>
        <w:szCs w:val="24"/>
        <w:lang w:eastAsia="hr-HR"/>
      </w:rPr>
      <w:t>857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/201</w:t>
    </w:r>
    <w:r w:rsidR="00BD4439">
      <w:rPr>
        <w:rFonts w:eastAsia="Times New Roman" w:hAnsi="Times New Roman" w:ascii="Times New Roman"/>
        <w:sz w:val="24"/>
        <w:szCs w:val="24"/>
        <w:lang w:eastAsia="hr-HR"/>
      </w:rPr>
      <w:t>6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1</w:t>
    </w:r>
    <w:r w:rsidR="00BD4439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EF193D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3D673F"/>
    <w:rsid w:val="004901DF"/>
    <w:rsid w:val="004B3905"/>
    <w:rsid w:val="004D2225"/>
    <w:rsid w:val="0052527F"/>
    <w:rsid w:val="005A7C34"/>
    <w:rsid w:val="005D631A"/>
    <w:rsid w:val="0078096A"/>
    <w:rsid w:val="0079293D"/>
    <w:rsid w:val="007E7556"/>
    <w:rsid w:val="008222BA"/>
    <w:rsid w:val="00826A99"/>
    <w:rsid w:val="00836FCC"/>
    <w:rsid w:val="008D48A1"/>
    <w:rsid w:val="008E4A83"/>
    <w:rsid w:val="00955BA4"/>
    <w:rsid w:val="009863C1"/>
    <w:rsid w:val="009E1014"/>
    <w:rsid w:val="00A13D4B"/>
    <w:rsid w:val="00A26936"/>
    <w:rsid w:val="00A35FF5"/>
    <w:rsid w:val="00A57BE4"/>
    <w:rsid w:val="00A86265"/>
    <w:rsid w:val="00AB387D"/>
    <w:rsid w:val="00B11294"/>
    <w:rsid w:val="00BC5760"/>
    <w:rsid w:val="00BD4439"/>
    <w:rsid w:val="00BE4EBD"/>
    <w:rsid w:val="00C52364"/>
    <w:rsid w:val="00C550AB"/>
    <w:rsid w:val="00C81805"/>
    <w:rsid w:val="00CB0B72"/>
    <w:rsid w:val="00CB4C49"/>
    <w:rsid w:val="00D51416"/>
    <w:rsid w:val="00D85117"/>
    <w:rsid w:val="00E253A8"/>
    <w:rsid w:val="00E3741B"/>
    <w:rsid w:val="00E80148"/>
    <w:rsid w:val="00EF193D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193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19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19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9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193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19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19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58616541470</item>
      <item>, OIB 85821130368</item>
      <item>, OIB 48867520117</item>
      <item>, OIB 17497208343</item>
    </izvorni_sadrzaj>
    <derivirana_varijabla naziv="DomainObject.Predmet.SudioniciListNazivOIB_1">
      <item>, OIB 58616541470</item>
      <item>, OIB 85821130368</item>
      <item>, OIB 48867520117</item>
      <item>, OIB 17497208343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939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2018-02-23T10:42:00Z</dcterms:created>
  <dc:creator>Tina Grgas</dc:creator>
  <cp:lastModifiedBy>Martina Kalmeta</cp:lastModifiedBy>
  <cp:lastPrinted>2018-02-23T10:40:00Z</cp:lastPrinted>
  <dcterms:modified xmlns:xsi="http://www.w3.org/2001/XMLSchema-instance" xsi:type="dcterms:W3CDTF">2018-02-23T10:51:00Z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(St-857-16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