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2527" w14:paraId="2402527" w:rsidRDefault="00227A02" w:rsidP="001940FB" w:rsidR="00227A02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227A02" w:rsidR="001065A0" w:rsidRPr="00227A02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EC151A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227A02" w:rsidP="00AA6BCF" w:rsidR="00227A02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227A02" w:rsidR="00227A02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227A02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227A02" w:rsidP="00227A02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227A02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227A02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C9119D">
        <w:rPr>
          <w:rFonts w:cs="Calibri" w:eastAsia="Arial Unicode MS" w:hAnsi="Calibri" w:ascii="Calibri"/>
          <w:kern w:val="1"/>
          <w:lang w:eastAsia="ar-SA" w:val="hr-HR"/>
        </w:rPr>
        <w:t>IVANKA DRUŠKOVIĆ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227A02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C9119D" w:rsidRPr="00C9119D">
        <w:rPr>
          <w:rFonts w:cs="Calibri" w:hAnsi="Calibri" w:ascii="Calibri"/>
        </w:rPr>
        <w:t>273.270,29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C9119D" w:rsidRPr="00C9119D">
        <w:rPr>
          <w:rFonts w:cs="Calibri" w:hAnsi="Calibri" w:ascii="Calibri"/>
        </w:rPr>
        <w:t>258.243,01 kn</w:t>
      </w:r>
      <w:r w:rsidR="00227A02">
        <w:rPr>
          <w:rFonts w:cs="Calibri" w:hAnsi="Calibri" w:ascii="Calibri"/>
        </w:rPr>
        <w:t>,</w:t>
      </w:r>
      <w:r w:rsidR="00C9119D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C9119D" w:rsidRPr="00C9119D">
        <w:rPr>
          <w:rFonts w:cs="Calibri" w:hAnsi="Calibri" w:ascii="Calibri"/>
        </w:rPr>
        <w:t>15.027,28 kn</w:t>
      </w:r>
      <w:r w:rsidR="00C9119D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227A02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B54464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227A02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227A02" w:rsidRPr="00227A02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227A02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227A02" w:rsidP="001D182A" w:rsidR="00227A0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227A02" w:rsidP="001D182A" w:rsidR="00227A0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9119D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9119D">
              <w:rPr>
                <w:rFonts w:cs="Calibri" w:hAnsi="Calibri" w:ascii="Calibri"/>
              </w:rPr>
              <w:t>IVANKA DRUŠKOVIĆ</w:t>
            </w:r>
            <w:r w:rsidR="000A4152">
              <w:rPr>
                <w:rFonts w:cs="Calibri" w:hAnsi="Calibri" w:ascii="Calibri"/>
              </w:rPr>
              <w:t xml:space="preserve">, </w:t>
            </w:r>
            <w:r w:rsidRPr="00C9119D">
              <w:rPr>
                <w:rFonts w:cs="Calibri" w:hAnsi="Calibri" w:ascii="Calibri"/>
              </w:rPr>
              <w:t>Šibenska 57, 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C9119D">
              <w:rPr>
                <w:rFonts w:cs="Calibri" w:hAnsi="Calibri" w:ascii="Calibri"/>
              </w:rPr>
              <w:t>45453990573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9119D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C9119D">
              <w:rPr>
                <w:rFonts w:cs="Calibri" w:hAnsi="Calibri" w:ascii="Calibri"/>
              </w:rPr>
              <w:t>Ugovori o štednom depozitu broj 81-70-00024-9,  broj 81-70-70109-1, broj 81-70-80013-7,knjigovodstvena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9119D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9119D">
              <w:rPr>
                <w:rFonts w:cs="Calibri" w:hAnsi="Calibri" w:ascii="Calibri"/>
              </w:rPr>
              <w:t>273.270,29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9119D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9119D">
              <w:rPr>
                <w:rFonts w:cs="Calibri" w:hAnsi="Calibri" w:ascii="Calibri"/>
              </w:rPr>
              <w:t>258.243,01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9119D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9119D">
              <w:rPr>
                <w:rFonts w:cs="Calibri" w:hAnsi="Calibri" w:ascii="Calibri"/>
              </w:rPr>
              <w:t>15.027,28 kn</w:t>
            </w:r>
          </w:p>
        </w:tc>
      </w:tr>
    </w:tbl>
    <w:p w:rsidRDefault="002071E4" w:rsidP="002071E4" w:rsidR="002071E4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2071E4" w:rsidP="002071E4" w:rsidR="002071E4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25022" w:rsidP="002071E4" w:rsidR="002071E4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71E4" w:rsidP="002071E4" w:rsidR="002071E4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2071E4" w:rsidP="002071E4" w:rsidR="002071E4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2071E4" w:rsidP="002071E4" w:rsidR="002071E4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2071E4" w:rsidP="002071E4" w:rsidR="002071E4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2071E4" w:rsidP="002071E4" w:rsidR="002071E4" w:rsidRPr="00B706F7">
      <w:pPr>
        <w:spacing w:after="0"/>
        <w:rPr>
          <w:rFonts w:eastAsia="Calibri" w:hAnsi="Calibri" w:ascii="Calibri"/>
          <w:lang w:val="hr-HR"/>
        </w:rPr>
      </w:pPr>
    </w:p>
    <w:p w:rsidRDefault="00227A02" w:rsidP="00BB396C" w:rsidR="00227A02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86" w:rsidR="00D52686">
      <w:pPr>
        <w:spacing w:after="0"/>
      </w:pPr>
      <w:r>
        <w:separator/>
      </w:r>
    </w:p>
  </w:endnote>
  <w:endnote w:id="0" w:type="continuationSeparator">
    <w:p w:rsidRDefault="00D52686" w:rsidR="00D5268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1F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86" w:rsidR="00D52686">
      <w:pPr>
        <w:spacing w:after="0"/>
      </w:pPr>
      <w:r>
        <w:separator/>
      </w:r>
    </w:p>
  </w:footnote>
  <w:footnote w:id="0" w:type="continuationSeparator">
    <w:p w:rsidRDefault="00D52686" w:rsidR="00D5268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1FFD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022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196B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2B08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071E4"/>
    <w:rsid w:val="00213747"/>
    <w:rsid w:val="002173DB"/>
    <w:rsid w:val="00221E16"/>
    <w:rsid w:val="002228CC"/>
    <w:rsid w:val="00226C5D"/>
    <w:rsid w:val="00227A02"/>
    <w:rsid w:val="002303FA"/>
    <w:rsid w:val="00231E41"/>
    <w:rsid w:val="0023293A"/>
    <w:rsid w:val="00235B5D"/>
    <w:rsid w:val="00236135"/>
    <w:rsid w:val="002361A8"/>
    <w:rsid w:val="00240F9F"/>
    <w:rsid w:val="002420F3"/>
    <w:rsid w:val="0024377E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76007"/>
    <w:rsid w:val="00481D22"/>
    <w:rsid w:val="0048690C"/>
    <w:rsid w:val="00492DFC"/>
    <w:rsid w:val="00497107"/>
    <w:rsid w:val="004A333A"/>
    <w:rsid w:val="004A6C7A"/>
    <w:rsid w:val="004A7A5F"/>
    <w:rsid w:val="004B0A38"/>
    <w:rsid w:val="004B1E32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64E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4464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6C41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52A2F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19D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2686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1FFD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C151A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E61F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FFD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FFD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FFD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FFD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E61F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FFD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FFD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FFD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FFD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C70CEF-4E40-48B8-B889-58DB068986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259</properties:Words>
  <properties:Characters>1476</properties:Characters>
  <properties:Lines>77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2018-08-23T10:38:00Z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2018-08-23T11:30:00Z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St-651/2017-166 / Podnesak - Podnesak (-166.docx)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