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ddb6" w14:paraId="ed0ddb6" w:rsidRDefault="002520D6" w:rsidP="008F7878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14672C">
        <w:t>1673/17-</w:t>
      </w:r>
      <w:r w:rsidR="008F7878">
        <w:t>12</w:t>
      </w: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CE138D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14672C" w:rsidRPr="00EA20B6">
        <w:rPr>
          <w:lang w:val="pt-BR"/>
        </w:rPr>
        <w:t xml:space="preserve">SKY j.d.o.o., Donja Lomnica, Nova cesta 48, OIB </w:t>
      </w:r>
      <w:r w:rsidR="0014672C" w:rsidRPr="008F7878">
        <w:rPr>
          <w:lang w:val="pt-BR"/>
        </w:rPr>
        <w:t>10935319421</w:t>
      </w:r>
      <w:r w:rsidR="002D60CE" w:rsidRPr="008F7878">
        <w:rPr>
          <w:lang w:val="pt-BR"/>
        </w:rPr>
        <w:t>,</w:t>
      </w:r>
      <w:r w:rsidR="000B22E7" w:rsidRPr="008F7878">
        <w:rPr>
          <w:lang w:val="pt-BR"/>
        </w:rPr>
        <w:t xml:space="preserve"> </w:t>
      </w:r>
      <w:r w:rsidR="008F7878" w:rsidRPr="008F7878">
        <w:rPr>
          <w:lang w:val="pt-BR"/>
        </w:rPr>
        <w:t>17</w:t>
      </w:r>
      <w:r w:rsidR="00575489" w:rsidRPr="008F7878">
        <w:rPr>
          <w:lang w:val="pt-BR"/>
        </w:rPr>
        <w:t xml:space="preserve">. </w:t>
      </w:r>
      <w:r w:rsidR="00CE138D" w:rsidRPr="008F7878">
        <w:rPr>
          <w:lang w:val="pt-BR"/>
        </w:rPr>
        <w:t>srpnja</w:t>
      </w:r>
      <w:r w:rsidRPr="00CE138D">
        <w:rPr>
          <w:color w:val="FF0000"/>
          <w:lang w:val="pt-BR"/>
        </w:rPr>
        <w:t xml:space="preserve"> </w:t>
      </w:r>
      <w:r w:rsidRPr="00CE138D">
        <w:rPr>
          <w:lang w:val="pt-BR"/>
        </w:rPr>
        <w:t>201</w:t>
      </w:r>
      <w:r w:rsidR="009E7BA7" w:rsidRPr="00CE138D">
        <w:rPr>
          <w:lang w:val="pt-BR"/>
        </w:rPr>
        <w:t>8</w:t>
      </w:r>
      <w:r w:rsidR="000B22E7" w:rsidRPr="00CE138D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14672C" w:rsidRPr="00EA20B6">
        <w:rPr>
          <w:lang w:val="pt-BR"/>
        </w:rPr>
        <w:t>SKY j.d.o.o., Donja Lomnica, Nova cesta 48, OIB 10935319421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4672C">
        <w:t>1673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14672C" w:rsidRPr="00EA20B6">
        <w:rPr>
          <w:lang w:val="pt-BR"/>
        </w:rPr>
        <w:t>SKY j.d.o.o., Donja Lomnica, Nova cesta 48, OIB 10935319421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4672C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357A66">
        <w:t xml:space="preserve">dan 31. svibnja 2017. u Očevidniku redoslijeda osnova za plaćanje ima evidentirane neizvršene osnove za plaćanje u neprekinutom razdoblju od 120 dana, u ukupnom iznosu od 7.246,01 kn, kao i da dužnik ima 1 zaposlenih. </w:t>
      </w:r>
      <w:r w:rsidRPr="00357A66">
        <w:rPr>
          <w:lang w:val="en-GB"/>
        </w:rPr>
        <w:t>S obzirom na to da</w:t>
      </w:r>
      <w:r w:rsidRPr="00CA1A6F">
        <w:rPr>
          <w:lang w:val="en-GB"/>
        </w:rPr>
        <w:t xml:space="preserve"> predlagatelj vodi Očevidnik redoslijeda osnova za plaćanje, sud je prihvatio  predlagateljeve tvrdnje o neprekinutom razdoblju evidentiranih neizvršenih osnova za plaćanje koji su zavedeni u Očevidniku  redoslijeda osnova za plaćanje. </w:t>
      </w:r>
      <w:r w:rsidR="001C15BA" w:rsidRPr="00CA1A6F">
        <w:rPr>
          <w:lang w:val="en-GB"/>
        </w:rPr>
        <w:t xml:space="preserve">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 w:rsidR="0014672C">
        <w:t>28</w:t>
      </w:r>
      <w:r>
        <w:t>. svibnja 2018</w:t>
      </w:r>
      <w:r w:rsidRPr="0065182A">
        <w:t xml:space="preserve">., kojim je pozvan na ročište od </w:t>
      </w:r>
      <w:r>
        <w:t>5.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C15BA">
        <w:t>20</w:t>
      </w:r>
      <w:r>
        <w:t xml:space="preserve">. </w:t>
      </w:r>
      <w:r w:rsidR="001C15BA">
        <w:t>srpnja</w:t>
      </w:r>
      <w:r w:rsidRPr="00AC7999">
        <w:t xml:space="preserve"> 2017. (list </w:t>
      </w:r>
      <w:r w:rsidR="0014672C">
        <w:t>5</w:t>
      </w:r>
      <w:r w:rsidRPr="00AC7999">
        <w:t xml:space="preserve"> spisa) utvrdio da dužnik nije vlasnik nekretnina.</w:t>
      </w:r>
    </w:p>
    <w:p w:rsidRDefault="00CE138D" w:rsidP="00CE138D" w:rsidR="00CE138D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="0014672C">
        <w:t>9. svibnja 2018. (list 11</w:t>
      </w:r>
      <w:r w:rsidRPr="00D35FD1">
        <w:t xml:space="preserve"> spisa)</w:t>
      </w:r>
      <w:r w:rsidRPr="0018121A">
        <w:t xml:space="preserve"> </w:t>
      </w:r>
      <w:r>
        <w:t xml:space="preserve">iz kojeg proizlazi </w:t>
      </w:r>
      <w:r w:rsidR="00E70332">
        <w:t>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14672C" w:rsidP="00CE138D" w:rsidR="0014672C">
      <w:pPr>
        <w:ind w:firstLine="708"/>
        <w:jc w:val="both"/>
      </w:pPr>
      <w:r>
        <w:t>S</w:t>
      </w:r>
      <w:r w:rsidRPr="00562A50">
        <w:t>pisu prileži podnesak Raiffeisenbank Austria d</w:t>
      </w:r>
      <w:r>
        <w:t>.d. od 14. lipnja 2018. (list 16</w:t>
      </w:r>
      <w:r w:rsidRPr="00562A50">
        <w:t xml:space="preserve"> spisa) kojim dostavlja Izvješće o solventnosti (BON-2) za rač</w:t>
      </w:r>
      <w:r w:rsidR="00E70332">
        <w:t>un dužnika HR3124</w:t>
      </w:r>
      <w:r>
        <w:t xml:space="preserve">440081106653585 (list </w:t>
      </w:r>
      <w:r w:rsidRPr="00562A50">
        <w:t>1</w:t>
      </w:r>
      <w:r>
        <w:t>7</w:t>
      </w:r>
      <w:r w:rsidRPr="00562A50">
        <w:t xml:space="preserve"> spisa) iz kojeg proizlazi da je dužnik na dan 11. lipnja 201</w:t>
      </w:r>
      <w:r>
        <w:t>8. bio u neprekidnoj blokadi 495</w:t>
      </w:r>
      <w:r w:rsidRPr="00562A50">
        <w:t xml:space="preserve"> dan</w:t>
      </w:r>
      <w:r>
        <w:t>a u ukupnom iznosu od 30.523,67</w:t>
      </w:r>
      <w:r w:rsidRPr="00562A50">
        <w:t xml:space="preserve"> kn.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6061B">
        <w:t xml:space="preserve"> od 4</w:t>
      </w:r>
      <w:r w:rsidR="009E7BA7">
        <w:t xml:space="preserve">. </w:t>
      </w:r>
      <w:r w:rsidR="00C6061B">
        <w:t>svibnja</w:t>
      </w:r>
      <w:r w:rsidR="009E7BA7">
        <w:t xml:space="preserve"> 201</w:t>
      </w:r>
      <w:r w:rsidR="0014672C">
        <w:t>8. (list 9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14672C">
        <w:t xml:space="preserve"> 3</w:t>
      </w:r>
      <w:r w:rsidR="001C15BA">
        <w:t xml:space="preserve">. </w:t>
      </w:r>
      <w:r w:rsidR="0014672C">
        <w:t>svibnja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14672C">
        <w:t xml:space="preserve"> u neprekinutom razdoblju od 456</w:t>
      </w:r>
      <w:r w:rsidR="009E7BA7">
        <w:t xml:space="preserve"> dan</w:t>
      </w:r>
      <w:r w:rsidR="0014672C">
        <w:t>a u ukupnom iznosu od 30.358,44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2F0A14">
      <w:pPr>
        <w:jc w:val="center"/>
        <w:rPr>
          <w:color w:val="FF0000"/>
        </w:rPr>
      </w:pPr>
      <w:r w:rsidRPr="00B9015B">
        <w:t xml:space="preserve">U </w:t>
      </w:r>
      <w:r w:rsidR="00065B42" w:rsidRPr="008F7878">
        <w:t>Zagreb</w:t>
      </w:r>
      <w:r w:rsidR="009B3D51" w:rsidRPr="008F7878">
        <w:t>u</w:t>
      </w:r>
      <w:r w:rsidR="000E57F1" w:rsidRPr="008F7878">
        <w:t>,</w:t>
      </w:r>
      <w:r w:rsidR="009B3D51" w:rsidRPr="008F7878">
        <w:t xml:space="preserve"> </w:t>
      </w:r>
      <w:r w:rsidR="008F7878" w:rsidRPr="008F7878">
        <w:t>17</w:t>
      </w:r>
      <w:r w:rsidR="00575489" w:rsidRPr="008F7878">
        <w:t xml:space="preserve">. </w:t>
      </w:r>
      <w:r w:rsidR="00CE138D" w:rsidRPr="008F7878">
        <w:t>srpnja</w:t>
      </w:r>
      <w:r w:rsidR="002C3072" w:rsidRPr="008F7878">
        <w:t xml:space="preserve"> 201</w:t>
      </w:r>
      <w:r w:rsidR="002F0A14" w:rsidRPr="008F7878">
        <w:t>8</w:t>
      </w:r>
      <w:r w:rsidR="00065B42" w:rsidRPr="00D34D66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8A57EE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A57EE" w:rsidP="007B64C7" w:rsidR="008A57EE">
      <w:pPr>
        <w:ind w:firstLine="708" w:left="3540"/>
        <w:jc w:val="right"/>
      </w:pPr>
    </w:p>
    <w:p w:rsidRDefault="008A57EE" w:rsidP="007B64C7" w:rsidR="008A57EE">
      <w:pPr>
        <w:ind w:firstLine="708" w:left="3540"/>
        <w:jc w:val="right"/>
      </w:pPr>
      <w:r>
        <w:lastRenderedPageBreak/>
        <w:t>Za točnost otpravka-ovlašteni službenik:</w:t>
      </w:r>
    </w:p>
    <w:p w:rsidRDefault="008A57EE" w:rsidP="007B64C7" w:rsidR="008A57EE">
      <w:pPr>
        <w:ind w:firstLine="708" w:left="3540"/>
        <w:jc w:val="right"/>
      </w:pPr>
      <w:r>
        <w:t xml:space="preserve">                                       Valentina Gabud</w:t>
      </w:r>
    </w:p>
    <w:p w:rsidRDefault="008F7878" w:rsidP="00575489" w:rsidR="008F7878"/>
    <w:sectPr w:rsidSect="000E57F1" w:rsidR="008F787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8A57EE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14672C">
      <w:rPr>
        <w:sz w:val="24"/>
        <w:szCs w:val="24"/>
      </w:rPr>
      <w:t>1673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8F7878">
      <w:rPr>
        <w:sz w:val="24"/>
        <w:szCs w:val="24"/>
      </w:rPr>
      <w:t>12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4672C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A57EE"/>
    <w:rsid w:val="008B669A"/>
    <w:rsid w:val="008E437D"/>
    <w:rsid w:val="008F7878"/>
    <w:rsid w:val="00926841"/>
    <w:rsid w:val="00947BCF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E138D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0332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St-1673/2017</izvorni_sadrzaj>
    <derivirana_varijabla naziv="DomainObject.Predmet.OznakaBroj_1">St-1673/2017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SKY j.d.o.o. za usluge zastupanog po punomoćniku Nataša Trumbetaš</izvorni_sadrzaj>
    <derivirana_varijabla naziv="DomainObject.Predmet.ProtustrankaFormated_1">  SKY j.d.o.o. za usluge zastupanog po punomoćniku Nataša Trumbetaš</derivirana_varijabla>
  </DomainObject.Predmet.ProtustrankaFormated>
  <DomainObject.Predmet.ProtustrankaFormatedOIB>
    <izvorni_sadrzaj>  SKY j.d.o.o. za usluge, OIB 10935319421 zastupanog po punomoćniku Nataša Trumbetaš</izvorni_sadrzaj>
    <derivirana_varijabla naziv="DomainObject.Predmet.ProtustrankaFormatedOIB_1">  SKY j.d.o.o. za usluge, OIB 10935319421 zastupanog po punomoćniku Nataša Trumbetaš</derivirana_varijabla>
  </DomainObject.Predmet.ProtustrankaFormatedOIB>
  <DomainObject.Predmet.ProtustrankaFormatedWithAdress>
    <izvorni_sadrzaj> SKY j.d.o.o. za usluge, Nova cesta 48, 10412 Donja Lomnica zastupanog po punomoćniku Nataša Trumbetaš</izvorni_sadrzaj>
    <derivirana_varijabla naziv="DomainObject.Predmet.ProtustrankaFormatedWithAdress_1"> SKY j.d.o.o. za usluge, Nova cesta 48, 10412 Donja Lomnica zastupanog po punomoćniku Nataša Trumbetaš</derivirana_varijabla>
  </DomainObject.Predmet.ProtustrankaFormatedWithAdress>
  <DomainObject.Predmet.ProtustrankaFormatedWithAdressOIB>
    <izvorni_sadrzaj> SKY j.d.o.o. za usluge, OIB 10935319421, Nova cesta 48, 10412 Donja Lomnica zastupanog po punomoćniku Nataša Trumbetaš</izvorni_sadrzaj>
    <derivirana_varijabla naziv="DomainObject.Predmet.ProtustrankaFormatedWithAdressOIB_1"> SKY j.d.o.o. za usluge, OIB 10935319421, Nova cesta 48, 10412 Donja Lomnica zastupanog po punomoćniku Nataša Trumbetaš</derivirana_varijabla>
  </DomainObject.Predmet.ProtustrankaFormatedWithAdressOIB>
  <DomainObject.Predmet.ProtustrankaWithAdress>
    <izvorni_sadrzaj>SKY j.d.o.o. za usluge Nova cesta 48, 10412 Donja Lomnica</izvorni_sadrzaj>
    <derivirana_varijabla naziv="DomainObject.Predmet.ProtustrankaWithAdress_1">SKY j.d.o.o. za usluge Nova cesta 48, 10412 Donja Lomnica</derivirana_varijabla>
  </DomainObject.Predmet.ProtustrankaWithAdress>
  <DomainObject.Predmet.ProtustrankaWithAdressOIB>
    <izvorni_sadrzaj>SKY j.d.o.o. za usluge, OIB 10935319421, Nova cesta 48, 10412 Donja Lomnica</izvorni_sadrzaj>
    <derivirana_varijabla naziv="DomainObject.Predmet.ProtustrankaWithAdressOIB_1">SKY j.d.o.o. za usluge, OIB 10935319421, Nova cesta 48, 10412 Donja Lomnica</derivirana_varijabla>
  </DomainObject.Predmet.ProtustrankaWithAdressOIB>
  <DomainObject.Predmet.ProtustrankaNazivFormated>
    <izvorni_sadrzaj>SKY j.d.o.o. za usluge</izvorni_sadrzaj>
    <derivirana_varijabla naziv="DomainObject.Predmet.ProtustrankaNazivFormated_1">SKY j.d.o.o. za usluge</derivirana_varijabla>
  </DomainObject.Predmet.ProtustrankaNazivFormated>
  <DomainObject.Predmet.ProtustrankaNazivFormatedOIB>
    <izvorni_sadrzaj>SKY j.d.o.o. za usluge, OIB 10935319421</izvorni_sadrzaj>
    <derivirana_varijabla naziv="DomainObject.Predmet.ProtustrankaNazivFormatedOIB_1">SKY j.d.o.o. za usluge, OIB 10935319421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SKY j.d.o.o. za usluge zastupanog po punomoćniku Nataša Trumbetaš</item>
    </izvorni_sadrzaj>
    <derivirana_varijabla naziv="DomainObject.Predmet.ProtuStrankaListFormated_1">
      <item>SKY j.d.o.o. za usluge zastupanog po punomoćniku Nataša Trumbetaš</item>
    </derivirana_varijabla>
  </DomainObject.Predmet.ProtuStrankaListFormated>
  <DomainObject.Predmet.ProtuStrankaListFormatedOIB>
    <izvorni_sadrzaj>
      <item>SKY j.d.o.o. za usluge, OIB 10935319421 zastupanog po punomoćniku Nataša Trumbetaš</item>
    </izvorni_sadrzaj>
    <derivirana_varijabla naziv="DomainObject.Predmet.ProtuStrankaListFormatedOIB_1">
      <item>SKY j.d.o.o. za usluge, OIB 10935319421 zastupanog po punomoćniku Nataša Trumbetaš</item>
    </derivirana_varijabla>
  </DomainObject.Predmet.ProtuStrankaListFormatedOIB>
  <DomainObject.Predmet.ProtuStrankaListFormatedWithAdress>
    <izvorni_sadrzaj>
      <item>SKY j.d.o.o. za usluge, Nova cesta 48, 10412 Donja Lomnica zastupanog po punomoćniku Nataša Trumbetaš</item>
    </izvorni_sadrzaj>
    <derivirana_varijabla naziv="DomainObject.Predmet.ProtuStrankaListFormatedWithAdress_1">
      <item>SKY j.d.o.o. za usluge, Nova cesta 48, 10412 Donja Lomnica zastupanog po punomoćniku Nataša Trumbetaš</item>
    </derivirana_varijabla>
  </DomainObject.Predmet.ProtuStrankaListFormatedWithAdress>
  <DomainObject.Predmet.ProtuStrankaListFormatedWithAdressOIB>
    <izvorni_sadrzaj>
      <item>SKY j.d.o.o. za usluge, OIB 10935319421, Nova cesta 48, 10412 Donja Lomnica zastupanog po punomoćniku Nataša Trumbetaš</item>
    </izvorni_sadrzaj>
    <derivirana_varijabla naziv="DomainObject.Predmet.ProtuStrankaListFormatedWithAdressOIB_1">
      <item>SKY j.d.o.o. za usluge, OIB 10935319421, Nova cesta 48, 10412 Donja Lomnica zastupanog po punomoćniku Nataša Trumbetaš</item>
    </derivirana_varijabla>
  </DomainObject.Predmet.ProtuStrankaListFormatedWithAdressOIB>
  <DomainObject.Predmet.ProtuStrankaListNazivFormated>
    <izvorni_sadrzaj>
      <item>SKY j.d.o.o. za usluge</item>
    </izvorni_sadrzaj>
    <derivirana_varijabla naziv="DomainObject.Predmet.ProtuStrankaListNazivFormated_1">
      <item>SKY j.d.o.o. za usluge</item>
    </derivirana_varijabla>
  </DomainObject.Predmet.ProtuStrankaListNazivFormated>
  <DomainObject.Predmet.ProtuStrankaListNazivFormatedOIB>
    <izvorni_sadrzaj>
      <item>SKY j.d.o.o. za usluge, OIB 10935319421</item>
    </izvorni_sadrzaj>
    <derivirana_varijabla naziv="DomainObject.Predmet.ProtuStrankaListNazivFormatedOIB_1">
      <item>SKY j.d.o.o. za usluge, OIB 10935319421</item>
    </derivirana_varijabla>
  </DomainObject.Predmet.ProtuStrankaListNazivFormatedOIB>
  <DomainObject.Predmet.OstaliListFormated>
    <izvorni_sadrzaj>
      <item>Nataša Trumbetaš punomoćnica sudionika u postupku SKY j.d.o.o. za usluge</item>
    </izvorni_sadrzaj>
    <derivirana_varijabla naziv="DomainObject.Predmet.OstaliListFormated_1">
      <item>Nataša Trumbetaš punomoćnica sudionika u postupku SKY j.d.o.o. za usluge</item>
    </derivirana_varijabla>
  </DomainObject.Predmet.OstaliListFormated>
  <DomainObject.Predmet.OstaliListFormatedOIB>
    <izvorni_sadrzaj>
      <item>Nataša Trumbetaš, OIB 13336648068 punomoćnica sudionika u postupku SKY j.d.o.o. za usluge</item>
    </izvorni_sadrzaj>
    <derivirana_varijabla naziv="DomainObject.Predmet.OstaliListFormatedOIB_1">
      <item>Nataša Trumbetaš, OIB 13336648068 punomoćnica sudionika u postupku SKY j.d.o.o. za usluge</item>
    </derivirana_varijabla>
  </DomainObject.Predmet.OstaliListFormatedOIB>
  <DomainObject.Predmet.OstaliListFormatedWithAdress>
    <izvorni_sadrzaj>
      <item>Nataša Trumbetaš, Nova Cesta 48, 10412 Donja Lomnica punomoćnica sudionika u postupku SKY j.d.o.o. za usluge</item>
    </izvorni_sadrzaj>
    <derivirana_varijabla naziv="DomainObject.Predmet.OstaliListFormatedWithAdress_1">
      <item>Nataša Trumbetaš, Nova Cesta 48, 10412 Donja Lomnica punomoćnica sudionika u postupku SKY j.d.o.o. za usluge</item>
    </derivirana_varijabla>
  </DomainObject.Predmet.OstaliListFormatedWithAdress>
  <DomainObject.Predmet.OstaliListFormatedWithAdressOIB>
    <izvorni_sadrzaj>
      <item>Nataša Trumbetaš, OIB 13336648068, Nova Cesta 48, 10412 Donja Lomnica punomoćnica sudionika u postupku SKY j.d.o.o. za usluge</item>
    </izvorni_sadrzaj>
    <derivirana_varijabla naziv="DomainObject.Predmet.OstaliListFormatedWithAdressOIB_1">
      <item>Nataša Trumbetaš, OIB 13336648068, Nova Cesta 48, 10412 Donja Lomnica punomoćnica sudionika u postupku SKY j.d.o.o. za usluge</item>
    </derivirana_varijabla>
  </DomainObject.Predmet.OstaliListFormatedWithAdressOIB>
  <DomainObject.Predmet.OstaliListNazivFormated>
    <izvorni_sadrzaj>
      <item>Nataša Trumbetaš</item>
    </izvorni_sadrzaj>
    <derivirana_varijabla naziv="DomainObject.Predmet.OstaliListNazivFormated_1">
      <item>Nataša Trumbetaš</item>
    </derivirana_varijabla>
  </DomainObject.Predmet.OstaliListNazivFormated>
  <DomainObject.Predmet.OstaliListNazivFormatedOIB>
    <izvorni_sadrzaj>
      <item>Nataša Trumbetaš, OIB 13336648068</item>
    </izvorni_sadrzaj>
    <derivirana_varijabla naziv="DomainObject.Predmet.OstaliListNazivFormatedOIB_1">
      <item>Nataša Trumbetaš, OIB 13336648068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SKY j.d.o.o. za usluge</izvorni_sadrzaj>
    <derivirana_varijabla naziv="DomainObject.Predmet.ProtustrankaIDrugi_1">SKY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SKY j.d.o.o. za usluge, OIB 10935319421, Nova cesta 48, 10412 Donja Lomnica</izvorni_sadrzaj>
    <derivirana_varijabla naziv="DomainObject.Predmet.ProtustrankaIDrugiAdressOIB_1">SKY j.d.o.o. za usluge, OIB 10935319421, Nova cesta 48,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SKY j.d.o.o. za usluge</item>
      <item>Nataša Trumbetaš</item>
    </izvorni_sadrzaj>
    <derivirana_varijabla naziv="DomainObject.Predmet.SudioniciListNaziv_1">
      <item>FINA Regionalni centar Zagreb</item>
      <item>SKY j.d.o.o. za usluge</item>
      <item>Nataša Trumbetaš</item>
    </derivirana_varijabla>
  </DomainObject.Predmet.SudioniciListNaziv>
  <DomainObject.Predmet.SudioniciListAdressOIB>
    <izvorni_sadrzaj>
      <item>FINA Regionalni centar Zagreb, OIB 85821130368, Trg svibanjskih žrtava 1995. 1,10000 Zagreb</item>
      <item>SKY j.d.o.o. za usluge, OIB 10935319421, Nova cesta 48,10412 Donja Lomnica</item>
      <item>Nataša Trumbetaš, OIB 13336648068, Nova Cesta 48,10412 Donja Lomnica</item>
    </izvorni_sadrzaj>
    <derivirana_varijabla naziv="DomainObject.Predmet.SudioniciListAdressOIB_1">
      <item>FINA Regionalni centar Zagreb, OIB 85821130368, Trg svibanjskih žrtava 1995. 1,10000 Zagreb</item>
      <item>SKY j.d.o.o. za usluge, OIB 10935319421, Nova cesta 48,10412 Donja Lomnica</item>
      <item>Nataša Trumbetaš, OIB 13336648068, Nova Cesta 48,10412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10935319421</item>
      <item>, OIB 13336648068</item>
    </izvorni_sadrzaj>
    <derivirana_varijabla naziv="DomainObject.Predmet.SudioniciListNazivOIB_1">
      <item>, OIB 85821130368</item>
      <item>, OIB 10935319421</item>
      <item>, OIB 13336648068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9C016-4598-457C-B6FE-BD1588991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848</properties:Words>
  <properties:Characters>4656</properties:Characters>
  <properties:Lines>94</properties:Lines>
  <properties:Paragraphs>29</properties:Paragraphs>
  <properties:TotalTime>375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2018-07-17T12:25:00Z</cp:lastPrinted>
  <dcterms:modified xmlns:xsi="http://www.w3.org/2001/XMLSchema-instance" xsi:type="dcterms:W3CDTF">2018-07-17T12:25:00Z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