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787DED" w:rsidR="007D149F" w:rsidRPr="007D149F">
        <w:tc>
          <w:tcPr>
            <w:tcW w:type="dxa" w:w="2985"/>
            <w:shd w:fill="auto" w:color="auto" w:val="clear"/>
          </w:tcPr>
          <w:p w:rsidRDefault="007D149F" w:rsidP="007D149F" w:rsidR="007D149F" w:rsidRPr="007D149F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7D149F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D149F" w:rsidP="007D149F" w:rsidR="007D149F" w:rsidRPr="007D149F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7D149F">
              <w:rPr>
                <w:rFonts w:cs="Times New Roman" w:eastAsia="Times New Roman"/>
                <w:lang w:eastAsia="en-AU"/>
              </w:rPr>
              <w:t>Republika Hrvatska</w:t>
            </w:r>
          </w:p>
          <w:p w:rsidRDefault="007D149F" w:rsidP="007D149F" w:rsidR="007D149F" w:rsidRPr="007D149F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7D149F">
              <w:rPr>
                <w:rFonts w:cs="Times New Roman" w:eastAsia="Times New Roman"/>
                <w:lang w:eastAsia="en-AU"/>
              </w:rPr>
              <w:t>Trgovački sud u Varaždinu</w:t>
            </w:r>
          </w:p>
          <w:p w:rsidRDefault="007D149F" w:rsidP="007D149F" w:rsidR="007D149F" w:rsidRPr="007D149F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7D149F">
              <w:rPr>
                <w:rFonts w:cs="Times New Roman" w:eastAsia="Times New Roman"/>
                <w:lang w:eastAsia="en-AU"/>
              </w:rPr>
              <w:t>Varaždin, Braće Radić 2</w:t>
            </w:r>
          </w:p>
        </w:tc>
      </w:tr>
    </w:tbl>
    <w:p w14:textId="46dee59" w14:paraId="46dee59" w:rsidRDefault="007D149F" w:rsidP="007D149F" w:rsidR="007D149F" w:rsidRPr="007D149F">
      <w:pPr>
        <w:spacing w:after="0"/>
        <w:jc w:val="right"/>
        <w15:collapsed w:val="false"/>
        <w:rPr>
          <w:rFonts w:cs="Times New Roman"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787DED" w:rsidR="007D149F" w:rsidRPr="007D149F">
        <w:trPr>
          <w:jc w:val="right"/>
        </w:trPr>
        <w:tc>
          <w:tcPr>
            <w:tcW w:type="dxa" w:w="4320"/>
          </w:tcPr>
          <w:p w:rsidRDefault="00130F39" w:rsidP="007D149F" w:rsidR="007D149F" w:rsidRPr="007D149F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>
              <w:rPr>
                <w:rFonts w:cs="Times New Roman" w:eastAsia="Times New Roman"/>
                <w:lang w:eastAsia="hr-HR"/>
              </w:rPr>
              <w:t>Poslovni broj: 2 St-630/2016-37</w:t>
            </w:r>
          </w:p>
        </w:tc>
      </w:tr>
    </w:tbl>
    <w:p w:rsidRDefault="007D149F" w:rsidP="007D149F" w:rsidR="007D149F">
      <w:pPr>
        <w:spacing w:after="0"/>
        <w:jc w:val="right"/>
        <w:rPr>
          <w:rFonts w:cs="Times New Roman" w:eastAsia="Times New Roman"/>
          <w:lang w:eastAsia="en-AU"/>
        </w:rPr>
      </w:pPr>
    </w:p>
    <w:p w:rsidRDefault="009E3FE0" w:rsidP="007D149F" w:rsidR="009E3FE0" w:rsidRPr="007D149F">
      <w:pPr>
        <w:spacing w:after="0"/>
        <w:jc w:val="right"/>
        <w:rPr>
          <w:rFonts w:cs="Times New Roman" w:eastAsia="Times New Roman"/>
          <w:lang w:eastAsia="en-AU"/>
        </w:rPr>
      </w:pPr>
    </w:p>
    <w:p w:rsidRDefault="007D149F" w:rsidP="007D149F" w:rsidR="007D149F" w:rsidRPr="007D149F">
      <w:pPr>
        <w:spacing w:after="0"/>
        <w:jc w:val="both"/>
        <w:rPr>
          <w:rFonts w:cs="Times New Roman" w:eastAsia="Times New Roman"/>
          <w:lang w:eastAsia="en-AU"/>
        </w:rPr>
      </w:pPr>
    </w:p>
    <w:p w:rsidRDefault="007D149F" w:rsidP="007D149F" w:rsidR="007D149F" w:rsidRPr="007D149F">
      <w:pPr>
        <w:spacing w:after="0"/>
        <w:jc w:val="center"/>
        <w:rPr>
          <w:rFonts w:cs="Times New Roman" w:eastAsia="Times New Roman"/>
          <w:lang w:eastAsia="en-AU"/>
        </w:rPr>
      </w:pPr>
      <w:r w:rsidRPr="007D149F">
        <w:rPr>
          <w:rFonts w:cs="Times New Roman" w:eastAsia="Times New Roman"/>
          <w:lang w:eastAsia="en-AU"/>
        </w:rPr>
        <w:t>R E P U B L I K A   H R V A T S K A</w:t>
      </w:r>
    </w:p>
    <w:p w:rsidRDefault="007D149F" w:rsidP="007D149F" w:rsidR="007D149F" w:rsidRPr="007D149F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7D149F" w:rsidP="007D149F" w:rsidR="007D149F">
      <w:pPr>
        <w:spacing w:after="0"/>
        <w:jc w:val="center"/>
        <w:rPr>
          <w:rFonts w:cs="Times New Roman" w:eastAsia="Times New Roman"/>
          <w:lang w:eastAsia="en-AU"/>
        </w:rPr>
      </w:pPr>
      <w:r w:rsidRPr="007D149F">
        <w:rPr>
          <w:rFonts w:cs="Times New Roman" w:eastAsia="Times New Roman"/>
          <w:lang w:eastAsia="en-AU"/>
        </w:rPr>
        <w:t xml:space="preserve">R J E Š E NJ E   </w:t>
      </w:r>
    </w:p>
    <w:p w:rsidRDefault="00130F39" w:rsidP="007D149F" w:rsidR="00130F39" w:rsidRPr="007D149F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130F39" w:rsidP="009E3FE0" w:rsidR="00130F39" w:rsidRPr="00130F39">
      <w:pPr>
        <w:spacing w:after="0"/>
        <w:rPr>
          <w:rFonts w:cs="Times New Roman" w:eastAsia="Times New Roman"/>
          <w:color w:val="FF0000"/>
          <w:lang w:eastAsia="hr-HR"/>
        </w:rPr>
      </w:pPr>
    </w:p>
    <w:p w:rsidRDefault="00130F39" w:rsidP="00130F39" w:rsidR="00130F39" w:rsidRPr="00130F39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130F39">
        <w:rPr>
          <w:rFonts w:cs="Times New Roman" w:eastAsia="Times New Roman"/>
          <w:lang w:eastAsia="hr-HR"/>
        </w:rPr>
        <w:t xml:space="preserve">Trgovački sud u Varaždinu, po sutkinji toga suda Meliti Poljanec Bubaš, u stečajnom predmetu nad stečajnim dužnikom FUTURAMA d.o.o. u stečaju, </w:t>
      </w:r>
      <w:proofErr w:type="spellStart"/>
      <w:r w:rsidRPr="00130F39">
        <w:rPr>
          <w:rFonts w:cs="Times New Roman" w:eastAsia="Times New Roman"/>
          <w:lang w:eastAsia="hr-HR"/>
        </w:rPr>
        <w:t>Nedelišće</w:t>
      </w:r>
      <w:proofErr w:type="spellEnd"/>
      <w:r w:rsidRPr="00130F39">
        <w:rPr>
          <w:rFonts w:cs="Times New Roman" w:eastAsia="Times New Roman"/>
          <w:lang w:eastAsia="hr-HR"/>
        </w:rPr>
        <w:t xml:space="preserve">, Nova 13, OIB: 55790320133, </w:t>
      </w:r>
      <w:r>
        <w:rPr>
          <w:rFonts w:cs="Times New Roman" w:eastAsia="Times New Roman"/>
          <w:lang w:eastAsia="hr-HR"/>
        </w:rPr>
        <w:t xml:space="preserve">zastupan po stečajnoj upraviteljici Nevenki Golubić, </w:t>
      </w:r>
      <w:r w:rsidRPr="00130F39">
        <w:rPr>
          <w:rFonts w:cs="Times New Roman" w:eastAsia="Times New Roman"/>
          <w:lang w:eastAsia="hr-HR"/>
        </w:rPr>
        <w:t xml:space="preserve">dana </w:t>
      </w:r>
      <w:r>
        <w:rPr>
          <w:rFonts w:cs="Times New Roman" w:eastAsia="Times New Roman"/>
          <w:lang w:eastAsia="hr-HR"/>
        </w:rPr>
        <w:t xml:space="preserve">28. prosinca 2018. </w:t>
      </w:r>
      <w:r w:rsidRPr="00130F39">
        <w:rPr>
          <w:rFonts w:cs="Times New Roman" w:eastAsia="Times New Roman"/>
          <w:lang w:eastAsia="hr-HR"/>
        </w:rPr>
        <w:t xml:space="preserve">                          </w:t>
      </w:r>
    </w:p>
    <w:p w:rsidRDefault="007D149F" w:rsidP="00CB1960" w:rsidR="007D149F">
      <w:pPr>
        <w:spacing w:after="0"/>
      </w:pPr>
    </w:p>
    <w:p w:rsidRDefault="007D149F" w:rsidP="00027AB0" w:rsidR="007D149F">
      <w:pPr>
        <w:spacing w:after="0"/>
        <w:jc w:val="center"/>
      </w:pPr>
    </w:p>
    <w:p w:rsidRDefault="009E3FE0" w:rsidP="00027AB0" w:rsidR="009E3FE0">
      <w:pPr>
        <w:spacing w:after="0"/>
        <w:jc w:val="center"/>
      </w:pPr>
    </w:p>
    <w:p w:rsidRDefault="00027AB0" w:rsidP="00027AB0" w:rsidR="00027AB0">
      <w:pPr>
        <w:spacing w:after="0"/>
        <w:jc w:val="center"/>
      </w:pPr>
      <w:r>
        <w:t xml:space="preserve">r i j e š i </w:t>
      </w:r>
      <w:r w:rsidR="00130F39">
        <w:t>o   j e</w:t>
      </w:r>
    </w:p>
    <w:p w:rsidRDefault="00CB1960" w:rsidP="00027AB0" w:rsidR="00CB1960">
      <w:pPr>
        <w:spacing w:after="0"/>
        <w:jc w:val="center"/>
      </w:pPr>
    </w:p>
    <w:p w:rsidRDefault="00F42394" w:rsidP="00027AB0" w:rsidR="00F42394">
      <w:pPr>
        <w:spacing w:after="0"/>
        <w:jc w:val="center"/>
      </w:pPr>
    </w:p>
    <w:p w:rsidRDefault="00027AB0" w:rsidP="00027AB0" w:rsidR="00027AB0">
      <w:pPr>
        <w:spacing w:after="0"/>
        <w:ind w:hanging="705" w:left="705"/>
        <w:jc w:val="both"/>
        <w:rPr>
          <w:color w:val="000000"/>
        </w:rPr>
      </w:pPr>
      <w:r>
        <w:t>I</w:t>
      </w:r>
      <w:r>
        <w:tab/>
      </w:r>
      <w:r>
        <w:tab/>
      </w:r>
      <w:r w:rsidR="00C53175">
        <w:t>Stečajno</w:t>
      </w:r>
      <w:r w:rsidR="0069299E">
        <w:t xml:space="preserve">j upraviteljici Nevenki Golubić, iz </w:t>
      </w:r>
      <w:proofErr w:type="spellStart"/>
      <w:r w:rsidR="0069299E">
        <w:t>Štefanca</w:t>
      </w:r>
      <w:proofErr w:type="spellEnd"/>
      <w:r w:rsidR="0069299E">
        <w:t xml:space="preserve">, </w:t>
      </w:r>
      <w:proofErr w:type="spellStart"/>
      <w:r w:rsidR="0069299E">
        <w:t>Štefanec</w:t>
      </w:r>
      <w:proofErr w:type="spellEnd"/>
      <w:r w:rsidR="0069299E">
        <w:t xml:space="preserve"> Marof 27</w:t>
      </w:r>
      <w:r w:rsidR="000C680E">
        <w:rPr>
          <w:rFonts w:cs="Times New Roman"/>
        </w:rPr>
        <w:t xml:space="preserve">, OIB: </w:t>
      </w:r>
      <w:r w:rsidR="0069299E">
        <w:rPr>
          <w:rFonts w:cs="Times New Roman"/>
        </w:rPr>
        <w:t>84663367442</w:t>
      </w:r>
      <w:r w:rsidR="0057548F">
        <w:rPr>
          <w:rFonts w:cs="Times New Roman"/>
        </w:rPr>
        <w:t>,</w:t>
      </w:r>
      <w:r w:rsidR="003F38DB">
        <w:rPr>
          <w:rFonts w:eastAsia="Calibri"/>
        </w:rPr>
        <w:t xml:space="preserve"> </w:t>
      </w:r>
      <w:r>
        <w:t xml:space="preserve">određuje se </w:t>
      </w:r>
      <w:r>
        <w:rPr>
          <w:color w:val="000000"/>
        </w:rPr>
        <w:t>nagrada za rad u</w:t>
      </w:r>
      <w:r w:rsidR="005036F6">
        <w:rPr>
          <w:color w:val="000000"/>
        </w:rPr>
        <w:t xml:space="preserve"> bruto iznosu</w:t>
      </w:r>
      <w:r>
        <w:rPr>
          <w:color w:val="000000"/>
        </w:rPr>
        <w:t xml:space="preserve"> od </w:t>
      </w:r>
      <w:r w:rsidR="00130F39">
        <w:rPr>
          <w:color w:val="000000"/>
        </w:rPr>
        <w:t xml:space="preserve">2.092,00 kn.                                                                 </w:t>
      </w:r>
    </w:p>
    <w:p w:rsidRDefault="00027AB0" w:rsidP="00027AB0" w:rsidR="00027AB0">
      <w:pPr>
        <w:spacing w:after="0"/>
        <w:ind w:hanging="705" w:left="705"/>
        <w:jc w:val="both"/>
        <w:rPr>
          <w:color w:val="000000"/>
        </w:rPr>
      </w:pPr>
    </w:p>
    <w:p w:rsidRDefault="00C53175" w:rsidP="00027AB0" w:rsidR="00027AB0">
      <w:pPr>
        <w:spacing w:after="0"/>
        <w:ind w:hanging="705" w:left="705"/>
        <w:jc w:val="both"/>
        <w:rPr>
          <w:color w:val="000000"/>
        </w:rPr>
      </w:pPr>
      <w:r>
        <w:rPr>
          <w:color w:val="000000"/>
        </w:rPr>
        <w:t>II</w:t>
      </w:r>
      <w:r>
        <w:rPr>
          <w:color w:val="000000"/>
        </w:rPr>
        <w:tab/>
        <w:t>Ovlašćuje se stečajn</w:t>
      </w:r>
      <w:r w:rsidR="0069299E">
        <w:rPr>
          <w:color w:val="000000"/>
        </w:rPr>
        <w:t>a</w:t>
      </w:r>
      <w:r w:rsidR="00027AB0">
        <w:rPr>
          <w:color w:val="000000"/>
        </w:rPr>
        <w:t xml:space="preserve"> upravitelj</w:t>
      </w:r>
      <w:r w:rsidR="0069299E">
        <w:rPr>
          <w:color w:val="000000"/>
        </w:rPr>
        <w:t>ica su</w:t>
      </w:r>
      <w:r w:rsidR="00027AB0">
        <w:rPr>
          <w:color w:val="000000"/>
        </w:rPr>
        <w:t>klad</w:t>
      </w:r>
      <w:r>
        <w:rPr>
          <w:color w:val="000000"/>
        </w:rPr>
        <w:t xml:space="preserve">no </w:t>
      </w:r>
      <w:proofErr w:type="spellStart"/>
      <w:r w:rsidR="003F38DB">
        <w:rPr>
          <w:color w:val="000000"/>
        </w:rPr>
        <w:t>toč</w:t>
      </w:r>
      <w:proofErr w:type="spellEnd"/>
      <w:r w:rsidR="003F38DB">
        <w:rPr>
          <w:color w:val="000000"/>
        </w:rPr>
        <w:t>. I</w:t>
      </w:r>
      <w:r>
        <w:rPr>
          <w:color w:val="000000"/>
        </w:rPr>
        <w:t xml:space="preserve"> izreke raspolagati</w:t>
      </w:r>
      <w:r w:rsidR="00027AB0">
        <w:rPr>
          <w:color w:val="000000"/>
        </w:rPr>
        <w:t xml:space="preserve"> sredstvima na računu stečajnog dužnika.</w:t>
      </w:r>
    </w:p>
    <w:p w:rsidRDefault="00027AB0" w:rsidP="00027AB0" w:rsidR="00027AB0">
      <w:pPr>
        <w:spacing w:after="0"/>
        <w:jc w:val="both"/>
        <w:rPr>
          <w:lang w:val="en-AU"/>
        </w:rPr>
      </w:pPr>
    </w:p>
    <w:p w:rsidRDefault="00F42394" w:rsidP="00027AB0" w:rsidR="00F42394">
      <w:pPr>
        <w:spacing w:after="0"/>
        <w:jc w:val="both"/>
        <w:rPr>
          <w:lang w:val="en-AU"/>
        </w:rPr>
      </w:pPr>
    </w:p>
    <w:p w:rsidRDefault="00027AB0" w:rsidP="00F42394" w:rsidR="00F42394">
      <w:pPr>
        <w:spacing w:after="0"/>
        <w:jc w:val="center"/>
      </w:pPr>
      <w:r>
        <w:t>Obrazloženje</w:t>
      </w:r>
    </w:p>
    <w:p w:rsidRDefault="00027AB0" w:rsidP="00027AB0" w:rsidR="00027AB0">
      <w:pPr>
        <w:spacing w:after="0"/>
        <w:jc w:val="center"/>
      </w:pPr>
    </w:p>
    <w:p w:rsidRDefault="00F42394" w:rsidP="00027AB0" w:rsidR="00F42394">
      <w:pPr>
        <w:spacing w:after="0"/>
        <w:jc w:val="center"/>
      </w:pPr>
    </w:p>
    <w:p w:rsidRDefault="005774EF" w:rsidP="00027AB0" w:rsidR="00027AB0">
      <w:pPr>
        <w:spacing w:after="0"/>
        <w:ind w:firstLine="720"/>
        <w:jc w:val="both"/>
      </w:pPr>
      <w:proofErr w:type="spellStart"/>
      <w:r>
        <w:t>Ovosudnim</w:t>
      </w:r>
      <w:proofErr w:type="spellEnd"/>
      <w:r>
        <w:t xml:space="preserve"> rješenjem </w:t>
      </w:r>
      <w:r w:rsidR="004A5D23">
        <w:t xml:space="preserve">broj </w:t>
      </w:r>
      <w:r w:rsidR="0069299E">
        <w:t>2 St</w:t>
      </w:r>
      <w:r w:rsidR="004A5D23">
        <w:t>-</w:t>
      </w:r>
      <w:r w:rsidR="00130F39">
        <w:t>630/16-13 od 18. studenoga 2016</w:t>
      </w:r>
      <w:r w:rsidR="004A5D23">
        <w:t xml:space="preserve">. </w:t>
      </w:r>
      <w:r w:rsidR="00027AB0">
        <w:t xml:space="preserve">otvoren </w:t>
      </w:r>
      <w:r w:rsidR="00130F39">
        <w:t xml:space="preserve">je </w:t>
      </w:r>
      <w:r w:rsidR="00027AB0">
        <w:t>stečajni postupak nad dužnikom</w:t>
      </w:r>
      <w:r w:rsidR="00C53175">
        <w:t>,</w:t>
      </w:r>
      <w:r w:rsidR="00027AB0">
        <w:t xml:space="preserve"> </w:t>
      </w:r>
      <w:r w:rsidR="00130F39">
        <w:t xml:space="preserve">a </w:t>
      </w:r>
      <w:r w:rsidR="008C5000">
        <w:t>stečajn</w:t>
      </w:r>
      <w:r w:rsidR="0069299E">
        <w:t xml:space="preserve">om upraviteljicom je imenovana Nevenka Golubić, iz </w:t>
      </w:r>
      <w:proofErr w:type="spellStart"/>
      <w:r w:rsidR="0069299E">
        <w:t>Štefanca</w:t>
      </w:r>
      <w:proofErr w:type="spellEnd"/>
      <w:r w:rsidR="0069299E">
        <w:t xml:space="preserve">, </w:t>
      </w:r>
      <w:proofErr w:type="spellStart"/>
      <w:r w:rsidR="0069299E">
        <w:t>Štefanec</w:t>
      </w:r>
      <w:proofErr w:type="spellEnd"/>
      <w:r w:rsidR="0069299E">
        <w:t xml:space="preserve"> Marof 27, OIB: 84663367442.</w:t>
      </w:r>
    </w:p>
    <w:p w:rsidRDefault="00027AB0" w:rsidP="00027AB0" w:rsidR="00027AB0">
      <w:pPr>
        <w:spacing w:after="0"/>
        <w:ind w:firstLine="705"/>
        <w:jc w:val="both"/>
      </w:pPr>
    </w:p>
    <w:p w:rsidRDefault="00130F39" w:rsidP="00F42394" w:rsidR="005036F6">
      <w:pPr>
        <w:spacing w:after="0"/>
        <w:ind w:firstLine="705"/>
        <w:jc w:val="both"/>
      </w:pPr>
      <w:r>
        <w:t xml:space="preserve">Podneskom od 27. rujna 2018. stečajna upraviteljica je dostavila zahtjev za odobrenje nagrade te je navela da ukupno unovčena stečajna masa iznosi 13.075,00 kn. Predložila je </w:t>
      </w:r>
      <w:r w:rsidR="0069299E">
        <w:t>da joj s</w:t>
      </w:r>
      <w:r w:rsidR="005036F6">
        <w:t xml:space="preserve">e odredi nagrada za obavljene radnje u ovom postupku u ukupnom iznosu od </w:t>
      </w:r>
      <w:r>
        <w:t>2.092,00 k</w:t>
      </w:r>
      <w:r w:rsidR="004A5D23">
        <w:t>n</w:t>
      </w:r>
      <w:r w:rsidR="008C5000">
        <w:t xml:space="preserve"> (</w:t>
      </w:r>
      <w:r w:rsidR="0069299E">
        <w:t xml:space="preserve">16% obračunatih na visinu unovčene stečajne mase u iznosu od </w:t>
      </w:r>
      <w:r>
        <w:t>13</w:t>
      </w:r>
      <w:r w:rsidR="0069299E">
        <w:t>.</w:t>
      </w:r>
      <w:r>
        <w:t>075,00</w:t>
      </w:r>
      <w:r w:rsidR="0069299E">
        <w:t xml:space="preserve"> kn</w:t>
      </w:r>
      <w:r w:rsidR="00F823FA">
        <w:t xml:space="preserve">) </w:t>
      </w:r>
      <w:r w:rsidR="00AC2E76">
        <w:t xml:space="preserve">sukladno odredbi čl. 7. Uredbe o kriterijima i načinu obračuna i plaćanja nagrade stečajnim upraviteljima koja se primjenjuje u ovom postupku. </w:t>
      </w:r>
    </w:p>
    <w:p w:rsidRDefault="00027AB0" w:rsidP="00027AB0" w:rsidR="00027AB0">
      <w:pPr>
        <w:spacing w:after="0"/>
        <w:ind w:firstLine="705"/>
        <w:jc w:val="both"/>
      </w:pPr>
    </w:p>
    <w:p w:rsidRDefault="00027AB0" w:rsidP="005464F4" w:rsidR="008434F9">
      <w:pPr>
        <w:spacing w:after="0"/>
        <w:ind w:firstLine="720"/>
        <w:jc w:val="both"/>
      </w:pPr>
      <w:r>
        <w:t xml:space="preserve">Uzimajući u obzir </w:t>
      </w:r>
      <w:r w:rsidR="00AC2E76">
        <w:t>vrijednost unovčene stečajne mase,</w:t>
      </w:r>
      <w:r w:rsidR="005464F4">
        <w:t xml:space="preserve"> a primjenom odredbe čl. 7. Uredbe o kriterijima i načinu obračuna i plaćanja nagrade stečajnim upraviteljim</w:t>
      </w:r>
      <w:r w:rsidR="00F823FA">
        <w:t>a (NN 105/15)</w:t>
      </w:r>
      <w:r w:rsidR="005464F4">
        <w:t>, s</w:t>
      </w:r>
      <w:r w:rsidR="0057548F">
        <w:t>ud je primjenom čl. 94</w:t>
      </w:r>
      <w:r>
        <w:t xml:space="preserve">. Stečajnog zakona ("Narodne novine" </w:t>
      </w:r>
      <w:r w:rsidR="0057548F">
        <w:t>71/15</w:t>
      </w:r>
      <w:r>
        <w:t xml:space="preserve">, </w:t>
      </w:r>
      <w:r w:rsidR="00231FA9">
        <w:t xml:space="preserve">104/17, </w:t>
      </w:r>
      <w:r>
        <w:t xml:space="preserve">dalje: </w:t>
      </w:r>
      <w:r>
        <w:lastRenderedPageBreak/>
        <w:t xml:space="preserve">SZ), kao i čl. 5., čl. 7. i čl. 15. Uredbe o kriterijima i načinu obračuna i plaćanja </w:t>
      </w:r>
      <w:r w:rsidR="00C53175">
        <w:t>nagrada stečajnim upraviteljima (N</w:t>
      </w:r>
      <w:r>
        <w:t>N 105/15</w:t>
      </w:r>
      <w:r w:rsidR="00C53175">
        <w:t>)</w:t>
      </w:r>
      <w:r>
        <w:t>, odlučio kao pod točkom I izreke</w:t>
      </w:r>
      <w:r w:rsidR="008434F9">
        <w:t>.</w:t>
      </w:r>
    </w:p>
    <w:p w:rsidRDefault="008434F9" w:rsidP="008434F9" w:rsidR="008434F9">
      <w:pPr>
        <w:spacing w:after="0"/>
        <w:ind w:firstLine="720"/>
        <w:jc w:val="both"/>
      </w:pPr>
    </w:p>
    <w:p w:rsidRDefault="00F42394" w:rsidP="00027AB0" w:rsidR="00F42394">
      <w:pPr>
        <w:spacing w:after="0"/>
        <w:jc w:val="center"/>
      </w:pPr>
    </w:p>
    <w:p w:rsidRDefault="0057548F" w:rsidP="00027AB0" w:rsidR="00027AB0">
      <w:pPr>
        <w:spacing w:after="0"/>
        <w:jc w:val="center"/>
      </w:pPr>
      <w:r>
        <w:t xml:space="preserve">U Varaždinu </w:t>
      </w:r>
      <w:r w:rsidR="00130F39">
        <w:t xml:space="preserve">28. prosinca 2018. </w:t>
      </w:r>
      <w:r w:rsidR="00231FA9">
        <w:t xml:space="preserve"> </w:t>
      </w:r>
    </w:p>
    <w:p w:rsidRDefault="00F823FA" w:rsidP="00027AB0" w:rsidR="00F823FA">
      <w:pPr>
        <w:spacing w:after="0"/>
        <w:jc w:val="center"/>
      </w:pPr>
    </w:p>
    <w:p w:rsidRDefault="00F823FA" w:rsidP="00027AB0" w:rsidR="00F823FA">
      <w:pPr>
        <w:spacing w:after="0"/>
        <w:jc w:val="center"/>
      </w:pPr>
    </w:p>
    <w:p w:rsidRDefault="00F823FA" w:rsidP="00F823FA" w:rsidR="00F823FA">
      <w:pPr>
        <w:spacing w:after="0"/>
        <w:ind w:left="4956"/>
        <w:jc w:val="center"/>
      </w:pPr>
      <w:r>
        <w:t>Sutkinja</w:t>
      </w:r>
    </w:p>
    <w:p w:rsidRDefault="00F823FA" w:rsidP="00F823FA" w:rsidR="00F823FA">
      <w:pPr>
        <w:spacing w:after="0"/>
        <w:ind w:left="4956"/>
        <w:jc w:val="center"/>
      </w:pPr>
    </w:p>
    <w:p w:rsidRDefault="00F823FA" w:rsidP="00F823FA" w:rsidR="00F823FA">
      <w:pPr>
        <w:spacing w:after="0"/>
        <w:ind w:left="4956"/>
        <w:jc w:val="center"/>
      </w:pPr>
      <w:r>
        <w:t>Melita Poljanec Bubaš</w:t>
      </w:r>
      <w:r w:rsidR="003125AD">
        <w:t xml:space="preserve">, v. r. </w:t>
      </w:r>
    </w:p>
    <w:p w:rsidRDefault="003125AD" w:rsidP="00F823FA" w:rsidR="003125AD">
      <w:pPr>
        <w:spacing w:after="0"/>
        <w:ind w:left="4956"/>
        <w:jc w:val="center"/>
      </w:pPr>
    </w:p>
    <w:p w:rsidRDefault="003125AD" w:rsidP="00F823FA" w:rsidR="003125AD">
      <w:pPr>
        <w:spacing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000827" w:rsidP="00F823FA" w:rsidR="00000827">
      <w:pPr>
        <w:spacing w:after="0"/>
        <w:ind w:left="4956"/>
        <w:jc w:val="center"/>
      </w:pPr>
    </w:p>
    <w:p w:rsidRDefault="00027AB0" w:rsidP="00027AB0" w:rsidR="00027AB0">
      <w:pPr>
        <w:spacing w:after="0"/>
        <w:ind w:firstLine="720"/>
        <w:jc w:val="both"/>
      </w:pPr>
      <w:r>
        <w:tab/>
      </w:r>
      <w:r>
        <w:tab/>
        <w:t xml:space="preserve"> </w:t>
      </w:r>
    </w:p>
    <w:p w:rsidRDefault="00A05EFD" w:rsidP="00027AB0" w:rsidR="00A05EFD">
      <w:pPr>
        <w:spacing w:after="0"/>
        <w:ind w:firstLine="720"/>
        <w:jc w:val="both"/>
      </w:pPr>
    </w:p>
    <w:p w:rsidRDefault="00F823FA" w:rsidP="00027AB0" w:rsidR="00027AB0">
      <w:pPr>
        <w:spacing w:after="0"/>
        <w:jc w:val="both"/>
      </w:pPr>
      <w:r>
        <w:t xml:space="preserve">Uputa o pravnom lijeku:          </w:t>
      </w:r>
    </w:p>
    <w:p w:rsidRDefault="00F823FA" w:rsidP="00F823FA" w:rsidR="00F823FA" w:rsidRPr="006A5075">
      <w:pPr>
        <w:spacing w:after="0"/>
        <w:jc w:val="both"/>
        <w:rPr>
          <w:rFonts w:cs="Times New Roman" w:eastAsia="Calibri"/>
        </w:rPr>
      </w:pPr>
      <w:r w:rsidRPr="006A5075">
        <w:rPr>
          <w:rFonts w:cs="Times New Roman" w:eastAsia="Calibri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Varaždinu, pismeno u tri primjerka, a o istoj odlučuje Visoki trgovački sud Republike Hrvatske.</w:t>
      </w:r>
    </w:p>
    <w:p w:rsidRDefault="00F823FA" w:rsidP="00F823FA" w:rsidR="00F823FA" w:rsidRPr="006A5075">
      <w:pPr>
        <w:spacing w:after="0"/>
        <w:jc w:val="both"/>
        <w:rPr>
          <w:rFonts w:cs="Times New Roman" w:eastAsia="Calibri"/>
          <w:color w:val="FF0000"/>
        </w:rPr>
      </w:pPr>
    </w:p>
    <w:p w:rsidRDefault="00027AB0" w:rsidP="00027AB0" w:rsidR="00027AB0">
      <w:pPr>
        <w:spacing w:after="0"/>
        <w:jc w:val="both"/>
      </w:pPr>
    </w:p>
    <w:p w:rsidRDefault="00027AB0" w:rsidP="00027AB0" w:rsidR="00027AB0">
      <w:pPr>
        <w:spacing w:after="0"/>
        <w:jc w:val="both"/>
      </w:pPr>
    </w:p>
    <w:p w:rsidRDefault="00027AB0" w:rsidP="00027AB0" w:rsidR="00027AB0">
      <w:pPr>
        <w:spacing w:after="0"/>
        <w:jc w:val="both"/>
      </w:pPr>
      <w:r>
        <w:t>DNA:</w:t>
      </w:r>
    </w:p>
    <w:p w:rsidRDefault="0057548F" w:rsidP="00027AB0" w:rsidR="00F823FA">
      <w:pPr>
        <w:spacing w:after="0"/>
        <w:jc w:val="both"/>
        <w:rPr>
          <w:rFonts w:cs="Times New Roman"/>
        </w:rPr>
      </w:pPr>
      <w:r>
        <w:t>- stečajno</w:t>
      </w:r>
      <w:r w:rsidR="00231FA9">
        <w:t xml:space="preserve">j upraviteljici Nevenki Golubić, iz </w:t>
      </w:r>
      <w:proofErr w:type="spellStart"/>
      <w:r w:rsidR="00231FA9">
        <w:t>Štefanca</w:t>
      </w:r>
      <w:proofErr w:type="spellEnd"/>
      <w:r w:rsidR="00231FA9">
        <w:t xml:space="preserve">, </w:t>
      </w:r>
      <w:proofErr w:type="spellStart"/>
      <w:r w:rsidR="00231FA9">
        <w:t>Štefanec</w:t>
      </w:r>
      <w:proofErr w:type="spellEnd"/>
      <w:r w:rsidR="00231FA9">
        <w:t xml:space="preserve"> Marof 27</w:t>
      </w:r>
    </w:p>
    <w:p w:rsidRDefault="005464F4" w:rsidP="00027AB0" w:rsidR="00027AB0">
      <w:pPr>
        <w:spacing w:after="0"/>
        <w:jc w:val="both"/>
        <w:rPr>
          <w:lang w:val="en-AU"/>
        </w:rPr>
      </w:pPr>
      <w:r>
        <w:t>- e oglasna ploča</w:t>
      </w:r>
    </w:p>
    <w:p w:rsidRDefault="00027AB0" w:rsidP="00027AB0" w:rsidR="00027AB0">
      <w:pPr>
        <w:spacing w:after="0"/>
        <w:jc w:val="both"/>
      </w:pPr>
      <w:r>
        <w:t xml:space="preserve">           </w:t>
      </w:r>
      <w:r>
        <w:tab/>
      </w:r>
      <w:r>
        <w:tab/>
      </w:r>
      <w:r>
        <w:tab/>
      </w:r>
    </w:p>
    <w:p w:rsidRDefault="00EA1C6D" w:rsidP="00027AB0" w:rsidR="00AE649C" w:rsidRPr="00B76F3C">
      <w:pPr>
        <w:pStyle w:val="SudSjedite"/>
      </w:pPr>
      <w:r>
        <w:tab/>
      </w:r>
    </w:p>
    <w:p w:rsidRDefault="00CB0EA4" w:rsidP="00027AB0" w:rsidR="00CB0EA4">
      <w:pPr>
        <w:pStyle w:val="Naslovdokumenta"/>
        <w:spacing w:after="0"/>
      </w:pPr>
    </w:p>
    <w:p w:rsidRDefault="0071688E" w:rsidP="00027AB0" w:rsidR="0071688E">
      <w:pPr>
        <w:pStyle w:val="Poetniodjeljak"/>
        <w:spacing w:after="0"/>
      </w:pPr>
    </w:p>
    <w:p w:rsidRDefault="00A21F0D" w:rsidP="00027AB0" w:rsidR="00A21F0D">
      <w:pPr>
        <w:pStyle w:val="NormaleSPIS"/>
        <w:spacing w:after="0"/>
        <w:rPr>
          <w:noProof/>
        </w:rPr>
      </w:pPr>
    </w:p>
    <w:p w:rsidRDefault="00DA0242" w:rsidP="00027AB0" w:rsidR="00DA0242">
      <w:pPr>
        <w:pStyle w:val="ZapisniarPotpis"/>
        <w:spacing w:after="0"/>
      </w:pPr>
    </w:p>
    <w:sectPr w:rsidSect="00C53175" w:rsidR="00DA0242">
      <w:headerReference w:type="default" r:id="rId11"/>
      <w:headerReference w:type="firs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ED1" w:rsidP="00537B78" w:rsidR="003C4ED1">
      <w:r>
        <w:separator/>
      </w:r>
    </w:p>
  </w:endnote>
  <w:endnote w:id="0" w:type="continuationSeparator">
    <w:p w:rsidRDefault="003C4ED1" w:rsidP="00537B78" w:rsidR="003C4E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ED1" w:rsidP="00537B78" w:rsidR="003C4ED1">
      <w:r>
        <w:separator/>
      </w:r>
    </w:p>
  </w:footnote>
  <w:footnote w:id="0" w:type="continuationSeparator">
    <w:p w:rsidRDefault="003C4ED1" w:rsidP="00537B78" w:rsidR="003C4E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79759072"/>
      <w:docPartObj>
        <w:docPartGallery w:val="Page Numbers (Top of Page)"/>
        <w:docPartUnique/>
      </w:docPartObj>
    </w:sdtPr>
    <w:sdtEndPr/>
    <w:sdtContent>
      <w:p w:rsidRDefault="00C53175" w:rsidP="00C53175" w:rsidR="004B1D0E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25AD">
          <w:t>2</w:t>
        </w:r>
        <w:r>
          <w:fldChar w:fldCharType="end"/>
        </w:r>
      </w:p>
      <w:tbl>
        <w:tblPr>
          <w:tblW w:type="auto" w:w="0"/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>
        <w:tblGrid>
          <w:gridCol w:w="4320"/>
        </w:tblGrid>
        <w:tr w:rsidTr="002A550B" w:rsidR="00130F39" w:rsidRPr="007D149F">
          <w:trPr>
            <w:jc w:val="right"/>
          </w:trPr>
          <w:tc>
            <w:tcPr>
              <w:tcW w:type="dxa" w:w="4320"/>
            </w:tcPr>
            <w:p w:rsidRDefault="00130F39" w:rsidP="002A550B" w:rsidR="00130F39" w:rsidRPr="007D149F">
              <w:pPr>
                <w:spacing w:after="0"/>
                <w:jc w:val="right"/>
                <w:rPr>
                  <w:rFonts w:cs="Times New Roman" w:eastAsia="Times New Roman"/>
                  <w:lang w:eastAsia="hr-HR"/>
                </w:rPr>
              </w:pPr>
              <w:r>
                <w:rPr>
                  <w:rFonts w:cs="Times New Roman" w:eastAsia="Times New Roman"/>
                  <w:lang w:eastAsia="hr-HR"/>
                </w:rPr>
                <w:t>Poslovni broj: 2 St-630/2016-37</w:t>
              </w:r>
            </w:p>
          </w:tc>
        </w:tr>
      </w:tbl>
      <w:p w:rsidRDefault="003125AD" w:rsidP="00C53175" w:rsidR="00C53175">
        <w:pPr>
          <w:pStyle w:val="Zaglavlje"/>
          <w:spacing w:after="0"/>
          <w:jc w:val="center"/>
        </w:pPr>
      </w:p>
    </w:sdtContent>
  </w:sdt>
  <w:p w:rsidRDefault="00390435" w:rsidP="00C53175" w:rsidR="00390435" w:rsidRPr="00C53175">
    <w:pPr>
      <w:pStyle w:val="Zaglavlje"/>
      <w:spacing w:after="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3175" w:rsidP="00C53175" w:rsidR="00C53175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082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27AB0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80E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1B53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0F39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1FA9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64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25AD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435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ED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38DB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23"/>
    <w:rsid w:val="004A5D91"/>
    <w:rsid w:val="004A7BFE"/>
    <w:rsid w:val="004B1D0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36F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17DBE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AAB"/>
    <w:rsid w:val="00544E5B"/>
    <w:rsid w:val="005464F4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48F"/>
    <w:rsid w:val="00575B34"/>
    <w:rsid w:val="005764F4"/>
    <w:rsid w:val="005774EF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1AB1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096C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99E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6637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767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149F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34F9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1B3B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000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5BF8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8F3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4D02"/>
    <w:rsid w:val="009D58F5"/>
    <w:rsid w:val="009D71B3"/>
    <w:rsid w:val="009E10A7"/>
    <w:rsid w:val="009E1566"/>
    <w:rsid w:val="009E27E7"/>
    <w:rsid w:val="009E2A82"/>
    <w:rsid w:val="009E32B1"/>
    <w:rsid w:val="009E3FE0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05EFD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2E76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005D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517B"/>
    <w:rsid w:val="00BD69CB"/>
    <w:rsid w:val="00BE0630"/>
    <w:rsid w:val="00BE209A"/>
    <w:rsid w:val="00BE3B69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384E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175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5962"/>
    <w:rsid w:val="00CA6DBD"/>
    <w:rsid w:val="00CA7A7E"/>
    <w:rsid w:val="00CB0C80"/>
    <w:rsid w:val="00CB0EA4"/>
    <w:rsid w:val="00CB139B"/>
    <w:rsid w:val="00CB1960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188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94"/>
    <w:rsid w:val="00F423F5"/>
    <w:rsid w:val="00F42EDA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23FA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0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766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9311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220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2015.</izvorni_sadrzaj>
    <derivirana_varijabla naziv="DomainObject.Predmet.DatumOsnivanja_1">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St-125/2015</izvorni_sadrzaj>
    <derivirana_varijabla naziv="DomainObject.Predmet.OznakaBroj_1">St-125/2015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UGOSTITELJSTVO PRIGORJE društvo s ograničenom odgovornošću za usluge</izvorni_sadrzaj>
    <derivirana_varijabla naziv="DomainObject.Predmet.StrankaFormated_1">  UGOSTITELJSTVO PRIGORJE društvo s ograničenom odgovornošću za usluge</derivirana_varijabla>
  </DomainObject.Predmet.StrankaFormated>
  <DomainObject.Predmet.StrankaFormatedOIB>
    <izvorni_sadrzaj>  UGOSTITELJSTVO PRIGORJE društvo s ograničenom odgovornošću za usluge, OIB 82215156723</izvorni_sadrzaj>
    <derivirana_varijabla naziv="DomainObject.Predmet.StrankaFormatedOIB_1">  UGOSTITELJSTVO PRIGORJE društvo s ograničenom odgovornošću za usluge, OIB 82215156723</derivirana_varijabla>
  </DomainObject.Predmet.StrankaFormatedOIB>
  <DomainObject.Predmet.StrankaFormatedWithAdress>
    <izvorni_sadrzaj> UGOSTITELJSTVO PRIGORJE društvo s ograničenom odgovornošću za usluge, Ulica kralja Tomislava 24, 48260 Križevci</izvorni_sadrzaj>
    <derivirana_varijabla naziv="DomainObject.Predmet.StrankaFormatedWithAdress_1"> UGOSTITELJSTVO PRIGORJE društvo s ograničenom odgovornošću za usluge, Ulica kralja Tomislava 24, 48260 Križevci</derivirana_varijabla>
  </DomainObject.Predmet.StrankaFormatedWithAdress>
  <DomainObject.Predmet.StrankaFormatedWithAdressOIB>
    <izvorni_sadrzaj> UGOSTITELJSTVO PRIGORJE društvo s ograničenom odgovornošću za usluge, OIB 82215156723, Ulica kralja Tomislava 24, 48260 Križevci</izvorni_sadrzaj>
    <derivirana_varijabla naziv="DomainObject.Predmet.StrankaFormatedWithAdressOIB_1"> UGOSTITELJSTVO PRIGORJE društvo s ograničenom odgovornošću za usluge, OIB 82215156723, Ulica kralja Tomislava 24, 48260 Križevci</derivirana_varijabla>
  </DomainObject.Predmet.StrankaFormatedWithAdressOIB>
  <DomainObject.Predmet.StrankaWithAdress>
    <izvorni_sadrzaj>UGOSTITELJSTVO PRIGORJE društvo s ograničenom odgovornošću za usluge Ulica kralja Tomislava 24,48260 Križevci</izvorni_sadrzaj>
    <derivirana_varijabla naziv="DomainObject.Predmet.StrankaWithAdress_1">UGOSTITELJSTVO PRIGORJE društvo s ograničenom odgovornošću za usluge Ulica kralja Tomislava 24,48260 Križevci</derivirana_varijabla>
  </DomainObject.Predmet.StrankaWithAdress>
  <DomainObject.Predmet.StrankaWithAdressOIB>
    <izvorni_sadrzaj>UGOSTITELJSTVO PRIGORJE društvo s ograničenom odgovornošću za usluge, OIB 82215156723, Ulica kralja Tomislava 24,48260 Križevci</izvorni_sadrzaj>
    <derivirana_varijabla naziv="DomainObject.Predmet.StrankaWithAdressOIB_1">UGOSTITELJSTVO PRIGORJE društvo s ograničenom odgovornošću za usluge, OIB 82215156723, Ulica kralja Tomislava 24,48260 Križevci</derivirana_varijabla>
  </DomainObject.Predmet.StrankaWithAdressOIB>
  <DomainObject.Predmet.StrankaNazivFormated>
    <izvorni_sadrzaj>UGOSTITELJSTVO PRIGORJE društvo s ograničenom odgovornošću za usluge</izvorni_sadrzaj>
    <derivirana_varijabla naziv="DomainObject.Predmet.StrankaNazivFormated_1">UGOSTITELJSTVO PRIGORJE društvo s ograničenom odgovornošću za usluge</derivirana_varijabla>
  </DomainObject.Predmet.StrankaNazivFormated>
  <DomainObject.Predmet.StrankaNazivFormatedOIB>
    <izvorni_sadrzaj>UGOSTITELJSTVO PRIGORJE društvo s ograničenom odgovornošću za usluge, OIB 82215156723</izvorni_sadrzaj>
    <derivirana_varijabla naziv="DomainObject.Predmet.StrankaNazivFormatedOIB_1">UGOSTITELJSTVO PRIGORJE društvo s ograničenom odgovornošću za usluge, OIB 82215156723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UGOSTITELJSTVO PRIGORJE društvo s ograničenom odgovornošću za usluge</item>
    </izvorni_sadrzaj>
    <derivirana_varijabla naziv="DomainObject.Predmet.StrankaListFormated_1">
      <item>UGOSTITELJSTVO PRIGORJE društvo s ograničenom odgovornošću za usluge</item>
    </derivirana_varijabla>
  </DomainObject.Predmet.StrankaListFormated>
  <DomainObject.Predmet.StrankaListFormatedOIB>
    <izvorni_sadrzaj>
      <item>UGOSTITELJSTVO PRIGORJE društvo s ograničenom odgovornošću za usluge, OIB 82215156723</item>
    </izvorni_sadrzaj>
    <derivirana_varijabla naziv="DomainObject.Predmet.StrankaListFormatedOIB_1">
      <item>UGOSTITELJSTVO PRIGORJE društvo s ograničenom odgovornošću za usluge, OIB 82215156723</item>
    </derivirana_varijabla>
  </DomainObject.Predmet.StrankaListFormatedOIB>
  <DomainObject.Predmet.StrankaListFormatedWithAdress>
    <izvorni_sadrzaj>
      <item>UGOSTITELJSTVO PRIGORJE društvo s ograničenom odgovornošću za usluge, Ulica kralja Tomislava 24, 48260 Križevci</item>
    </izvorni_sadrzaj>
    <derivirana_varijabla naziv="DomainObject.Predmet.StrankaListFormatedWithAdress_1">
      <item>UGOSTITELJSTVO PRIGORJE društvo s ograničenom odgovornošću za usluge, Ulica kralja Tomislava 24, 48260 Križevci</item>
    </derivirana_varijabla>
  </DomainObject.Predmet.StrankaListFormatedWithAdress>
  <DomainObject.Predmet.StrankaListFormatedWithAdressOIB>
    <izvorni_sadrzaj>
      <item>UGOSTITELJSTVO PRIGORJE društvo s ograničenom odgovornošću za usluge, OIB 82215156723, Ulica kralja Tomislava 24, 48260 Križevci</item>
    </izvorni_sadrzaj>
    <derivirana_varijabla naziv="DomainObject.Predmet.StrankaListFormatedWithAdressOIB_1">
      <item>UGOSTITELJSTVO PRIGORJE društvo s ograničenom odgovornošću za usluge, OIB 82215156723, Ulica kralja Tomislava 24, 48260 Križevci</item>
    </derivirana_varijabla>
  </DomainObject.Predmet.StrankaListFormatedWithAdressOIB>
  <DomainObject.Predmet.StrankaListNazivFormated>
    <izvorni_sadrzaj>
      <item>UGOSTITELJSTVO PRIGORJE društvo s ograničenom odgovornošću za usluge</item>
    </izvorni_sadrzaj>
    <derivirana_varijabla naziv="DomainObject.Predmet.StrankaListNazivFormated_1">
      <item>UGOSTITELJSTVO PRIGORJE društvo s ograničenom odgovornošću za usluge</item>
    </derivirana_varijabla>
  </DomainObject.Predmet.StrankaListNazivFormated>
  <DomainObject.Predmet.StrankaListNazivFormatedOIB>
    <izvorni_sadrzaj>
      <item>UGOSTITELJSTVO PRIGORJE društvo s ograničenom odgovornošću za usluge, OIB 82215156723</item>
    </izvorni_sadrzaj>
    <derivirana_varijabla naziv="DomainObject.Predmet.StrankaListNazivFormatedOIB_1">
      <item>UGOSTITELJSTVO PRIGORJE društvo s ograničenom odgovornošću za usluge, OIB 82215156723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Goran Delić</item>
      <item>Stjepan Gagro</item>
      <item>Tomislav Đuričin</item>
      <item>Sudski registar</item>
      <item>FINANCIJSKA AGENCIJA</item>
    </izvorni_sadrzaj>
    <derivirana_varijabla naziv="DomainObject.Predmet.OstaliListFormated_1">
      <item>Goran Delić</item>
      <item>Stjepan Gagro</item>
      <item>Tomislav Đuričin</item>
      <item>Sudski registar</item>
      <item>FINANCIJSKA AGENCIJA</item>
    </derivirana_varijabla>
  </DomainObject.Predmet.OstaliListFormated>
  <DomainObject.Predmet.OstaliListFormatedOIB>
    <izvorni_sadrzaj>
      <item>Goran Delić, OIB 56784962093</item>
      <item>Stjepan Gagro, OIB 39532276633</item>
      <item>Tomislav Đuričin, OIB 01733609458</item>
      <item>Sudski registar</item>
      <item>FINANCIJSKA AGENCIJA</item>
    </izvorni_sadrzaj>
    <derivirana_varijabla naziv="DomainObject.Predmet.OstaliListFormatedOIB_1">
      <item>Goran Delić, OIB 56784962093</item>
      <item>Stjepan Gagro, OIB 39532276633</item>
      <item>Tomislav Đuričin, OIB 01733609458</item>
      <item>Sudski registar</item>
      <item>FINANCIJSKA AGENCIJA</item>
    </derivirana_varijabla>
  </DomainObject.Predmet.OstaliListFormatedOIB>
  <DomainObject.Predmet.OstaliListFormatedWithAdress>
    <izvorni_sadrzaj>
      <item>Goran Delić, Paška ulica 7, 48260 Križevci</item>
      <item>Stjepan Gagro, Ulica bana Josipa Jelačića 5, 48260 Križevci</item>
      <item>Tomislav Đuričin, Dravska Poljana 1, 42000 Varaždin</item>
      <item>Sudski registar</item>
      <item>FINANCIJSKA AGENCIJA, Vrtni put 3, 10000 Zagreb</item>
    </izvorni_sadrzaj>
    <derivirana_varijabla naziv="DomainObject.Predmet.OstaliListFormatedWithAdress_1">
      <item>Goran Delić, Paška ulica 7, 48260 Križevci</item>
      <item>Stjepan Gagro, Ulica bana Josipa Jelačića 5, 48260 Križevci</item>
      <item>Tomislav Đuričin, Dravska Poljana 1, 42000 Varaždin</item>
      <item>Sudski registar</item>
      <item>FINANCIJSKA AGENCIJA, Vrtni put 3, 10000 Zagreb</item>
    </derivirana_varijabla>
  </DomainObject.Predmet.OstaliListFormatedWithAdress>
  <DomainObject.Predmet.OstaliListFormatedWithAdressOIB>
    <izvorni_sadrzaj>
      <item>Goran Delić, OIB 56784962093, Paška ulica 7, 48260 Križevci</item>
      <item>Stjepan Gagro, OIB 39532276633, Ulica bana Josipa Jelačića 5, 48260 Križevci</item>
      <item>Tomislav Đuričin, OIB 01733609458, Dravska Poljana 1, 42000 Varaždin</item>
      <item>Sudski registar</item>
      <item>FINANCIJSKA AGENCIJA, Vrtni put 3, 10000 Zagreb</item>
    </izvorni_sadrzaj>
    <derivirana_varijabla naziv="DomainObject.Predmet.OstaliListFormatedWithAdressOIB_1">
      <item>Goran Delić, OIB 56784962093, Paška ulica 7, 48260 Križevci</item>
      <item>Stjepan Gagro, OIB 39532276633, Ulica bana Josipa Jelačića 5, 48260 Križevci</item>
      <item>Tomislav Đuričin, OIB 01733609458, Dravska Poljana 1, 42000 Varaždin</item>
      <item>Sudski registar</item>
      <item>FINANCIJSKA AGENCIJA, Vrtni put 3, 10000 Zagreb</item>
    </derivirana_varijabla>
  </DomainObject.Predmet.OstaliListFormatedWithAdressOIB>
  <DomainObject.Predmet.OstaliListNazivFormated>
    <izvorni_sadrzaj>
      <item>Goran Delić</item>
      <item>Stjepan Gagro</item>
      <item>Tomislav Đuričin</item>
      <item>Sudski registar</item>
      <item>FINANCIJSKA AGENCIJA</item>
    </izvorni_sadrzaj>
    <derivirana_varijabla naziv="DomainObject.Predmet.OstaliListNazivFormated_1">
      <item>Goran Delić</item>
      <item>Stjepan Gagro</item>
      <item>Tomislav Đuričin</item>
      <item>Sudski registar</item>
      <item>FINANCIJSKA AGENCIJA</item>
    </derivirana_varijabla>
  </DomainObject.Predmet.OstaliListNazivFormated>
  <DomainObject.Predmet.OstaliListNazivFormatedOIB>
    <izvorni_sadrzaj>
      <item>Goran Delić, OIB 56784962093</item>
      <item>Stjepan Gagro, OIB 39532276633</item>
      <item>Tomislav Đuričin, OIB 01733609458</item>
      <item>Sudski registar</item>
      <item>FINANCIJSKA AGENCIJA</item>
    </izvorni_sadrzaj>
    <derivirana_varijabla naziv="DomainObject.Predmet.OstaliListNazivFormatedOIB_1">
      <item>Goran Delić, OIB 56784962093</item>
      <item>Stjepan Gagro, OIB 39532276633</item>
      <item>Tomislav Đuričin, OIB 01733609458</item>
      <item>Sudski registar</item>
      <item>FINANCIJSKA AGENCIJA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UGOSTITELJSTVO PRIGORJE društvo s ograničenom odgovornošću za usluge</izvorni_sadrzaj>
    <derivirana_varijabla naziv="DomainObject.Predmet.StrankaIDrugi_1">UGOSTITELJSTVO PRIGORJE društvo s ograničenom odgovornošću za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UGOSTITELJSTVO PRIGORJE društvo s ograničenom odgovornošću za usluge, OIB 82215156723, Ulica kralja Tomislava 24, 48260 Križevci</izvorni_sadrzaj>
    <derivirana_varijabla naziv="DomainObject.Predmet.StrankaIDrugiAdressOIB_1">UGOSTITELJSTVO PRIGORJE društvo s ograničenom odgovornošću za usluge, OIB 82215156723, Ulica kralja Tomislava 24, 48260 Križevci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UGOSTITELJSTVO PRIGORJE društvo s ograničenom odgovornošću za usluge</item>
      <item>Goran Delić</item>
      <item>Stjepan Gagro</item>
      <item>Tomislav Đuričin</item>
      <item>Sudski registar</item>
      <item>FINANCIJSKA AGENCIJA</item>
    </izvorni_sadrzaj>
    <derivirana_varijabla naziv="DomainObject.Predmet.SudioniciListNaziv_1">
      <item>UGOSTITELJSTVO PRIGORJE društvo s ograničenom odgovornošću za usluge</item>
      <item>Goran Delić</item>
      <item>Stjepan Gagro</item>
      <item>Tomislav Đuričin</item>
      <item>Sudski registar</item>
      <item>FINANCIJSKA AGENCIJA</item>
    </derivirana_varijabla>
  </DomainObject.Predmet.SudioniciListNaziv>
  <DomainObject.Predmet.SudioniciListAdressOIB>
    <izvorni_sadrzaj>
      <item>UGOSTITELJSTVO PRIGORJE društvo s ograničenom odgovornošću za usluge, OIB 82215156723, Ulica kralja Tomislava 24,48260 Križevci</item>
      <item>Goran Delić, OIB 56784962093, Paška ulica 7,48260 Križevci</item>
      <item>Stjepan Gagro, OIB 39532276633, Ulica bana Josipa Jelačića 5,48260 Križevci</item>
      <item>Tomislav Đuričin, OIB 01733609458, Dravska Poljana 1,42000 Varaždin</item>
      <item>Sudski registar</item>
      <item>FINANCIJSKA AGENCIJA, Vrtni put 3,10000 Zagreb</item>
    </izvorni_sadrzaj>
    <derivirana_varijabla naziv="DomainObject.Predmet.SudioniciListAdressOIB_1">
      <item>UGOSTITELJSTVO PRIGORJE društvo s ograničenom odgovornošću za usluge, OIB 82215156723, Ulica kralja Tomislava 24,48260 Križevci</item>
      <item>Goran Delić, OIB 56784962093, Paška ulica 7,48260 Križevci</item>
      <item>Stjepan Gagro, OIB 39532276633, Ulica bana Josipa Jelačića 5,48260 Križevci</item>
      <item>Tomislav Đuričin, OIB 01733609458, Dravska Poljana 1,42000 Varaždin</item>
      <item>Sudski registar</item>
      <item>FINANCIJSKA AGENCIJA, Vrtni put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20E034-1146-4951-A5BB-18EECEA795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387</properties:Words>
  <properties:Characters>2210</properties:Characters>
  <properties:Lines>18</properties:Lines>
  <properties:Paragraphs>5</properties:Paragraphs>
  <properties:TotalTime>179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2017-03-06T12:24:00Z</dcterms:created>
  <dc:creator>Ratko Gospodnetić, ZI5 d.o.o. Zagreb</dc:creator>
  <dc:description>Ovaj predložak služi kao osnova za kreiranje novih eSPIS predložaka tijekom obrade sudskih dokumenata.</dc:description>
  <cp:lastModifiedBy>Nikolina Cvek</cp:lastModifiedBy>
  <cp:lastPrinted>2018-12-28T11:00:00Z</cp:lastPrinted>
  <dcterms:modified xmlns:xsi="http://www.w3.org/2001/XMLSchema-instance" xsi:type="dcterms:W3CDTF">2018-12-28T11:02:00Z</dcterms:modified>
  <cp:revision>19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