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7a42" w14:paraId="9d17a42" w:rsidRDefault="00A60B6E" w:rsidP="00910611" w:rsidR="00A60B6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0B6E" w:rsidP="00910611" w:rsidR="00A60B6E">
      <w:r>
        <w:rPr>
          <w:rFonts w:eastAsia="MS Mincho"/>
        </w:rPr>
        <w:t xml:space="preserve">   REPUBLIKA HRVATSKA</w:t>
      </w:r>
    </w:p>
    <w:p w:rsidRDefault="00A60B6E" w:rsidP="00910611" w:rsidR="00A60B6E">
      <w:r>
        <w:rPr>
          <w:rFonts w:eastAsia="MS Mincho"/>
        </w:rPr>
        <w:t>TRGOVAČKI SUD U RIJECI</w:t>
      </w:r>
    </w:p>
    <w:p w:rsidRDefault="00A60B6E" w:rsidR="00A60B6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A61704">
      <w:pPr>
        <w:pStyle w:val="Naslov1"/>
        <w:rPr>
          <w:b w:val="false"/>
          <w:sz w:val="24"/>
          <w:szCs w:val="24"/>
        </w:rPr>
      </w:pPr>
      <w:r w:rsidRPr="00A61704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A61704">
      <w:pPr>
        <w:rPr>
          <w:lang w:eastAsia="en-US"/>
        </w:rPr>
      </w:pPr>
    </w:p>
    <w:p w:rsidRDefault="0030222D" w:rsidP="0030222D" w:rsidR="0030222D" w:rsidRPr="00A61704">
      <w:pPr>
        <w:pStyle w:val="Naslov1"/>
        <w:rPr>
          <w:b w:val="false"/>
          <w:sz w:val="24"/>
          <w:szCs w:val="24"/>
        </w:rPr>
      </w:pPr>
      <w:r w:rsidRPr="00A61704">
        <w:rPr>
          <w:b w:val="false"/>
          <w:sz w:val="24"/>
          <w:szCs w:val="24"/>
        </w:rPr>
        <w:t>R J E Š E N J E</w:t>
      </w:r>
    </w:p>
    <w:p w:rsidRDefault="0030222D" w:rsidP="0030222D" w:rsidR="0030222D" w:rsidRPr="00253D10"/>
    <w:p w:rsidRDefault="0030222D" w:rsidP="00021FF7" w:rsidR="0030222D" w:rsidRPr="00253D10">
      <w:pPr>
        <w:ind w:firstLine="720"/>
        <w:jc w:val="both"/>
      </w:pPr>
      <w:r w:rsidRPr="00253D10">
        <w:t>Trgovački sud u Rijeci,</w:t>
      </w:r>
      <w:r w:rsidR="00DF79F1">
        <w:t xml:space="preserve"> OIB 88785964957,</w:t>
      </w:r>
      <w:r w:rsidRPr="00253D10">
        <w:t xml:space="preserve"> po sucu</w:t>
      </w:r>
      <w:r w:rsidR="007D4134">
        <w:t xml:space="preserve"> pojedincu</w:t>
      </w:r>
      <w:r w:rsidRPr="00253D10">
        <w:t xml:space="preserve"> Danieli Korlević, u </w:t>
      </w:r>
      <w:r w:rsidR="007D4134">
        <w:t>pred</w:t>
      </w:r>
      <w:r w:rsidR="000254D4">
        <w:t xml:space="preserve">stečajnom postupku nad dužnikom </w:t>
      </w:r>
      <w:r w:rsidR="00862584" w:rsidRPr="00862584">
        <w:t>C.M.C. d.o.o. za usluge Novi Vinodolski, Dubrova 16, OIB 64137439104</w:t>
      </w:r>
      <w:r w:rsidR="00A6582A">
        <w:rPr>
          <w:b/>
        </w:rPr>
        <w:t>,</w:t>
      </w:r>
      <w:r w:rsidR="00253D10">
        <w:rPr>
          <w:b/>
        </w:rPr>
        <w:t xml:space="preserve"> </w:t>
      </w:r>
      <w:r w:rsidRPr="00253D10">
        <w:t>na</w:t>
      </w:r>
      <w:r w:rsidR="00ED058C" w:rsidRPr="00253D10">
        <w:t>kon</w:t>
      </w:r>
      <w:r w:rsidRPr="00253D10">
        <w:t xml:space="preserve"> </w:t>
      </w:r>
      <w:r w:rsidR="00ED058C" w:rsidRPr="00253D10">
        <w:t xml:space="preserve">ročišta </w:t>
      </w:r>
      <w:r w:rsidR="00A6582A">
        <w:t>radi ispitivanja tražbina</w:t>
      </w:r>
      <w:r w:rsidR="00862584">
        <w:t>,</w:t>
      </w:r>
      <w:r w:rsidR="007D4134">
        <w:t xml:space="preserve"> dana </w:t>
      </w:r>
      <w:r w:rsidR="00862584">
        <w:t>23. listopada</w:t>
      </w:r>
      <w:r w:rsidR="00A6582A">
        <w:t xml:space="preserve"> 2018</w:t>
      </w:r>
      <w:r w:rsidR="007D4134">
        <w:t>. godine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B224E2" w:rsidR="00B224E2" w:rsidRPr="00A61704">
      <w:pPr>
        <w:jc w:val="center"/>
      </w:pPr>
      <w:r w:rsidRPr="00A61704">
        <w:t xml:space="preserve">r i j e š i o </w:t>
      </w:r>
      <w:r w:rsidR="008E4BEC" w:rsidRPr="00A61704">
        <w:t xml:space="preserve">  </w:t>
      </w:r>
      <w:r w:rsidR="008C691F" w:rsidRPr="00A61704">
        <w:t xml:space="preserve"> </w:t>
      </w:r>
      <w:r w:rsidRPr="00A61704">
        <w:t xml:space="preserve"> j e</w:t>
      </w:r>
    </w:p>
    <w:p w:rsidRDefault="00B224E2" w:rsidP="00B224E2" w:rsidR="00B224E2">
      <w:pPr>
        <w:jc w:val="center"/>
        <w:rPr>
          <w:b/>
        </w:rPr>
      </w:pPr>
    </w:p>
    <w:p w:rsidRDefault="00B224E2" w:rsidP="00B224E2" w:rsidR="0030222D">
      <w:pPr>
        <w:jc w:val="both"/>
      </w:pPr>
      <w:r>
        <w:rPr>
          <w:b/>
        </w:rPr>
        <w:tab/>
      </w:r>
      <w:r w:rsidR="003724D3" w:rsidRPr="00253D10">
        <w:t>Utvrđene su</w:t>
      </w:r>
      <w:r w:rsidR="0030222D" w:rsidRPr="00253D10">
        <w:t xml:space="preserve"> tražbine sljedećih vjerovnika:</w:t>
      </w:r>
    </w:p>
    <w:p w:rsidRDefault="00A6582A" w:rsidP="00B224E2" w:rsidR="00A6582A" w:rsidRPr="00B224E2">
      <w:pPr>
        <w:jc w:val="both"/>
        <w:rPr>
          <w:b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ADDIKO BANK d.d. Zagreb,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Slavonska avenija 6,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14036333877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43.835,75 kn 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BILD TRADE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Kastav, Belići 11,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39513596269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11.975,12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GORDAN BOŽIĆ,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Dramalj, Prvi prilaz M. Muževića 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42999284265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606.743,37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MIRELA BOŽIĆ,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Dramalj, Prvi prilaz M. Muževića 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OIB 82390257812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606.743,37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C.M.C. SERVIS j.d.o.o.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Vinodolski, Dubrova 16,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38227151137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67.750,00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CONCOLOR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Sesvete, J. Posavskog 8,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89021876450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1.083,94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CROATIA OSIGURANJE d.d.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V. Jagića 33,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26187994862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10.180,83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DPD d.o.o. Selce,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Ropine bb, OIB 92130637650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7.596,05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DATACOL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Buje, Digitronska 33,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48451016306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1.797,50 kn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DLS d.o.o. Rijeka,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Spinčićeva 2,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72954104541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7.800,00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NINO DOMIJAN vl. ND – SERVIS I ČUVANJE PLOVILA,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AUTOPRIJEVOZ Dramalj, Prilaz Obali 6, OIB 97794343255</w:t>
      </w:r>
      <w:r>
        <w:rPr>
          <w:lang w:eastAsia="en-US"/>
        </w:rPr>
        <w:tab/>
        <w:t>63.609,33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ERSTE CARD CLUB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F. Folnegovića 6,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85941596441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7.048,49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FINANCIJSKA AGENCIJA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Ulica grada Vukovara 70,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85821130368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62,50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DAMIR I ROBERT GAŠPAROVIĆ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vl. obrta Brodomehanika Crikvenica,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Kotorska 12, OIB 07179855951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14.953,52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GEBRUDER WEISS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Jankomir 25,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05216322294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1.121,00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GRAD NOVI VINODOLSKI,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VINODOLSKI, Trg Vinodolskog zakona 1,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40046437733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20.719,44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HRVATSKA RADIOTELEVIZIJA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Prisavlje 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68419124305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644,70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KIVELA CENTAR KOSTRENA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Kostrena, Vrh Martinšćice 69,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63021188891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2.108,17 kn 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KLYDON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Kanfanar, Mrgani 9,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19733429014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>
        <w:rPr>
          <w:lang w:eastAsia="en-US"/>
        </w:rPr>
        <w:tab/>
        <w:t xml:space="preserve">  2.533,83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KTD IVANJ,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Vinodolski, Trg vinodolskog zakona 5,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97741129364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5.319,47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L.S. MOTO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Dražice, Borovička 22,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87303067727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</w:t>
      </w:r>
      <w:r>
        <w:rPr>
          <w:lang w:eastAsia="en-US"/>
        </w:rPr>
        <w:tab/>
        <w:t xml:space="preserve">  3.506,25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HARI MAZOR vl. AUTO-ELEKTRO SERVIS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Bribir, Ugrini 9,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 59831434844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>
        <w:rPr>
          <w:lang w:eastAsia="en-US"/>
        </w:rPr>
        <w:tab/>
        <w:t xml:space="preserve">  1.440,00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MILMAN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Crikvenica, Kralja TOMISLAVA 30,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59744512982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268,75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MINISTARSTVO FINANCIJA Zagreb,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18683136487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53.828,86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NAVITECH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Vinodolski, Ogulinska 16,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29690435003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 </w:t>
      </w:r>
      <w:r>
        <w:rPr>
          <w:lang w:eastAsia="en-US"/>
        </w:rPr>
        <w:t>7.947,56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FORTIS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Vinodolski, Krasa 43,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58453287926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12.500,00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SPECIJALNA ZAVARIVANJA ČUKMAN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Lučko, Ježdovečka ulica 1c,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14195538193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</w:t>
      </w:r>
      <w:r>
        <w:rPr>
          <w:lang w:eastAsia="en-US"/>
        </w:rPr>
        <w:t>4.725,00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SPORT – MARE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Pula, Palisina 96,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36227442891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50.000,00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SUŠAK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Rijeka, Kumičićeva 11,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68078099474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</w:t>
      </w:r>
      <w:r>
        <w:rPr>
          <w:lang w:eastAsia="en-US"/>
        </w:rPr>
        <w:t>1.875,00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SANJA SVETIĆ vl. obrta za knjigovodstvene usluge SVETIĆ,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Novi Vinodolski, Nova Krasa 18,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45759178010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</w:t>
      </w:r>
      <w:r>
        <w:rPr>
          <w:lang w:eastAsia="en-US"/>
        </w:rPr>
        <w:t>9.600,00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TM ZAGREB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Susedsko polje 53,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26503455503</w:t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        </w:t>
      </w:r>
      <w:r>
        <w:rPr>
          <w:lang w:eastAsia="en-US"/>
        </w:rPr>
        <w:t>106.231,60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VIPnet d.o.o. Zagreb,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Vrtni put 1,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29524210204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</w:t>
      </w:r>
      <w:r>
        <w:rPr>
          <w:lang w:eastAsia="en-US"/>
        </w:rPr>
        <w:t>3.332,70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WASI d.o.o.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Zagreb, Franje Lučića 32,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74224169321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80D27">
        <w:rPr>
          <w:lang w:eastAsia="en-US"/>
        </w:rPr>
        <w:t xml:space="preserve"> </w:t>
      </w:r>
      <w:r>
        <w:rPr>
          <w:lang w:eastAsia="en-US"/>
        </w:rPr>
        <w:t>7.836,44 kn</w:t>
      </w:r>
    </w:p>
    <w:p w:rsidRDefault="00862584" w:rsidP="00862584" w:rsidR="00862584">
      <w:pPr>
        <w:ind w:firstLine="709"/>
        <w:jc w:val="both"/>
        <w:rPr>
          <w:lang w:eastAsia="en-US"/>
        </w:rPr>
      </w:pP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WEST TRADING OIL COMPANY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Slobodnica, Slavonsko brodska 21, </w:t>
      </w:r>
    </w:p>
    <w:p w:rsidRDefault="00862584" w:rsidP="00862584" w:rsidR="00862584">
      <w:pPr>
        <w:ind w:firstLine="709"/>
        <w:jc w:val="both"/>
        <w:rPr>
          <w:lang w:eastAsia="en-US"/>
        </w:rPr>
      </w:pPr>
      <w:r>
        <w:rPr>
          <w:lang w:eastAsia="en-US"/>
        </w:rPr>
        <w:t>OIB 19911825156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16.712,08 kn</w:t>
      </w:r>
    </w:p>
    <w:p w:rsidRDefault="00E80D27" w:rsidP="00862584" w:rsidR="00E80D27">
      <w:pPr>
        <w:ind w:firstLine="709"/>
        <w:jc w:val="both"/>
        <w:rPr>
          <w:lang w:eastAsia="en-US"/>
        </w:rPr>
      </w:pPr>
    </w:p>
    <w:p w:rsidRDefault="0030222D" w:rsidP="0030222D" w:rsidR="0030222D" w:rsidRPr="00B62EDF">
      <w:pPr>
        <w:pStyle w:val="Naslov2"/>
        <w:jc w:val="center"/>
        <w:rPr>
          <w:b w:val="false"/>
          <w:bCs w:val="false"/>
          <w:szCs w:val="24"/>
        </w:rPr>
      </w:pPr>
      <w:r w:rsidRPr="00B62EDF">
        <w:rPr>
          <w:b w:val="false"/>
          <w:bCs w:val="false"/>
          <w:szCs w:val="24"/>
        </w:rPr>
        <w:lastRenderedPageBreak/>
        <w:t>Obrazloženje</w:t>
      </w:r>
    </w:p>
    <w:p w:rsidRDefault="00032560" w:rsidP="00032560" w:rsidR="00032560" w:rsidRPr="00253D1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 xml:space="preserve">Na ročištu </w:t>
      </w:r>
      <w:r w:rsidR="00A653A9">
        <w:t xml:space="preserve">radi ispitivanja tražbina </w:t>
      </w:r>
      <w:r w:rsidRPr="00253D10">
        <w:t>ispitane su prijavljene tražbine.</w:t>
      </w:r>
    </w:p>
    <w:p w:rsidRDefault="00A653A9" w:rsidP="00640807" w:rsidR="00F8123F">
      <w:pPr>
        <w:ind w:firstLine="720"/>
        <w:jc w:val="both"/>
      </w:pPr>
      <w:r>
        <w:t>Sud je</w:t>
      </w:r>
      <w:r w:rsidR="0030222D" w:rsidRPr="00253D10">
        <w:t xml:space="preserve"> na temelju čl</w:t>
      </w:r>
      <w:r w:rsidR="00F454A0">
        <w:t>.</w:t>
      </w:r>
      <w:r>
        <w:t>49</w:t>
      </w:r>
      <w:r w:rsidR="0030222D" w:rsidRPr="00253D10">
        <w:t>. st</w:t>
      </w:r>
      <w:r w:rsidR="00F454A0">
        <w:t>.</w:t>
      </w:r>
      <w:r w:rsidR="0030222D" w:rsidRPr="00253D10">
        <w:t xml:space="preserve">2. Stečajnog zakona </w:t>
      </w:r>
      <w:r w:rsidR="00C74E9D" w:rsidRPr="00253D10">
        <w:t>(N</w:t>
      </w:r>
      <w:r w:rsidR="00B12759">
        <w:t xml:space="preserve">arodne novine broj </w:t>
      </w:r>
      <w:r w:rsidR="00862584">
        <w:t>104</w:t>
      </w:r>
      <w:r w:rsidR="00D732F2">
        <w:t>/17</w:t>
      </w:r>
      <w:r>
        <w:t>, dal</w:t>
      </w:r>
      <w:r w:rsidR="007D03DC" w:rsidRPr="00253D10">
        <w:t>je:</w:t>
      </w:r>
      <w:r w:rsidR="00640807" w:rsidRPr="00253D10">
        <w:t xml:space="preserve"> </w:t>
      </w:r>
      <w:r w:rsidR="007D03DC" w:rsidRPr="00253D10">
        <w:t>SZ)</w:t>
      </w:r>
      <w:r w:rsidR="0030222D" w:rsidRPr="00253D10">
        <w:t xml:space="preserve"> sastavio tablicu ispitanih tražbina u koj</w:t>
      </w:r>
      <w:r>
        <w:t>oj</w:t>
      </w:r>
      <w:r w:rsidR="0030222D" w:rsidRPr="00253D10">
        <w:t xml:space="preserve"> su za svaku </w:t>
      </w:r>
      <w:r>
        <w:t xml:space="preserve">pojedinu </w:t>
      </w:r>
      <w:r w:rsidR="0030222D" w:rsidRPr="00253D10">
        <w:t>tražbinu uneseni podaci u koj</w:t>
      </w:r>
      <w:r>
        <w:t xml:space="preserve">em iznosu je tražbina </w:t>
      </w:r>
      <w:r w:rsidR="0030222D" w:rsidRPr="00253D10">
        <w:t>utvrđena</w:t>
      </w:r>
      <w:r w:rsidR="00F454A0">
        <w:t>, odnosno osporena, uz naznaku razloga osporavanja</w:t>
      </w:r>
      <w:r w:rsidR="0093393A">
        <w:t xml:space="preserve">. </w:t>
      </w:r>
    </w:p>
    <w:p w:rsidRDefault="0030222D" w:rsidP="00640807" w:rsidR="0030222D">
      <w:pPr>
        <w:ind w:firstLine="720"/>
        <w:jc w:val="both"/>
      </w:pPr>
      <w:r w:rsidRPr="00253D10">
        <w:t xml:space="preserve">Tražbine </w:t>
      </w:r>
      <w:r w:rsidR="00A653A9">
        <w:t xml:space="preserve">prijavljene u propisanom roku i </w:t>
      </w:r>
      <w:r w:rsidRPr="00253D10">
        <w:t xml:space="preserve">označene </w:t>
      </w:r>
      <w:r w:rsidR="00D049A5">
        <w:t xml:space="preserve">u </w:t>
      </w:r>
      <w:r w:rsidR="00F454A0">
        <w:t>točki I. izreke</w:t>
      </w:r>
      <w:r w:rsidR="00A653A9">
        <w:t xml:space="preserve"> </w:t>
      </w:r>
      <w:r w:rsidRPr="00253D10">
        <w:t xml:space="preserve">rješenja </w:t>
      </w:r>
      <w:r w:rsidR="00B224E2" w:rsidRPr="00253D10">
        <w:t xml:space="preserve">smatraju </w:t>
      </w:r>
      <w:r w:rsidRPr="00253D10">
        <w:t xml:space="preserve">se na temelju članka </w:t>
      </w:r>
      <w:r w:rsidR="00A653A9">
        <w:t>4</w:t>
      </w:r>
      <w:r w:rsidRPr="00253D10">
        <w:t>7.</w:t>
      </w:r>
      <w:r w:rsidR="00862584">
        <w:t xml:space="preserve"> </w:t>
      </w:r>
      <w:r w:rsidR="00B23DF4" w:rsidRPr="00253D10">
        <w:t>SZ-a</w:t>
      </w:r>
      <w:r w:rsidRPr="00253D10">
        <w:t xml:space="preserve"> utvrđenim, budući ih nije osporio </w:t>
      </w:r>
      <w:r w:rsidR="00A653A9">
        <w:t>dužnik, povjerenik ili vjerovnik</w:t>
      </w:r>
      <w:r w:rsidRPr="00253D10">
        <w:t>.</w:t>
      </w:r>
    </w:p>
    <w:p w:rsidRDefault="00855B82" w:rsidP="00640807" w:rsidR="00855B82" w:rsidRPr="00253D10">
      <w:pPr>
        <w:ind w:firstLine="720"/>
        <w:jc w:val="both"/>
      </w:pPr>
    </w:p>
    <w:p w:rsidRDefault="002F755F" w:rsidP="0030222D" w:rsidR="00D230BA">
      <w:pPr>
        <w:jc w:val="center"/>
      </w:pPr>
      <w:r w:rsidRPr="00253D10">
        <w:t>U Rijeci</w:t>
      </w:r>
      <w:r w:rsidR="00862584">
        <w:t>, 23. listopada</w:t>
      </w:r>
      <w:r w:rsidR="00D458AF">
        <w:t xml:space="preserve"> 2018</w:t>
      </w:r>
      <w:r w:rsidR="00640807" w:rsidRPr="00253D10">
        <w:t xml:space="preserve">. </w:t>
      </w:r>
      <w:r w:rsidR="00D230BA">
        <w:t>g</w:t>
      </w:r>
      <w:r w:rsidR="00640807" w:rsidRPr="00253D10">
        <w:t>odine</w:t>
      </w:r>
    </w:p>
    <w:p w:rsidRDefault="00A653A9" w:rsidP="0030222D" w:rsidR="00A653A9" w:rsidRPr="00253D10">
      <w:pPr>
        <w:jc w:val="center"/>
      </w:pPr>
    </w:p>
    <w:p w:rsidRDefault="0030222D" w:rsidP="00D230BA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  </w:t>
      </w:r>
      <w:r w:rsidR="000842FE">
        <w:t>S</w:t>
      </w:r>
      <w:r w:rsidRPr="00253D10">
        <w:t>udac</w:t>
      </w:r>
    </w:p>
    <w:p w:rsidRDefault="0030222D" w:rsidP="00E80D27" w:rsidR="00DF79F1" w:rsidRPr="00275DDF">
      <w:pPr>
        <w:ind w:firstLine="708" w:left="1416"/>
        <w:jc w:val="right"/>
        <w:rPr>
          <w:sz w:val="28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="00D01C47">
        <w:rPr>
          <w:b/>
        </w:rPr>
        <w:t xml:space="preserve">   </w:t>
      </w:r>
      <w:r w:rsidRPr="00253D10">
        <w:t>Daniela Korlević</w:t>
      </w:r>
      <w:r w:rsidR="00275DDF">
        <w:t xml:space="preserve"> </w:t>
      </w:r>
    </w:p>
    <w:p w:rsidRDefault="00EB5905" w:rsidP="00EB5905" w:rsidR="00EB5905">
      <w:pPr>
        <w:ind w:firstLine="708" w:left="1416"/>
        <w:jc w:val="right"/>
      </w:pPr>
    </w:p>
    <w:p w:rsidRDefault="0030222D" w:rsidP="0030222D" w:rsidR="0030222D" w:rsidRPr="00862584">
      <w:pPr>
        <w:jc w:val="both"/>
      </w:pPr>
      <w:r w:rsidRPr="00862584">
        <w:t>UPUTA O PRAVNOM LIJEKU:</w:t>
      </w:r>
    </w:p>
    <w:p w:rsidRDefault="0030222D" w:rsidP="0030222D" w:rsidR="00DF79F1" w:rsidRPr="00A653A9">
      <w:pPr>
        <w:jc w:val="both"/>
      </w:pPr>
      <w:r w:rsidRPr="00A653A9">
        <w:tab/>
        <w:t xml:space="preserve">Protiv rješenja pravo na žalbu ima </w:t>
      </w:r>
      <w:r w:rsidR="00A653A9">
        <w:t>dužnik</w:t>
      </w:r>
      <w:r w:rsidRPr="00A653A9">
        <w:t xml:space="preserve"> i svaki vjerovnik u dijelu koji se </w:t>
      </w:r>
      <w:r w:rsidR="00A653A9">
        <w:t xml:space="preserve">odnosi na njegovu </w:t>
      </w:r>
      <w:r w:rsidRPr="00A653A9">
        <w:t>prijavljen</w:t>
      </w:r>
      <w:r w:rsidR="00A653A9">
        <w:t>u</w:t>
      </w:r>
      <w:r w:rsidRPr="00A653A9">
        <w:t xml:space="preserve"> tražbin</w:t>
      </w:r>
      <w:r w:rsidR="00A653A9">
        <w:t>u</w:t>
      </w:r>
      <w:r w:rsidRPr="00A653A9">
        <w:t xml:space="preserve"> i tražbin</w:t>
      </w:r>
      <w:r w:rsidR="00A653A9">
        <w:t xml:space="preserve">u </w:t>
      </w:r>
      <w:r w:rsidRPr="00A653A9">
        <w:t>koj</w:t>
      </w:r>
      <w:r w:rsidR="00B23DF4" w:rsidRPr="00A653A9">
        <w:t xml:space="preserve">u je osporio (članak </w:t>
      </w:r>
      <w:r w:rsidR="00A653A9">
        <w:t>51.st.1. SZ-a</w:t>
      </w:r>
      <w:r w:rsidRPr="00A653A9">
        <w:t xml:space="preserve">). </w:t>
      </w:r>
      <w:r w:rsidR="003E146F" w:rsidRPr="00A653A9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A653A9">
        <w:tab/>
      </w:r>
    </w:p>
    <w:sectPr w:rsidR="00DF79F1" w:rsidRPr="00A653A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C3E" w:rsidR="00365C3E">
      <w:r>
        <w:separator/>
      </w:r>
    </w:p>
  </w:endnote>
  <w:endnote w:id="0" w:type="continuationSeparator">
    <w:p w:rsidRDefault="00365C3E" w:rsidR="00365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3E" w:rsidR="00365C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C3E" w:rsidR="00365C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3E" w:rsidR="00365C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B6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65C3E" w:rsidR="00365C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C3E" w:rsidR="00365C3E">
      <w:r>
        <w:separator/>
      </w:r>
    </w:p>
  </w:footnote>
  <w:footnote w:id="0" w:type="continuationSeparator">
    <w:p w:rsidRDefault="00365C3E" w:rsidR="00365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3E" w:rsidP="00B059B8" w:rsidR="00365C3E" w:rsidRPr="00B059B8">
    <w:pPr>
      <w:pStyle w:val="Zaglavlje"/>
      <w:jc w:val="right"/>
    </w:pPr>
    <w:r w:rsidRPr="00B059B8">
      <w:tab/>
    </w:r>
    <w:r w:rsidRPr="00B059B8">
      <w:tab/>
      <w:t xml:space="preserve">Posl.br. 15 </w:t>
    </w:r>
    <w:r>
      <w:t>St-</w:t>
    </w:r>
    <w:r w:rsidR="00862584">
      <w:t>355/18-13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533CF"/>
    <w:rsid w:val="00170508"/>
    <w:rsid w:val="001849E1"/>
    <w:rsid w:val="001A4D28"/>
    <w:rsid w:val="001D68D1"/>
    <w:rsid w:val="001F04FE"/>
    <w:rsid w:val="001F6B26"/>
    <w:rsid w:val="00211F7E"/>
    <w:rsid w:val="00217819"/>
    <w:rsid w:val="00233E78"/>
    <w:rsid w:val="00253D10"/>
    <w:rsid w:val="00266969"/>
    <w:rsid w:val="00275DDF"/>
    <w:rsid w:val="002B6489"/>
    <w:rsid w:val="002D0933"/>
    <w:rsid w:val="002F755F"/>
    <w:rsid w:val="0030222D"/>
    <w:rsid w:val="00334419"/>
    <w:rsid w:val="00334CF7"/>
    <w:rsid w:val="00365C3E"/>
    <w:rsid w:val="003724D3"/>
    <w:rsid w:val="003746F4"/>
    <w:rsid w:val="003A723A"/>
    <w:rsid w:val="003E146F"/>
    <w:rsid w:val="003E49F9"/>
    <w:rsid w:val="00430F3D"/>
    <w:rsid w:val="004645C9"/>
    <w:rsid w:val="004828A8"/>
    <w:rsid w:val="00482AAF"/>
    <w:rsid w:val="004958DB"/>
    <w:rsid w:val="004A6349"/>
    <w:rsid w:val="004C35A9"/>
    <w:rsid w:val="004D3354"/>
    <w:rsid w:val="004E0C5D"/>
    <w:rsid w:val="004E1C5B"/>
    <w:rsid w:val="00501235"/>
    <w:rsid w:val="00510887"/>
    <w:rsid w:val="00512278"/>
    <w:rsid w:val="00537C40"/>
    <w:rsid w:val="00574923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42739"/>
    <w:rsid w:val="00645763"/>
    <w:rsid w:val="00663C84"/>
    <w:rsid w:val="00666422"/>
    <w:rsid w:val="00667C20"/>
    <w:rsid w:val="00670E4F"/>
    <w:rsid w:val="00670E5E"/>
    <w:rsid w:val="006A5C1A"/>
    <w:rsid w:val="006C139C"/>
    <w:rsid w:val="006C55FD"/>
    <w:rsid w:val="006D0152"/>
    <w:rsid w:val="006D5DFE"/>
    <w:rsid w:val="006E044F"/>
    <w:rsid w:val="006E75FB"/>
    <w:rsid w:val="00704B59"/>
    <w:rsid w:val="00725A8C"/>
    <w:rsid w:val="007270CD"/>
    <w:rsid w:val="00742C34"/>
    <w:rsid w:val="00746C57"/>
    <w:rsid w:val="0076568E"/>
    <w:rsid w:val="00773EEC"/>
    <w:rsid w:val="00787E48"/>
    <w:rsid w:val="007979AB"/>
    <w:rsid w:val="007B28FF"/>
    <w:rsid w:val="007D03DC"/>
    <w:rsid w:val="007D4134"/>
    <w:rsid w:val="007F1DE2"/>
    <w:rsid w:val="00806532"/>
    <w:rsid w:val="00855B82"/>
    <w:rsid w:val="00857894"/>
    <w:rsid w:val="00860D63"/>
    <w:rsid w:val="00862584"/>
    <w:rsid w:val="00876E2B"/>
    <w:rsid w:val="008B78F2"/>
    <w:rsid w:val="008C691F"/>
    <w:rsid w:val="008E4BEC"/>
    <w:rsid w:val="0093393A"/>
    <w:rsid w:val="009576FD"/>
    <w:rsid w:val="009755AA"/>
    <w:rsid w:val="00995BA3"/>
    <w:rsid w:val="009A4F4C"/>
    <w:rsid w:val="009B2A45"/>
    <w:rsid w:val="009E0FB6"/>
    <w:rsid w:val="009E2E16"/>
    <w:rsid w:val="00A03719"/>
    <w:rsid w:val="00A067C3"/>
    <w:rsid w:val="00A60B6E"/>
    <w:rsid w:val="00A61704"/>
    <w:rsid w:val="00A653A9"/>
    <w:rsid w:val="00A6582A"/>
    <w:rsid w:val="00A7203C"/>
    <w:rsid w:val="00AA6D05"/>
    <w:rsid w:val="00B05384"/>
    <w:rsid w:val="00B059B8"/>
    <w:rsid w:val="00B12759"/>
    <w:rsid w:val="00B224E2"/>
    <w:rsid w:val="00B23DF4"/>
    <w:rsid w:val="00B50BD0"/>
    <w:rsid w:val="00B62EDF"/>
    <w:rsid w:val="00B8271D"/>
    <w:rsid w:val="00B84D1B"/>
    <w:rsid w:val="00B85C92"/>
    <w:rsid w:val="00B868BC"/>
    <w:rsid w:val="00B96343"/>
    <w:rsid w:val="00BA0CBE"/>
    <w:rsid w:val="00BA42FE"/>
    <w:rsid w:val="00BC14FF"/>
    <w:rsid w:val="00BF7147"/>
    <w:rsid w:val="00BF7DEB"/>
    <w:rsid w:val="00C34820"/>
    <w:rsid w:val="00C447B9"/>
    <w:rsid w:val="00C60C8A"/>
    <w:rsid w:val="00C66EF9"/>
    <w:rsid w:val="00C74E9D"/>
    <w:rsid w:val="00C83992"/>
    <w:rsid w:val="00CB20A4"/>
    <w:rsid w:val="00CB4878"/>
    <w:rsid w:val="00CC0CB6"/>
    <w:rsid w:val="00CE4920"/>
    <w:rsid w:val="00D01C47"/>
    <w:rsid w:val="00D049A5"/>
    <w:rsid w:val="00D230BA"/>
    <w:rsid w:val="00D43950"/>
    <w:rsid w:val="00D4478C"/>
    <w:rsid w:val="00D458AF"/>
    <w:rsid w:val="00D732F2"/>
    <w:rsid w:val="00D82156"/>
    <w:rsid w:val="00DC1DF2"/>
    <w:rsid w:val="00DF79F1"/>
    <w:rsid w:val="00E04154"/>
    <w:rsid w:val="00E11093"/>
    <w:rsid w:val="00E32AD9"/>
    <w:rsid w:val="00E42952"/>
    <w:rsid w:val="00E510B6"/>
    <w:rsid w:val="00E54888"/>
    <w:rsid w:val="00E626D1"/>
    <w:rsid w:val="00E80D27"/>
    <w:rsid w:val="00E86F40"/>
    <w:rsid w:val="00EB01EF"/>
    <w:rsid w:val="00EB0F1F"/>
    <w:rsid w:val="00EB5905"/>
    <w:rsid w:val="00EC098A"/>
    <w:rsid w:val="00EC3900"/>
    <w:rsid w:val="00ED058C"/>
    <w:rsid w:val="00ED0D95"/>
    <w:rsid w:val="00EE4C61"/>
    <w:rsid w:val="00F008F0"/>
    <w:rsid w:val="00F02BAF"/>
    <w:rsid w:val="00F11844"/>
    <w:rsid w:val="00F23545"/>
    <w:rsid w:val="00F25451"/>
    <w:rsid w:val="00F256E4"/>
    <w:rsid w:val="00F37600"/>
    <w:rsid w:val="00F4454D"/>
    <w:rsid w:val="00F454A0"/>
    <w:rsid w:val="00F50155"/>
    <w:rsid w:val="00F52993"/>
    <w:rsid w:val="00F52EA0"/>
    <w:rsid w:val="00F8123F"/>
    <w:rsid w:val="00F946FA"/>
    <w:rsid w:val="00FD24B3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5B82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BA0CB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B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B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B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B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5B82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BA0CB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B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B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B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B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C. M. C. d.o.o.</izvorni_sadrzaj>
    <derivirana_varijabla naziv="DomainObject.Predmet.StrankaFormated_1">  C. M. C. d.o.o.</derivirana_varijabla>
  </DomainObject.Predmet.StrankaFormated>
  <DomainObject.Predmet.StrankaFormatedOIB>
    <izvorni_sadrzaj>  C. M. C. d.o.o., OIB 64137439104</izvorni_sadrzaj>
    <derivirana_varijabla naziv="DomainObject.Predmet.StrankaFormatedOIB_1">  C. M. C. d.o.o., OIB 64137439104</derivirana_varijabla>
  </DomainObject.Predmet.StrankaFormatedOIB>
  <DomainObject.Predmet.StrankaFormatedWithAdress>
    <izvorni_sadrzaj> C. M. C. d.o.o., Dubrova 16, 51250 Novi Vinodolski</izvorni_sadrzaj>
    <derivirana_varijabla naziv="DomainObject.Predmet.StrankaFormatedWithAdress_1"> C. M. C. d.o.o., Dubrova 16, 51250 Novi Vinodolski</derivirana_varijabla>
  </DomainObject.Predmet.StrankaFormatedWithAdress>
  <DomainObject.Predmet.StrankaFormatedWithAdressOIB>
    <izvorni_sadrzaj> C. M. C. d.o.o., OIB 64137439104, Dubrova 16, 51250 Novi Vinodolski</izvorni_sadrzaj>
    <derivirana_varijabla naziv="DomainObject.Predmet.StrankaFormatedWithAdressOIB_1"> C. M. C. d.o.o., OIB 64137439104, Dubrova 16, 51250 Novi Vinodolski</derivirana_varijabla>
  </DomainObject.Predmet.StrankaFormatedWithAdressOIB>
  <DomainObject.Predmet.StrankaWithAdress>
    <izvorni_sadrzaj>C. M. C. d.o.o. Dubrova 16,51250 Novi Vinodolski</izvorni_sadrzaj>
    <derivirana_varijabla naziv="DomainObject.Predmet.StrankaWithAdress_1">C. M. C. d.o.o. Dubrova 16,51250 Novi Vinodolski</derivirana_varijabla>
  </DomainObject.Predmet.StrankaWithAdress>
  <DomainObject.Predmet.StrankaWithAdressOIB>
    <izvorni_sadrzaj>C. M. C. d.o.o., OIB 64137439104, Dubrova 16,51250 Novi Vinodolski</izvorni_sadrzaj>
    <derivirana_varijabla naziv="DomainObject.Predmet.StrankaWithAdressOIB_1">C. M. C. d.o.o., OIB 64137439104, Dubrova 16,51250 Novi Vinodolski</derivirana_varijabla>
  </DomainObject.Predmet.StrankaWithAdressOIB>
  <DomainObject.Predmet.StrankaNazivFormated>
    <izvorni_sadrzaj>C. M. C. d.o.o.</izvorni_sadrzaj>
    <derivirana_varijabla naziv="DomainObject.Predmet.StrankaNazivFormated_1">C. M. C. d.o.o.</derivirana_varijabla>
  </DomainObject.Predmet.StrankaNazivFormated>
  <DomainObject.Predmet.StrankaNazivFormatedOIB>
    <izvorni_sadrzaj>C. M. C. d.o.o., OIB 64137439104</izvorni_sadrzaj>
    <derivirana_varijabla naziv="DomainObject.Predmet.StrankaNazivFormatedOIB_1">C. M. C. d.o.o., OIB 64137439104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C. M. C. d.o.o.</item>
    </izvorni_sadrzaj>
    <derivirana_varijabla naziv="DomainObject.Predmet.StrankaListFormated_1">
      <item>C. M. C. d.o.o.</item>
    </derivirana_varijabla>
  </DomainObject.Predmet.StrankaListFormated>
  <DomainObject.Predmet.StrankaListFormatedOIB>
    <izvorni_sadrzaj>
      <item>C. M. C. d.o.o., OIB 64137439104</item>
    </izvorni_sadrzaj>
    <derivirana_varijabla naziv="DomainObject.Predmet.StrankaListFormatedOIB_1">
      <item>C. M. C. d.o.o., OIB 64137439104</item>
    </derivirana_varijabla>
  </DomainObject.Predmet.StrankaListFormatedOIB>
  <DomainObject.Predmet.StrankaListFormatedWithAdress>
    <izvorni_sadrzaj>
      <item>C. M. C. d.o.o., Dubrova 16, 51250 Novi Vinodolski</item>
    </izvorni_sadrzaj>
    <derivirana_varijabla naziv="DomainObject.Predmet.StrankaListFormatedWithAdress_1">
      <item>C. M. C. d.o.o., Dubrova 16, 51250 Novi Vinodolski</item>
    </derivirana_varijabla>
  </DomainObject.Predmet.StrankaListFormatedWithAdress>
  <DomainObject.Predmet.StrankaListFormatedWithAdressOIB>
    <izvorni_sadrzaj>
      <item>C. M. C. d.o.o., OIB 64137439104, Dubrova 16, 51250 Novi Vinodolski</item>
    </izvorni_sadrzaj>
    <derivirana_varijabla naziv="DomainObject.Predmet.StrankaListFormatedWithAdressOIB_1">
      <item>C. M. C. d.o.o., OIB 64137439104, Dubrova 16, 51250 Novi Vinodolski</item>
    </derivirana_varijabla>
  </DomainObject.Predmet.StrankaListFormatedWithAdressOIB>
  <DomainObject.Predmet.StrankaListNazivFormated>
    <izvorni_sadrzaj>
      <item>C. M. C. d.o.o.</item>
    </izvorni_sadrzaj>
    <derivirana_varijabla naziv="DomainObject.Predmet.StrankaListNazivFormated_1">
      <item>C. M. C. d.o.o.</item>
    </derivirana_varijabla>
  </DomainObject.Predmet.StrankaListNazivFormated>
  <DomainObject.Predmet.StrankaListNazivFormatedOIB>
    <izvorni_sadrzaj>
      <item>C. M. C. d.o.o., OIB 64137439104</item>
    </izvorni_sadrzaj>
    <derivirana_varijabla naziv="DomainObject.Predmet.StrankaListNazivFormatedOIB_1">
      <item>C. M. C. d.o.o., OIB 64137439104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Rajko Marković</item>
      <item>Dragan Bacanović</item>
      <item>Zoran Županović</item>
    </izvorni_sadrzaj>
    <derivirana_varijabla naziv="DomainObject.Predmet.OstaliListFormated_1">
      <item>Rajko Marković</item>
      <item>Dragan Bacanović</item>
      <item>Zoran Županović</item>
    </derivirana_varijabla>
  </DomainObject.Predmet.OstaliListFormated>
  <DomainObject.Predmet.OstaliListFormatedOIB>
    <izvorni_sadrzaj>
      <item>Rajko Marković</item>
      <item>Dragan Bacanović</item>
      <item>Zoran Županović</item>
    </izvorni_sadrzaj>
    <derivirana_varijabla naziv="DomainObject.Predmet.OstaliListFormatedOIB_1">
      <item>Rajko Marković</item>
      <item>Dragan Bacanović</item>
      <item>Zoran Županović</item>
    </derivirana_varijabla>
  </DomainObject.Predmet.OstaliListFormatedOIB>
  <DomainObject.Predmet.OstaliListFormatedWithAdress>
    <izvorni_sadrzaj>
      <item>Rajko Marković</item>
      <item>Dragan Bacanović</item>
      <item>Zoran Županović</item>
    </izvorni_sadrzaj>
    <derivirana_varijabla naziv="DomainObject.Predmet.OstaliListFormatedWithAdress_1">
      <item>Rajko Marković</item>
      <item>Dragan Bacanović</item>
      <item>Zoran Županović</item>
    </derivirana_varijabla>
  </DomainObject.Predmet.OstaliListFormatedWithAdress>
  <DomainObject.Predmet.OstaliListFormatedWithAdressOIB>
    <izvorni_sadrzaj>
      <item>Rajko Marković</item>
      <item>Dragan Bacanović</item>
      <item>Zoran Županović</item>
    </izvorni_sadrzaj>
    <derivirana_varijabla naziv="DomainObject.Predmet.OstaliListFormatedWithAdressOIB_1">
      <item>Rajko Marković</item>
      <item>Dragan Bacanović</item>
      <item>Zoran Županović</item>
    </derivirana_varijabla>
  </DomainObject.Predmet.OstaliListFormatedWithAdressOIB>
  <DomainObject.Predmet.OstaliListNazivFormated>
    <izvorni_sadrzaj>
      <item>Rajko Marković</item>
      <item>Dragan Bacanović</item>
      <item>Zoran Županović</item>
    </izvorni_sadrzaj>
    <derivirana_varijabla naziv="DomainObject.Predmet.OstaliListNazivFormated_1">
      <item>Rajko Marković</item>
      <item>Dragan Bacanović</item>
      <item>Zoran Županović</item>
    </derivirana_varijabla>
  </DomainObject.Predmet.OstaliListNazivFormated>
  <DomainObject.Predmet.OstaliListNazivFormatedOIB>
    <izvorni_sadrzaj>
      <item>Rajko Marković</item>
      <item>Dragan Bacanović</item>
      <item>Zoran Županović</item>
    </izvorni_sadrzaj>
    <derivirana_varijabla naziv="DomainObject.Predmet.OstaliListNazivFormatedOIB_1">
      <item>Rajko Marković</item>
      <item>Dragan Bacanović</item>
      <item>Zoran Županović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C. M. C. d.o.o.</izvorni_sadrzaj>
    <derivirana_varijabla naziv="DomainObject.Predmet.StrankaIDrugi_1">C. M. C.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C. M. C. d.o.o., OIB 64137439104, Dubrova 16, 51250 Novi Vinodolski</izvorni_sadrzaj>
    <derivirana_varijabla naziv="DomainObject.Predmet.StrankaIDrugiAdressOIB_1">C. M. C. d.o.o., OIB 64137439104, Dubrova 16,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 M. C. d.o.o.</item>
      <item>Rajko Marković</item>
      <item>Dragan Bacanović</item>
      <item>Zoran Županović</item>
    </izvorni_sadrzaj>
    <derivirana_varijabla naziv="DomainObject.Predmet.SudioniciListNaziv_1">
      <item>C. M. C. d.o.o.</item>
      <item>Rajko Marković</item>
      <item>Dragan Bacanović</item>
      <item>Zoran Županović</item>
    </derivirana_varijabla>
  </DomainObject.Predmet.SudioniciListNaziv>
  <DomainObject.Predmet.SudioniciListAdressOIB>
    <izvorni_sadrzaj>
      <item>C. M. C. d.o.o., OIB 64137439104, Dubrova 16,51250 Novi Vinodolski</item>
      <item>Rajko Marković</item>
      <item>Dragan Bacanović</item>
      <item>Zoran Županović</item>
    </izvorni_sadrzaj>
    <derivirana_varijabla naziv="DomainObject.Predmet.SudioniciListAdressOIB_1">
      <item>C. M. C. d.o.o., OIB 64137439104, Dubrova 16,51250 Novi Vinodolski</item>
      <item>Rajko Marković</item>
      <item>Dragan Bacanović</item>
      <item>Zoran Županović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64137439104</item>
      <item>, OIB null</item>
      <item>, OIB null</item>
      <item>, OIB null</item>
    </izvorni_sadrzaj>
    <derivirana_varijabla naziv="DomainObject.Predmet.SudioniciListNazivOIB_1">
      <item>, OIB 64137439104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St-355/2018-7</izvorni_sadrzaj>
    <derivirana_varijabla naziv="DomainObject.PredzadnjaOdlukaIzPredmeta.Oznaka_1">St-355/2018-7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35A85-32B2-4264-BF48-A3AD39FC3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622</properties:Words>
  <properties:Characters>3504</properties:Characters>
  <properties:Lines>169</properties:Lines>
  <properties:Paragraphs>117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2018-10-23T08:59:00Z</dcterms:created>
  <dc:creator>rcerneka</dc:creator>
  <cp:lastModifiedBy>Jasna Radulović</cp:lastModifiedBy>
  <cp:lastPrinted>2018-09-05T10:00:00Z</cp:lastPrinted>
  <dcterms:modified xmlns:xsi="http://www.w3.org/2001/XMLSchema-instance" xsi:type="dcterms:W3CDTF">2018-10-23T09:01:00Z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(355-18 utvrđeno predstečajne.docx)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