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53ed" w14:paraId="9e053ed" w:rsidRDefault="001C658E" w:rsidP="00B15FEB" w:rsidR="001C658E" w:rsidRPr="00CD3068">
      <w:pPr>
        <w:spacing w:lineRule="auto" w:line="240" w:after="0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C658E" w:rsidP="00B15FEB" w:rsidR="001C658E" w:rsidRPr="00CD3068">
      <w:pPr>
        <w:spacing w:lineRule="auto" w:line="240" w:after="0"/>
        <w:jc w:val="center"/>
        <w:rPr>
          <w:rFonts w:hAnsi="Times New Roman" w:ascii="Times New Roman"/>
          <w:bCs/>
        </w:rPr>
      </w:pPr>
      <w:r w:rsidRPr="00CD3068">
        <w:rPr>
          <w:rFonts w:hAnsi="Times New Roman" w:ascii="Times New Roman"/>
          <w:bCs/>
        </w:rPr>
        <w:t>Z A P I S N I K</w:t>
      </w:r>
    </w:p>
    <w:p w:rsidRDefault="00CD3068" w:rsidP="00B15FEB" w:rsidR="009E0085" w:rsidRPr="00CD3068">
      <w:pPr>
        <w:spacing w:lineRule="auto" w:line="240" w:after="0"/>
        <w:jc w:val="center"/>
        <w:rPr>
          <w:rFonts w:hAnsi="Times New Roman" w:ascii="Times New Roman"/>
          <w:bCs/>
        </w:rPr>
      </w:pPr>
      <w:r w:rsidRPr="00CD3068">
        <w:rPr>
          <w:rFonts w:hAnsi="Times New Roman" w:ascii="Times New Roman"/>
          <w:bCs/>
        </w:rPr>
        <w:t>30. siječnja 2019.</w:t>
      </w:r>
    </w:p>
    <w:p w:rsidRDefault="009E0085" w:rsidP="00B15FEB" w:rsidR="009E0085" w:rsidRPr="00CD3068">
      <w:pPr>
        <w:spacing w:lineRule="auto" w:line="240" w:after="0"/>
        <w:jc w:val="center"/>
        <w:rPr>
          <w:rFonts w:hAnsi="Times New Roman" w:ascii="Times New Roman"/>
          <w:bCs/>
        </w:rPr>
      </w:pPr>
    </w:p>
    <w:p w:rsidRDefault="009E0085" w:rsidP="00B15FEB" w:rsidR="006A4D6F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sastavljen kod Trgovačkog suda u Zadru, </w:t>
      </w:r>
      <w:r w:rsidR="00E6256C" w:rsidRPr="00CD3068">
        <w:rPr>
          <w:rFonts w:hAnsi="Times New Roman" w:ascii="Times New Roman"/>
        </w:rPr>
        <w:t xml:space="preserve">na ročištu radi </w:t>
      </w:r>
      <w:r w:rsidRPr="00CD3068">
        <w:rPr>
          <w:rFonts w:hAnsi="Times New Roman" w:ascii="Times New Roman"/>
        </w:rPr>
        <w:t>ispitivanj</w:t>
      </w:r>
      <w:r w:rsidR="00E6256C" w:rsidRPr="00CD3068">
        <w:rPr>
          <w:rFonts w:hAnsi="Times New Roman" w:ascii="Times New Roman"/>
        </w:rPr>
        <w:t>a</w:t>
      </w:r>
      <w:r w:rsidRPr="00CD3068">
        <w:rPr>
          <w:rFonts w:hAnsi="Times New Roman" w:ascii="Times New Roman"/>
        </w:rPr>
        <w:t xml:space="preserve"> tražbina u predstečajnom postupku nad dužnikom </w:t>
      </w:r>
      <w:r w:rsidR="00CD3068" w:rsidRPr="00CD3068">
        <w:rPr>
          <w:rFonts w:hAnsi="Times New Roman" w:ascii="Times New Roman"/>
        </w:rPr>
        <w:t>CAUTELA d.o.o., Zadar, Stjepana Ivšića 4, OIB:41098807578</w:t>
      </w:r>
    </w:p>
    <w:p w:rsidRDefault="000307B4" w:rsidP="00B15FEB" w:rsidR="000307B4" w:rsidRPr="00CD3068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9E0085" w:rsidP="00B15FEB" w:rsidR="009E0085" w:rsidRPr="00CD3068">
      <w:pPr>
        <w:spacing w:lineRule="auto" w:line="240" w:after="0"/>
        <w:jc w:val="both"/>
        <w:rPr>
          <w:rFonts w:hAnsi="Times New Roman" w:ascii="Times New Roman"/>
          <w:bCs/>
        </w:rPr>
      </w:pPr>
      <w:r w:rsidRPr="00CD3068">
        <w:rPr>
          <w:rFonts w:hAnsi="Times New Roman" w:ascii="Times New Roman"/>
          <w:bCs/>
        </w:rPr>
        <w:t>OD SUDA NAZOČNI:</w:t>
      </w:r>
    </w:p>
    <w:p w:rsidRDefault="009E0085" w:rsidP="00B15FEB" w:rsidR="009E0085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A</w:t>
      </w:r>
      <w:r w:rsidR="0009467A" w:rsidRPr="00CD3068">
        <w:rPr>
          <w:rFonts w:hAnsi="Times New Roman" w:ascii="Times New Roman"/>
        </w:rPr>
        <w:t>na Markač</w:t>
      </w:r>
      <w:r w:rsidR="00B2269B" w:rsidRPr="00CD3068">
        <w:rPr>
          <w:rFonts w:hAnsi="Times New Roman" w:ascii="Times New Roman"/>
        </w:rPr>
        <w:t xml:space="preserve">, </w:t>
      </w:r>
      <w:r w:rsidR="0009467A" w:rsidRPr="00CD3068">
        <w:rPr>
          <w:rFonts w:hAnsi="Times New Roman" w:ascii="Times New Roman"/>
        </w:rPr>
        <w:t>sutkinja</w:t>
      </w:r>
      <w:r w:rsidRPr="00CD3068">
        <w:rPr>
          <w:rFonts w:hAnsi="Times New Roman" w:ascii="Times New Roman"/>
        </w:rPr>
        <w:t xml:space="preserve"> </w:t>
      </w:r>
    </w:p>
    <w:p w:rsidRDefault="00CD3068" w:rsidP="00B15FEB" w:rsidR="0009467A" w:rsidRPr="00CD3068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Martina Kalmeta</w:t>
      </w:r>
      <w:r w:rsidR="009E0085" w:rsidRPr="00CD3068">
        <w:rPr>
          <w:rFonts w:hAnsi="Times New Roman" w:ascii="Times New Roman"/>
        </w:rPr>
        <w:t>, zapisničar</w:t>
      </w:r>
      <w:r w:rsidR="0009467A" w:rsidRPr="00CD3068">
        <w:rPr>
          <w:rFonts w:hAnsi="Times New Roman" w:ascii="Times New Roman"/>
        </w:rPr>
        <w:t>ka</w:t>
      </w:r>
    </w:p>
    <w:p w:rsidRDefault="00B15FEB" w:rsidP="00B15FEB" w:rsidR="00B15FEB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E6256C" w:rsidP="00B15FEB" w:rsidR="009E0085" w:rsidRPr="00CD3068">
      <w:pPr>
        <w:spacing w:lineRule="auto" w:line="240" w:after="0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Započeto </w:t>
      </w:r>
      <w:r w:rsidR="009E0085" w:rsidRPr="00CD3068">
        <w:rPr>
          <w:rFonts w:hAnsi="Times New Roman" w:ascii="Times New Roman"/>
        </w:rPr>
        <w:t xml:space="preserve">u </w:t>
      </w:r>
      <w:r w:rsidR="00CD3068">
        <w:rPr>
          <w:rFonts w:hAnsi="Times New Roman" w:ascii="Times New Roman"/>
        </w:rPr>
        <w:t>10,00</w:t>
      </w:r>
      <w:r w:rsidR="0009467A" w:rsidRPr="00CD3068">
        <w:rPr>
          <w:rFonts w:hAnsi="Times New Roman" w:ascii="Times New Roman"/>
        </w:rPr>
        <w:t xml:space="preserve"> </w:t>
      </w:r>
      <w:r w:rsidR="009E0085" w:rsidRPr="00CD3068">
        <w:rPr>
          <w:rFonts w:hAnsi="Times New Roman" w:ascii="Times New Roman"/>
        </w:rPr>
        <w:t>sati.</w:t>
      </w:r>
      <w:r w:rsidRPr="00CD3068">
        <w:rPr>
          <w:rFonts w:hAnsi="Times New Roman" w:ascii="Times New Roman"/>
        </w:rPr>
        <w:t xml:space="preserve"> Ročište je javno.</w:t>
      </w:r>
    </w:p>
    <w:p w:rsidRDefault="000307B4" w:rsidP="00B15FEB" w:rsidR="000307B4" w:rsidRPr="00CD3068">
      <w:pPr>
        <w:spacing w:lineRule="auto" w:line="240" w:after="0"/>
        <w:rPr>
          <w:rFonts w:hAnsi="Times New Roman" w:ascii="Times New Roman"/>
        </w:rPr>
      </w:pPr>
    </w:p>
    <w:p w:rsidRDefault="0009467A" w:rsidP="00B15FEB" w:rsidR="0009467A" w:rsidRPr="00CD3068">
      <w:pPr>
        <w:spacing w:lineRule="auto" w:line="240" w:after="0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Utvrđuje se da su pristupili: </w:t>
      </w:r>
    </w:p>
    <w:p w:rsidRDefault="0009467A" w:rsidP="00B15FEB" w:rsidR="00B15FEB" w:rsidRPr="00CD3068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povjerenik </w:t>
      </w:r>
      <w:r w:rsidR="00CD3068">
        <w:rPr>
          <w:rFonts w:hAnsi="Times New Roman" w:ascii="Times New Roman"/>
        </w:rPr>
        <w:t>Milan Macura iz Šibenika</w:t>
      </w:r>
    </w:p>
    <w:p w:rsidRDefault="00B15FEB" w:rsidP="00B15FEB" w:rsidR="00B15FEB" w:rsidRPr="00CD3068">
      <w:pPr>
        <w:pStyle w:val="Odlomakpopisa"/>
        <w:spacing w:lineRule="auto" w:line="240" w:after="0"/>
        <w:rPr>
          <w:rFonts w:hAnsi="Times New Roman" w:ascii="Times New Roman"/>
        </w:rPr>
      </w:pPr>
    </w:p>
    <w:p w:rsidRDefault="0009467A" w:rsidP="00B15FEB" w:rsidR="009C0D0D" w:rsidRPr="00CD3068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za dužnika </w:t>
      </w:r>
      <w:r w:rsidR="006A4D6F" w:rsidRPr="00CD3068">
        <w:rPr>
          <w:rFonts w:hAnsi="Times New Roman" w:ascii="Times New Roman"/>
        </w:rPr>
        <w:t xml:space="preserve">zastupnik po zakonu </w:t>
      </w:r>
      <w:r w:rsidR="00CD3068">
        <w:rPr>
          <w:rFonts w:hAnsi="Times New Roman" w:ascii="Times New Roman"/>
        </w:rPr>
        <w:t>Mate Ivković,</w:t>
      </w:r>
      <w:r w:rsidR="006A4D6F" w:rsidRPr="00CD3068">
        <w:rPr>
          <w:rFonts w:hAnsi="Times New Roman" w:ascii="Times New Roman"/>
        </w:rPr>
        <w:t xml:space="preserve"> </w:t>
      </w:r>
      <w:r w:rsidR="007A5E5A" w:rsidRPr="00CD3068">
        <w:rPr>
          <w:rFonts w:hAnsi="Times New Roman" w:ascii="Times New Roman"/>
        </w:rPr>
        <w:t xml:space="preserve">direktor, </w:t>
      </w:r>
      <w:r w:rsidRPr="00CD3068">
        <w:rPr>
          <w:rFonts w:hAnsi="Times New Roman" w:ascii="Times New Roman"/>
        </w:rPr>
        <w:t xml:space="preserve">identitet utvrđen uvidom u osobnu iskaznicu </w:t>
      </w:r>
      <w:r w:rsidR="009C0D0D" w:rsidRPr="00CD3068">
        <w:rPr>
          <w:rFonts w:hAnsi="Times New Roman" w:ascii="Times New Roman"/>
        </w:rPr>
        <w:t xml:space="preserve">broj </w:t>
      </w:r>
      <w:r w:rsidR="001A6672">
        <w:rPr>
          <w:rFonts w:hAnsi="Times New Roman" w:ascii="Times New Roman"/>
        </w:rPr>
        <w:t>113175303,</w:t>
      </w:r>
      <w:r w:rsidR="009C0D0D" w:rsidRPr="00CD3068">
        <w:rPr>
          <w:rFonts w:hAnsi="Times New Roman" w:ascii="Times New Roman"/>
        </w:rPr>
        <w:t xml:space="preserve"> </w:t>
      </w:r>
      <w:r w:rsidR="000C7F50" w:rsidRPr="00CD3068">
        <w:rPr>
          <w:rFonts w:hAnsi="Times New Roman" w:ascii="Times New Roman"/>
        </w:rPr>
        <w:t xml:space="preserve"> izdana od PU </w:t>
      </w:r>
      <w:r w:rsidR="006A4D6F" w:rsidRPr="00CD3068">
        <w:rPr>
          <w:rFonts w:hAnsi="Times New Roman" w:ascii="Times New Roman"/>
        </w:rPr>
        <w:t>zadarske</w:t>
      </w:r>
      <w:r w:rsidR="000C7F50" w:rsidRPr="00CD3068">
        <w:rPr>
          <w:rFonts w:hAnsi="Times New Roman" w:ascii="Times New Roman"/>
        </w:rPr>
        <w:t xml:space="preserve"> </w:t>
      </w:r>
      <w:r w:rsidR="009C0D0D" w:rsidRPr="00CD3068">
        <w:rPr>
          <w:rFonts w:hAnsi="Times New Roman" w:ascii="Times New Roman"/>
        </w:rPr>
        <w:t>sa punomoćnikom</w:t>
      </w:r>
      <w:r w:rsidR="00B15FEB" w:rsidRPr="00CD3068">
        <w:rPr>
          <w:rFonts w:hAnsi="Times New Roman" w:ascii="Times New Roman"/>
        </w:rPr>
        <w:t xml:space="preserve"> </w:t>
      </w:r>
      <w:r w:rsidR="001A6672">
        <w:rPr>
          <w:rFonts w:hAnsi="Times New Roman" w:ascii="Times New Roman"/>
        </w:rPr>
        <w:t>Antom Dragičevićem, odvjetnikom iz Zagreba, Zadarska 77</w:t>
      </w:r>
      <w:r w:rsidR="00531F1E">
        <w:rPr>
          <w:rFonts w:hAnsi="Times New Roman" w:ascii="Times New Roman"/>
        </w:rPr>
        <w:t>, prilaže punomoć u spis</w:t>
      </w:r>
    </w:p>
    <w:p w:rsidRDefault="00B15FEB" w:rsidP="00B15FEB" w:rsidR="00B15FEB" w:rsidRPr="00CD3068">
      <w:pPr>
        <w:pStyle w:val="Odlomakpopisa"/>
        <w:spacing w:lineRule="auto" w:line="240" w:after="0"/>
        <w:rPr>
          <w:rFonts w:hAnsi="Times New Roman" w:ascii="Times New Roman"/>
        </w:rPr>
      </w:pPr>
    </w:p>
    <w:p w:rsidRDefault="0009467A" w:rsidP="00B15FEB" w:rsidR="009C0D0D" w:rsidRPr="00CD3068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</w:rPr>
      </w:pPr>
      <w:r w:rsidRPr="00CD3068">
        <w:rPr>
          <w:rFonts w:hAnsi="Times New Roman" w:ascii="Times New Roman"/>
        </w:rPr>
        <w:t>za vjerovnike:</w:t>
      </w:r>
    </w:p>
    <w:p w:rsidRDefault="00CF191F" w:rsidP="001A6672" w:rsidR="00066D02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REPUBLIKA HRVATSKA, Ministarstvo financija</w:t>
      </w:r>
      <w:r w:rsidR="001A6672">
        <w:rPr>
          <w:rFonts w:hAnsi="Times New Roman" w:ascii="Times New Roman"/>
        </w:rPr>
        <w:t xml:space="preserve">, Porezna uprava, Područni ured </w:t>
      </w:r>
      <w:r w:rsidR="00185F3E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 xml:space="preserve"> – Lidija Vitaljić, </w:t>
      </w:r>
      <w:r w:rsidR="001A6672">
        <w:rPr>
          <w:rFonts w:hAnsi="Times New Roman" w:ascii="Times New Roman"/>
        </w:rPr>
        <w:t xml:space="preserve">zamjenica </w:t>
      </w:r>
      <w:r>
        <w:rPr>
          <w:rFonts w:hAnsi="Times New Roman" w:ascii="Times New Roman"/>
        </w:rPr>
        <w:t>ŽDO</w:t>
      </w:r>
      <w:r w:rsidR="001A6672">
        <w:rPr>
          <w:rFonts w:hAnsi="Times New Roman" w:ascii="Times New Roman"/>
        </w:rPr>
        <w:t>-a u Zadru</w:t>
      </w:r>
    </w:p>
    <w:p w:rsidRDefault="003631C7" w:rsidP="00B15FEB" w:rsidR="009E0085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Utvrđuje</w:t>
      </w:r>
      <w:r w:rsidR="000307B4" w:rsidRPr="00CD3068">
        <w:rPr>
          <w:rFonts w:hAnsi="Times New Roman" w:ascii="Times New Roman"/>
        </w:rPr>
        <w:t xml:space="preserve"> se da je Rješenje o otvaranju </w:t>
      </w:r>
      <w:r w:rsidRPr="00CD3068">
        <w:rPr>
          <w:rFonts w:hAnsi="Times New Roman" w:ascii="Times New Roman"/>
        </w:rPr>
        <w:t>predstečajnog postup</w:t>
      </w:r>
      <w:r w:rsidR="006A4D6F" w:rsidRPr="00CD3068">
        <w:rPr>
          <w:rFonts w:hAnsi="Times New Roman" w:ascii="Times New Roman"/>
        </w:rPr>
        <w:t xml:space="preserve">ka </w:t>
      </w:r>
      <w:r w:rsidRPr="00CD3068">
        <w:rPr>
          <w:rFonts w:hAnsi="Times New Roman" w:ascii="Times New Roman"/>
        </w:rPr>
        <w:t>nad dužnikom</w:t>
      </w:r>
      <w:r w:rsidR="00B15FEB" w:rsidRPr="00CD3068">
        <w:rPr>
          <w:rFonts w:hAnsi="Times New Roman" w:ascii="Times New Roman"/>
        </w:rPr>
        <w:t xml:space="preserve"> </w:t>
      </w:r>
      <w:r w:rsidR="00066D02" w:rsidRPr="00CD3068">
        <w:rPr>
          <w:rFonts w:hAnsi="Times New Roman" w:ascii="Times New Roman"/>
        </w:rPr>
        <w:t>CAUTELA d.o.o., Zadar, Stjepana Ivšića 4, OIB:41098807578</w:t>
      </w:r>
      <w:r w:rsidR="00332F13">
        <w:rPr>
          <w:rFonts w:hAnsi="Times New Roman" w:ascii="Times New Roman"/>
        </w:rPr>
        <w:t xml:space="preserve"> doneseno </w:t>
      </w:r>
      <w:r w:rsidR="00066D02">
        <w:rPr>
          <w:rFonts w:hAnsi="Times New Roman" w:ascii="Times New Roman"/>
        </w:rPr>
        <w:t>16. listopada 2018</w:t>
      </w:r>
      <w:r w:rsidR="00B15FEB" w:rsidRPr="00CD3068">
        <w:rPr>
          <w:rFonts w:hAnsi="Times New Roman" w:ascii="Times New Roman"/>
        </w:rPr>
        <w:t>.</w:t>
      </w:r>
      <w:r w:rsidR="00B2269B" w:rsidRPr="00CD3068">
        <w:rPr>
          <w:rFonts w:hAnsi="Times New Roman" w:ascii="Times New Roman"/>
        </w:rPr>
        <w:t xml:space="preserve">, koje je i </w:t>
      </w:r>
      <w:r w:rsidR="00B15FEB" w:rsidRPr="00CD3068">
        <w:rPr>
          <w:rFonts w:hAnsi="Times New Roman" w:ascii="Times New Roman"/>
        </w:rPr>
        <w:t xml:space="preserve">istog dana u </w:t>
      </w:r>
      <w:r w:rsidR="00066D02">
        <w:rPr>
          <w:rFonts w:hAnsi="Times New Roman" w:ascii="Times New Roman"/>
        </w:rPr>
        <w:t>8,26</w:t>
      </w:r>
      <w:r w:rsidR="004A1E3B" w:rsidRPr="00CD3068">
        <w:rPr>
          <w:rFonts w:hAnsi="Times New Roman" w:ascii="Times New Roman"/>
        </w:rPr>
        <w:t xml:space="preserve"> sati </w:t>
      </w:r>
      <w:r w:rsidR="00332F13">
        <w:rPr>
          <w:rFonts w:hAnsi="Times New Roman" w:ascii="Times New Roman"/>
        </w:rPr>
        <w:t xml:space="preserve">i </w:t>
      </w:r>
      <w:r w:rsidR="00B2269B" w:rsidRPr="00CD3068">
        <w:rPr>
          <w:rFonts w:hAnsi="Times New Roman" w:ascii="Times New Roman"/>
        </w:rPr>
        <w:t>objavljeno na mrežnoj stranici e-Oglasna ploča sudova.</w:t>
      </w:r>
    </w:p>
    <w:p w:rsidRDefault="00B15FEB" w:rsidP="00B15FEB" w:rsidR="00B15FEB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9E0085" w:rsidP="00B15FEB" w:rsidR="009E0085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Utvrđuje se da je </w:t>
      </w:r>
      <w:r w:rsidR="0009467A" w:rsidRPr="00CD3068">
        <w:rPr>
          <w:rFonts w:hAnsi="Times New Roman" w:ascii="Times New Roman"/>
        </w:rPr>
        <w:t xml:space="preserve">poziv </w:t>
      </w:r>
      <w:r w:rsidRPr="00CD3068">
        <w:rPr>
          <w:rFonts w:hAnsi="Times New Roman" w:ascii="Times New Roman"/>
        </w:rPr>
        <w:t>o održavanju današnjeg ročišta o</w:t>
      </w:r>
      <w:r w:rsidR="0009467A" w:rsidRPr="00CD3068">
        <w:rPr>
          <w:rFonts w:hAnsi="Times New Roman" w:ascii="Times New Roman"/>
        </w:rPr>
        <w:t xml:space="preserve">bjavljen </w:t>
      </w:r>
      <w:r w:rsidRPr="00CD3068">
        <w:rPr>
          <w:rFonts w:hAnsi="Times New Roman" w:ascii="Times New Roman"/>
        </w:rPr>
        <w:t xml:space="preserve">na </w:t>
      </w:r>
      <w:r w:rsidR="00C254FC" w:rsidRPr="00CD3068">
        <w:rPr>
          <w:rFonts w:hAnsi="Times New Roman" w:ascii="Times New Roman"/>
        </w:rPr>
        <w:t xml:space="preserve">mrežnoj </w:t>
      </w:r>
      <w:r w:rsidR="009C0D0D" w:rsidRPr="00CD3068">
        <w:rPr>
          <w:rFonts w:hAnsi="Times New Roman" w:ascii="Times New Roman"/>
        </w:rPr>
        <w:t xml:space="preserve">stranici </w:t>
      </w:r>
      <w:r w:rsidRPr="00CD3068">
        <w:rPr>
          <w:rFonts w:hAnsi="Times New Roman" w:ascii="Times New Roman"/>
        </w:rPr>
        <w:t>e-</w:t>
      </w:r>
      <w:r w:rsidR="00B15FEB" w:rsidRPr="00CD3068">
        <w:rPr>
          <w:rFonts w:hAnsi="Times New Roman" w:ascii="Times New Roman"/>
        </w:rPr>
        <w:t>Oglasna</w:t>
      </w:r>
      <w:r w:rsidR="006A4D6F" w:rsidRPr="00CD3068">
        <w:rPr>
          <w:rFonts w:hAnsi="Times New Roman" w:ascii="Times New Roman"/>
        </w:rPr>
        <w:t xml:space="preserve"> </w:t>
      </w:r>
      <w:r w:rsidR="00B15FEB" w:rsidRPr="00CD3068">
        <w:rPr>
          <w:rFonts w:hAnsi="Times New Roman" w:ascii="Times New Roman"/>
        </w:rPr>
        <w:t>ploča</w:t>
      </w:r>
      <w:r w:rsidRPr="00CD3068">
        <w:rPr>
          <w:rFonts w:hAnsi="Times New Roman" w:ascii="Times New Roman"/>
        </w:rPr>
        <w:t xml:space="preserve"> </w:t>
      </w:r>
      <w:r w:rsidR="00B2269B" w:rsidRPr="00CD3068">
        <w:rPr>
          <w:rFonts w:hAnsi="Times New Roman" w:ascii="Times New Roman"/>
        </w:rPr>
        <w:t xml:space="preserve">sudova </w:t>
      </w:r>
      <w:r w:rsidR="00066D02">
        <w:rPr>
          <w:rFonts w:hAnsi="Times New Roman" w:ascii="Times New Roman"/>
        </w:rPr>
        <w:t>16. listopada 2018.</w:t>
      </w:r>
    </w:p>
    <w:p w:rsidRDefault="00B15FEB" w:rsidP="00B15FEB" w:rsidR="00B15FEB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09467A" w:rsidP="00B15FEB" w:rsidR="00B2269B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Utvrđuje se </w:t>
      </w:r>
      <w:r w:rsidR="00332F13">
        <w:rPr>
          <w:rFonts w:hAnsi="Times New Roman" w:ascii="Times New Roman"/>
        </w:rPr>
        <w:t xml:space="preserve">da je Financijska agencija </w:t>
      </w:r>
      <w:r w:rsidR="00066D02">
        <w:rPr>
          <w:rFonts w:hAnsi="Times New Roman" w:ascii="Times New Roman"/>
        </w:rPr>
        <w:t>19. studenog 2018</w:t>
      </w:r>
      <w:r w:rsidRPr="00CD3068">
        <w:rPr>
          <w:rFonts w:hAnsi="Times New Roman" w:ascii="Times New Roman"/>
        </w:rPr>
        <w:t xml:space="preserve">. na </w:t>
      </w:r>
      <w:r w:rsidR="00977A9E" w:rsidRPr="00CD3068">
        <w:rPr>
          <w:rFonts w:hAnsi="Times New Roman" w:ascii="Times New Roman"/>
        </w:rPr>
        <w:t xml:space="preserve">mrežnoj </w:t>
      </w:r>
      <w:r w:rsidR="004A1E3B" w:rsidRPr="00CD3068">
        <w:rPr>
          <w:rFonts w:hAnsi="Times New Roman" w:ascii="Times New Roman"/>
        </w:rPr>
        <w:t xml:space="preserve">stranici </w:t>
      </w:r>
      <w:r w:rsidR="00B2269B" w:rsidRPr="00CD3068">
        <w:rPr>
          <w:rFonts w:hAnsi="Times New Roman" w:ascii="Times New Roman"/>
        </w:rPr>
        <w:t>e-O</w:t>
      </w:r>
      <w:r w:rsidRPr="00CD3068">
        <w:rPr>
          <w:rFonts w:hAnsi="Times New Roman" w:ascii="Times New Roman"/>
        </w:rPr>
        <w:t>glasn</w:t>
      </w:r>
      <w:r w:rsidR="00B15FEB" w:rsidRPr="00CD3068">
        <w:rPr>
          <w:rFonts w:hAnsi="Times New Roman" w:ascii="Times New Roman"/>
        </w:rPr>
        <w:t>a ploča</w:t>
      </w:r>
      <w:r w:rsidRPr="00CD3068">
        <w:rPr>
          <w:rFonts w:hAnsi="Times New Roman" w:ascii="Times New Roman"/>
        </w:rPr>
        <w:t xml:space="preserve"> </w:t>
      </w:r>
      <w:r w:rsidR="00B2269B" w:rsidRPr="00CD3068">
        <w:rPr>
          <w:rFonts w:hAnsi="Times New Roman" w:ascii="Times New Roman"/>
        </w:rPr>
        <w:t xml:space="preserve">sudova </w:t>
      </w:r>
      <w:r w:rsidRPr="00CD3068">
        <w:rPr>
          <w:rFonts w:hAnsi="Times New Roman" w:ascii="Times New Roman"/>
        </w:rPr>
        <w:t>objavila t</w:t>
      </w:r>
      <w:r w:rsidR="00066D02">
        <w:rPr>
          <w:rFonts w:hAnsi="Times New Roman" w:ascii="Times New Roman"/>
        </w:rPr>
        <w:t>ablicu prijavljenih tražbina</w:t>
      </w:r>
      <w:r w:rsidR="006A4D6F" w:rsidRPr="00CD3068">
        <w:rPr>
          <w:rFonts w:hAnsi="Times New Roman" w:ascii="Times New Roman"/>
        </w:rPr>
        <w:t>.</w:t>
      </w:r>
      <w:r w:rsidR="00B2269B" w:rsidRPr="00CD3068">
        <w:rPr>
          <w:rFonts w:hAnsi="Times New Roman" w:ascii="Times New Roman"/>
        </w:rPr>
        <w:t xml:space="preserve"> </w:t>
      </w:r>
    </w:p>
    <w:p w:rsidRDefault="000307B4" w:rsidP="000307B4" w:rsidR="000307B4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0307B4" w:rsidP="000307B4" w:rsidR="000307B4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Utvrđuje se da se dužnik očitovao o prijavljenim tražbinama vjerovnika, koje očitovanja je i dostavio Financijskoj agenci</w:t>
      </w:r>
      <w:r w:rsidR="00332F13">
        <w:rPr>
          <w:rFonts w:hAnsi="Times New Roman" w:ascii="Times New Roman"/>
        </w:rPr>
        <w:t xml:space="preserve">ji, što je ista i objavila </w:t>
      </w:r>
      <w:r w:rsidR="00066D02">
        <w:rPr>
          <w:rFonts w:hAnsi="Times New Roman" w:ascii="Times New Roman"/>
        </w:rPr>
        <w:t>27. prosinca 2018</w:t>
      </w:r>
      <w:r w:rsidRPr="00CD3068">
        <w:rPr>
          <w:rFonts w:hAnsi="Times New Roman" w:ascii="Times New Roman"/>
        </w:rPr>
        <w:t>. na mrežnoj stranici e-Oglasna ploča sudova.</w:t>
      </w:r>
    </w:p>
    <w:p w:rsidRDefault="00B15FEB" w:rsidP="00B15FEB" w:rsidR="00B15FEB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B2269B" w:rsidP="00B15FEB" w:rsidR="0009467A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Utvrđuje se da se povjerenik očitovao o prijavljenim tražbinama vjerovnika, koje očitovanja je i dostavio Financijskoj agenciji, što je ista i objavila </w:t>
      </w:r>
      <w:r w:rsidR="00066D02">
        <w:rPr>
          <w:rFonts w:hAnsi="Times New Roman" w:ascii="Times New Roman"/>
        </w:rPr>
        <w:t>27. prosinca 2018</w:t>
      </w:r>
      <w:r w:rsidRPr="00CD3068">
        <w:rPr>
          <w:rFonts w:hAnsi="Times New Roman" w:ascii="Times New Roman"/>
        </w:rPr>
        <w:t xml:space="preserve">. na mrežnoj </w:t>
      </w:r>
      <w:r w:rsidR="004A1E3B" w:rsidRPr="00CD3068">
        <w:rPr>
          <w:rFonts w:hAnsi="Times New Roman" w:ascii="Times New Roman"/>
        </w:rPr>
        <w:t xml:space="preserve">stranici </w:t>
      </w:r>
      <w:r w:rsidRPr="00CD3068">
        <w:rPr>
          <w:rFonts w:hAnsi="Times New Roman" w:ascii="Times New Roman"/>
        </w:rPr>
        <w:t>e-Oglasn</w:t>
      </w:r>
      <w:r w:rsidR="00B15FEB" w:rsidRPr="00CD3068">
        <w:rPr>
          <w:rFonts w:hAnsi="Times New Roman" w:ascii="Times New Roman"/>
        </w:rPr>
        <w:t>a ploča</w:t>
      </w:r>
      <w:r w:rsidRPr="00CD3068">
        <w:rPr>
          <w:rFonts w:hAnsi="Times New Roman" w:ascii="Times New Roman"/>
        </w:rPr>
        <w:t xml:space="preserve"> sudova.</w:t>
      </w:r>
    </w:p>
    <w:p w:rsidRDefault="00F8469B" w:rsidP="00B15FEB" w:rsidR="00F8469B">
      <w:pPr>
        <w:spacing w:lineRule="auto" w:line="240" w:after="0"/>
        <w:jc w:val="both"/>
        <w:rPr>
          <w:rFonts w:hAnsi="Times New Roman" w:ascii="Times New Roman"/>
        </w:rPr>
      </w:pPr>
    </w:p>
    <w:p w:rsidRDefault="00F8469B" w:rsidP="00B15FEB" w:rsidR="00F8469B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Konstatira se da punomoćnik dužnika u spis predaje podnesak, te se u odnosu na isti očituje.</w:t>
      </w:r>
    </w:p>
    <w:p w:rsidRDefault="001A6672" w:rsidP="00B15FEB" w:rsidR="001A6672">
      <w:pPr>
        <w:spacing w:lineRule="auto" w:line="240" w:after="0"/>
        <w:jc w:val="both"/>
        <w:rPr>
          <w:rFonts w:hAnsi="Times New Roman" w:ascii="Times New Roman"/>
        </w:rPr>
      </w:pPr>
    </w:p>
    <w:p w:rsidRDefault="001A6672" w:rsidP="00B15FEB" w:rsidR="00507347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Punomoćnik zastupnika dužnika po zakonu navodi kako su u odnosu na tablicu prijavljenih tražbina kako je tražbina pod rednim brojem 2. ALCA ZAGREB d.o.o. u iznosu od 1.057,64 kn, pod rednim brojem 15. vjerovnika HRVATSKE AUTOCESTE d.o.o. u iznosu od 275,00 kn i tražbina pod rednim brojem 19. KREDITNA BANKA ZAGREB d.d. u iznosu od 1.453,20 kn podmirene od strane treće osobe</w:t>
      </w:r>
      <w:r w:rsidR="00507347">
        <w:rPr>
          <w:rFonts w:hAnsi="Times New Roman" w:ascii="Times New Roman"/>
        </w:rPr>
        <w:t xml:space="preserve"> i to 23. siječnja 2019.,</w:t>
      </w:r>
      <w:r>
        <w:rPr>
          <w:rFonts w:hAnsi="Times New Roman" w:ascii="Times New Roman"/>
        </w:rPr>
        <w:t xml:space="preserve"> te su iste prestale postojati o čemu se u spis dostavlja dokaz o uplati. </w:t>
      </w:r>
    </w:p>
    <w:p w:rsidRDefault="001A6672" w:rsidP="00B15FEB" w:rsidR="001A6672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Nadalje, tražbina </w:t>
      </w:r>
      <w:r w:rsidR="00507347">
        <w:rPr>
          <w:rFonts w:hAnsi="Times New Roman" w:ascii="Times New Roman"/>
        </w:rPr>
        <w:t xml:space="preserve">pod rednim brojem 30. vjerovnika PRIMAT-RD d.o.o. u iznosu od 350,00 kn, tražbina pod rednim brojem 41. vjerovnika TELE2 d.o.o. u iznosu od 371,25 kn i tražbina pod rednim brojem 42. vjerovnika TEB poslovno savjetovanje d.o.o. u iznosu od 600,00 kn, u odnosu na prednje vjerovnike dužnik posjeduje izjave da tražbine istih ne postoje. </w:t>
      </w:r>
    </w:p>
    <w:p w:rsidRDefault="00507347" w:rsidP="00B15FEB" w:rsidR="00507347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Nadalje, mora upozoriti na dvije stvari i to da je FINA u tablici prijavljenih tražbina propustila navesti vjerovnika IVAN LUKAVEČKI, Zagreb, Tita Brezovačkog 3, (ranije: Varaždin, Ante Kovačića 2) OIB: 31103609951 </w:t>
      </w:r>
      <w:r w:rsidR="0093384D">
        <w:rPr>
          <w:rFonts w:hAnsi="Times New Roman" w:ascii="Times New Roman"/>
        </w:rPr>
        <w:t xml:space="preserve">u svojstvu fizičke osobe, već je tražbinu istoga kao vlasnika obrta SERVIS ZA VAGE I TRGOVINU </w:t>
      </w:r>
      <w:r>
        <w:rPr>
          <w:rFonts w:hAnsi="Times New Roman" w:ascii="Times New Roman"/>
        </w:rPr>
        <w:t xml:space="preserve">u iznosu od </w:t>
      </w:r>
      <w:r w:rsidR="0093384D">
        <w:rPr>
          <w:rFonts w:hAnsi="Times New Roman" w:ascii="Times New Roman"/>
        </w:rPr>
        <w:t>2.830</w:t>
      </w:r>
      <w:r>
        <w:rPr>
          <w:rFonts w:hAnsi="Times New Roman" w:ascii="Times New Roman"/>
        </w:rPr>
        <w:t>,00 kn</w:t>
      </w:r>
      <w:r w:rsidR="0093384D">
        <w:rPr>
          <w:rFonts w:hAnsi="Times New Roman" w:ascii="Times New Roman"/>
        </w:rPr>
        <w:t xml:space="preserve"> i njegovu tražbinu kao fizičke </w:t>
      </w:r>
      <w:r w:rsidR="00346298">
        <w:rPr>
          <w:rFonts w:hAnsi="Times New Roman" w:ascii="Times New Roman"/>
        </w:rPr>
        <w:t>osobe</w:t>
      </w:r>
      <w:r w:rsidR="0093384D">
        <w:rPr>
          <w:rFonts w:hAnsi="Times New Roman" w:ascii="Times New Roman"/>
        </w:rPr>
        <w:t xml:space="preserve"> u iznosu od </w:t>
      </w:r>
      <w:r w:rsidR="0093384D">
        <w:rPr>
          <w:rFonts w:hAnsi="Times New Roman" w:ascii="Times New Roman"/>
        </w:rPr>
        <w:lastRenderedPageBreak/>
        <w:t>9.00,00 kn zbrojila i u tablici prijavljenih tražbina iskaza kao tražbinu IVANA LUKAVEČKOG kao vl. obrta ''SERVIS ZA VAGE I TRGOVINU'',</w:t>
      </w:r>
      <w:r>
        <w:rPr>
          <w:rFonts w:hAnsi="Times New Roman" w:ascii="Times New Roman"/>
        </w:rPr>
        <w:t xml:space="preserve"> </w:t>
      </w:r>
      <w:r w:rsidR="0093384D">
        <w:rPr>
          <w:rFonts w:hAnsi="Times New Roman" w:ascii="Times New Roman"/>
        </w:rPr>
        <w:t xml:space="preserve">iako se radi o jednoj te istoj osobi, međutim tražbina u iznosu od 9.000,00 kn odnosi se na ovog vjerovnika kao fizičku osobu, a preostali iznos od 2.830,00 kn </w:t>
      </w:r>
      <w:r w:rsidR="00346298">
        <w:rPr>
          <w:rFonts w:hAnsi="Times New Roman" w:ascii="Times New Roman"/>
        </w:rPr>
        <w:t xml:space="preserve">kao vlasnika obrta ''SERVIS ZA VAGE I TRGOVINU''. Dužnik nadalje navodi da </w:t>
      </w:r>
      <w:r>
        <w:rPr>
          <w:rFonts w:hAnsi="Times New Roman" w:ascii="Times New Roman"/>
        </w:rPr>
        <w:t>dostavlja OIB za vjerovnika ODVJETNIČKI URED BLAGOJA MASTILOVIĆ, Split, Gundulićeva 26a koji glasi: 07344728021.</w:t>
      </w:r>
    </w:p>
    <w:p w:rsidRDefault="00644786" w:rsidP="00B15FEB" w:rsidR="00644786">
      <w:pPr>
        <w:spacing w:lineRule="auto" w:line="240" w:after="0"/>
        <w:jc w:val="both"/>
        <w:rPr>
          <w:rFonts w:hAnsi="Times New Roman" w:ascii="Times New Roman"/>
        </w:rPr>
      </w:pPr>
    </w:p>
    <w:p w:rsidRDefault="00644786" w:rsidP="00B15FEB" w:rsidR="00644786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dužnik predlaže sudu da temeljem već ranije priložene dokumentacije u spisu dokumentacije dostavljene od strane Financijske agencije i temeljem danas priloženih isprava i očitovanja dužnika utvrdi prijavljene tražbine. </w:t>
      </w:r>
    </w:p>
    <w:p w:rsidRDefault="009B75E7" w:rsidP="00B15FEB" w:rsidR="009B75E7">
      <w:pPr>
        <w:spacing w:lineRule="auto" w:line="240" w:after="0"/>
        <w:jc w:val="both"/>
        <w:rPr>
          <w:rFonts w:hAnsi="Times New Roman" w:ascii="Times New Roman"/>
        </w:rPr>
      </w:pPr>
    </w:p>
    <w:p w:rsidRDefault="009B75E7" w:rsidP="00B15FEB" w:rsidR="009B75E7" w:rsidRPr="00CD3068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Povjerenik u odnosu na prednje navode zz dužnika ističe s obzirom da su isti potkrijepljeni vjerodostojnom dokumentacijom, ne osporava iste. </w:t>
      </w:r>
    </w:p>
    <w:p w:rsidRDefault="00FB0650" w:rsidP="00B15FEB" w:rsidR="00FB0650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805590" w:rsidP="00B15FEB" w:rsidR="000307B4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Č</w:t>
      </w:r>
      <w:r w:rsidR="001D5A37" w:rsidRPr="00CD3068">
        <w:rPr>
          <w:rFonts w:hAnsi="Times New Roman" w:ascii="Times New Roman"/>
        </w:rPr>
        <w:t xml:space="preserve">ita </w:t>
      </w:r>
      <w:r w:rsidR="000307B4" w:rsidRPr="00CD3068">
        <w:rPr>
          <w:rFonts w:hAnsi="Times New Roman" w:ascii="Times New Roman"/>
        </w:rPr>
        <w:t>se:</w:t>
      </w:r>
    </w:p>
    <w:p w:rsidRDefault="000307B4" w:rsidP="000307B4" w:rsidR="000307B4" w:rsidRPr="00CD3068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prijedlog za otvaranje predstečajnog postupka u dijelu u kojem su navedene tražbine vjerovnika, </w:t>
      </w:r>
    </w:p>
    <w:p w:rsidRDefault="001D5A37" w:rsidP="000307B4" w:rsidR="000307B4" w:rsidRPr="00CD3068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prijavljen</w:t>
      </w:r>
      <w:r w:rsidR="00805590" w:rsidRPr="00CD3068">
        <w:rPr>
          <w:rFonts w:hAnsi="Times New Roman" w:ascii="Times New Roman"/>
        </w:rPr>
        <w:t>e</w:t>
      </w:r>
      <w:r w:rsidRPr="00CD3068">
        <w:rPr>
          <w:rFonts w:hAnsi="Times New Roman" w:ascii="Times New Roman"/>
        </w:rPr>
        <w:t xml:space="preserve"> </w:t>
      </w:r>
      <w:r w:rsidR="00805590" w:rsidRPr="00CD3068">
        <w:rPr>
          <w:rFonts w:hAnsi="Times New Roman" w:ascii="Times New Roman"/>
        </w:rPr>
        <w:t xml:space="preserve">tražbine vjerovnika, </w:t>
      </w:r>
    </w:p>
    <w:p w:rsidRDefault="00805590" w:rsidP="000307B4" w:rsidR="000307B4" w:rsidRPr="00CD3068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očitovanja dužnika </w:t>
      </w:r>
      <w:r w:rsidR="000307B4" w:rsidRPr="00CD3068">
        <w:rPr>
          <w:rFonts w:hAnsi="Times New Roman" w:ascii="Times New Roman"/>
        </w:rPr>
        <w:t xml:space="preserve">o prijavljenim tražbinama </w:t>
      </w:r>
    </w:p>
    <w:p w:rsidRDefault="000307B4" w:rsidP="000307B4" w:rsidR="000307B4" w:rsidRPr="00CD3068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očitovanja </w:t>
      </w:r>
      <w:r w:rsidR="00805590" w:rsidRPr="00CD3068">
        <w:rPr>
          <w:rFonts w:hAnsi="Times New Roman" w:ascii="Times New Roman"/>
        </w:rPr>
        <w:t>vjerov</w:t>
      </w:r>
      <w:r w:rsidRPr="00CD3068">
        <w:rPr>
          <w:rFonts w:hAnsi="Times New Roman" w:ascii="Times New Roman"/>
        </w:rPr>
        <w:t>nika o prijavljenim tražbinama.</w:t>
      </w:r>
    </w:p>
    <w:p w:rsidRDefault="000307B4" w:rsidP="00B15FEB" w:rsidR="000307B4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472173" w:rsidP="00B15FEB" w:rsidR="00924637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Tablica prijavljenih, priznatih i osporenih tražbina </w:t>
      </w:r>
      <w:r w:rsidR="00924637" w:rsidRPr="00CD3068">
        <w:rPr>
          <w:rFonts w:hAnsi="Times New Roman" w:ascii="Times New Roman"/>
        </w:rPr>
        <w:t xml:space="preserve">u predstečajnom postupku </w:t>
      </w:r>
      <w:r w:rsidR="000050DB" w:rsidRPr="00CD3068">
        <w:rPr>
          <w:rFonts w:hAnsi="Times New Roman" w:ascii="Times New Roman"/>
        </w:rPr>
        <w:t>CAUTELA d.o.o., Zadar</w:t>
      </w:r>
    </w:p>
    <w:p w:rsidRDefault="00FB0650" w:rsidP="00B15FEB" w:rsidR="00FB0650" w:rsidRPr="00CD3068">
      <w:pPr>
        <w:spacing w:lineRule="auto" w:line="240" w:after="0"/>
        <w:jc w:val="both"/>
        <w:rPr>
          <w:rFonts w:hAnsi="Times New Roman" w:ascii="Times New Roman"/>
        </w:rPr>
      </w:pPr>
    </w:p>
    <w:tbl>
      <w:tblPr>
        <w:tblW w:type="dxa" w:w="9372"/>
        <w:tblInd w:type="dxa" w:w="93"/>
        <w:tblLayout w:type="fixed"/>
        <w:tblLook w:val="04A0" w:noVBand="1" w:noHBand="0" w:lastColumn="0" w:firstColumn="1" w:lastRow="0" w:firstRow="1"/>
      </w:tblPr>
      <w:tblGrid>
        <w:gridCol w:w="626"/>
        <w:gridCol w:w="2001"/>
        <w:gridCol w:w="1357"/>
        <w:gridCol w:w="1418"/>
        <w:gridCol w:w="1276"/>
        <w:gridCol w:w="1134"/>
        <w:gridCol w:w="1560"/>
      </w:tblGrid>
      <w:tr w:rsidTr="00185F3E" w:rsidR="00F8513E" w:rsidRPr="00532F5E">
        <w:trPr>
          <w:trHeight w:val="499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Red. broj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Ime i prezime/Naziv vjerovnika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Adresa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Iznos ukupne tražbine (kn)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Priznata tražbina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 Osporena tražbina (kn)</w:t>
            </w:r>
            <w:r>
              <w:rPr>
                <w:rFonts w:eastAsia="Times New Roman" w:hAnsi="Times New Roman" w:ascii="Times New Roman"/>
                <w:lang w:eastAsia="hr-HR"/>
              </w:rPr>
              <w:t>/osporavatelj/razlog osporavanja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ADDIKO BANK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14036333877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Slavonska avenija 6,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68,64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68,64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ZAJEDNIČKI UGOSTITELJSKI OBRT "ARKADA", suvl. BRANKA BAJLO i BORIS BAJLO, ZADAR, R. BOŠKOVIĆA 6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65848946839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Ivana Mažuranića 8,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312,00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312,00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185F3E" w:rsidRPr="00185F3E">
        <w:trPr>
          <w:trHeight w:val="45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Credo banka dioničko društvo "u stečaju"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94141384086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Zrin</w:t>
            </w:r>
            <w:r w:rsidR="00F8513E" w:rsidRPr="00185F3E">
              <w:rPr>
                <w:rFonts w:eastAsia="Times New Roman" w:hAnsi="Times New Roman" w:ascii="Times New Roman"/>
                <w:lang w:eastAsia="hr-HR"/>
              </w:rPr>
              <w:t>sko-Frankopanska 58,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185F3E">
            <w:pPr>
              <w:jc w:val="right"/>
              <w:rPr>
                <w:rFonts w:hAnsi="Times New Roman" w:ascii="Times New Roman"/>
              </w:rPr>
            </w:pPr>
          </w:p>
          <w:p w:rsidRDefault="00F8513E" w:rsidP="001F0997" w:rsidR="00F8513E" w:rsidRPr="00185F3E">
            <w:pPr>
              <w:jc w:val="right"/>
              <w:rPr>
                <w:rFonts w:hAnsi="Times New Roman" w:ascii="Times New Roman"/>
              </w:rPr>
            </w:pPr>
            <w:r w:rsidRPr="00185F3E">
              <w:rPr>
                <w:rFonts w:hAnsi="Times New Roman" w:ascii="Times New Roman"/>
              </w:rPr>
              <w:t>5.139.738,79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5.139.681,89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75,83</w:t>
            </w:r>
          </w:p>
          <w:p w:rsidRDefault="00F8513E" w:rsidP="001F0997" w:rsidR="00F8513E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dužnik/zastara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13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CROATIA osiguranje d</w:t>
            </w:r>
            <w:r w:rsidR="0093589A">
              <w:rPr>
                <w:rFonts w:eastAsia="Times New Roman" w:hAnsi="Times New Roman" w:ascii="Times New Roman"/>
                <w:lang w:eastAsia="hr-HR"/>
              </w:rPr>
              <w:t>ioničko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društvo 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26187994862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Vatroslava Jagića 33,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2.370.000,00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2.370.000,00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DALMATIA INVEST jednostavno društvo s ograničenom odgovornošću za usluge,trgovinu i ugostiteljstvo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40745081247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Nikole Šubića Zrinskog 21,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DINO I VITO j.d.o.o. za poslovne usluge i djelatnost turističke agencije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93292085749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Hrvatskog sabora 14C,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400,00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Financijska agencija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85821130368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70,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15.642,71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15.642,71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3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FLUCTUS j.d.o.o. za ugostiteljstvo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48647668337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Ive Senjanina 10 E,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315,00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8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GASTROCOM društvo s ograničenom odgovornošću za ugostiteljstvo i trgovinu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97020558931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S. S. Kranjčevića 12I,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584,00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584,00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GENERALI OSIGURANJE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10840749604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284,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2.278,18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2.278,18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GRAD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61817894937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Trg Stjepana Radića 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73.938,66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73.938,66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GRADSKA PLINARA ZAGREB-OPSKRBA društvo s ograničenom odgovornošću za opskrbu plinom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74364571096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Radnička cesta 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31.361,99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31.361,99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46830600751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37,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4.089,09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4.089,09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Hrvatske vode, pravna osoba za upravljanje vodama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28921383001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Grada Vukovara 220,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D0537B">
            <w:pPr>
              <w:jc w:val="right"/>
              <w:rPr>
                <w:rFonts w:hAnsi="Times New Roman" w:ascii="Times New Roman"/>
              </w:rPr>
            </w:pPr>
            <w:r w:rsidRPr="00D0537B">
              <w:rPr>
                <w:rFonts w:hAnsi="Times New Roman" w:ascii="Times New Roman"/>
              </w:rPr>
              <w:t>136,20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eastAsia="Times New Roman" w:hAnsi="Times New Roman" w:ascii="Times New Roman"/>
                <w:lang w:eastAsia="hr-HR"/>
              </w:rPr>
              <w:t>136,20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HRVATSKA AGENCIJA ZA NADZOR FINANCIJSKIH USLUGA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49376181407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Miramarska 24b,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64.954,05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64.954,05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HRVATSKA POŠTANSKA BANKA,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87939104217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Jurišićeva 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6.991,05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6.991,05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DOMAGOJ KRPINA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82326941303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Osječka 16,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10.000,00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18.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93384D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SERVIS ZA VAGE I TRGOVINU, </w:t>
            </w:r>
            <w:r w:rsidR="0093384D">
              <w:rPr>
                <w:rFonts w:eastAsia="Times New Roman" w:hAnsi="Times New Roman" w:ascii="Times New Roman"/>
                <w:lang w:eastAsia="hr-HR"/>
              </w:rPr>
              <w:t>vl. obrta IVAN LUKAVEČKI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31103609951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Tita Brezovačkoga 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46298" w:rsidP="0093384D" w:rsidR="00F8513E" w:rsidRPr="00532F5E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</w:t>
            </w:r>
            <w:r w:rsidR="0093384D">
              <w:rPr>
                <w:rFonts w:hAnsi="Times New Roman" w:ascii="Times New Roman"/>
              </w:rPr>
              <w:t>.830</w:t>
            </w:r>
            <w:r w:rsidR="00F8513E" w:rsidRPr="00532F5E">
              <w:rPr>
                <w:rFonts w:hAnsi="Times New Roman" w:ascii="Times New Roman"/>
              </w:rPr>
              <w:t>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46298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</w:t>
            </w:r>
            <w:r w:rsidR="00F8513E">
              <w:rPr>
                <w:rFonts w:eastAsia="Times New Roman" w:hAnsi="Times New Roman" w:ascii="Times New Roman"/>
                <w:lang w:eastAsia="hr-HR"/>
              </w:rPr>
              <w:t>.830,00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346298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3462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19.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6298" w:rsidP="0093384D" w:rsidR="00346298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IVAN LUKAVEČKI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6298" w:rsidP="001F0997" w:rsidR="00346298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31103609951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6298" w:rsidP="001F0997" w:rsidR="00346298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Tita Brezovačkoga 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46298" w:rsidP="0093384D" w:rsidR="00346298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46298" w:rsidP="001F0997" w:rsidR="00346298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46298" w:rsidP="001F0997" w:rsidR="00346298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6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20.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MERKANTILE dioničko društvo, zastupstva, inženjering, proizvodnja i trgovina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44448417567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Svačićev Trg 6,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13.000,00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13.000,00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21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Zajednički odvjetnički ured Mr.sc. Nada Mikulandra i Suzana Malenica, Stjepana Radića 14/A, Šibenik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01343352417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Stubalj 238,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104.914,79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104.914,79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22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PARKET DIZAJN, obrt za parketarske usluge, vl. Pave Mikulić, Zadar, Ulica Sv. Marije 6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14924848660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Gorica 168, 23222 Gorica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23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REPUBLIKA HRVATSKA,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t>MINISTARSTVO FINANCIJA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, Porezna uprava, Područni ured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Katančićeva </w:t>
            </w:r>
            <w:r w:rsidR="004A349C" w:rsidRPr="00532F5E">
              <w:rPr>
                <w:rFonts w:eastAsia="Times New Roman" w:hAnsi="Times New Roman" w:ascii="Times New Roman"/>
                <w:lang w:eastAsia="hr-HR"/>
              </w:rPr>
              <w:t>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D0537B">
            <w:pPr>
              <w:jc w:val="right"/>
              <w:rPr>
                <w:rFonts w:hAnsi="Times New Roman" w:ascii="Times New Roman"/>
              </w:rPr>
            </w:pPr>
            <w:r w:rsidRPr="00D0537B">
              <w:rPr>
                <w:rFonts w:hAnsi="Times New Roman" w:ascii="Times New Roman"/>
              </w:rPr>
              <w:t xml:space="preserve"> 9.507,98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eastAsia="Times New Roman" w:hAnsi="Times New Roman" w:ascii="Times New Roman"/>
                <w:lang w:eastAsia="hr-HR"/>
              </w:rPr>
              <w:t>9.507,98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D0537B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24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NATURA AGRO poljoprivredna i prehrambena proizvodnja, d.o.o. "u stečaju"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77805504491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Kolodvorska 21A, 48350 Đurđevac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D0537B">
            <w:pPr>
              <w:jc w:val="right"/>
              <w:rPr>
                <w:rFonts w:hAnsi="Times New Roman" w:ascii="Times New Roman"/>
              </w:rPr>
            </w:pPr>
            <w:r w:rsidRPr="00D0537B">
              <w:rPr>
                <w:rFonts w:hAnsi="Times New Roman" w:ascii="Times New Roman"/>
              </w:rPr>
              <w:t>420.978,23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hAnsi="Times New Roman" w:ascii="Times New Roman"/>
              </w:rPr>
              <w:t>420.978,23 / dužnik i povjerenik/o predmetnoj tražbini vodi se parnični postupak pred Trgovačkim sudom u Varaždinu, posl. br. Povrv-14/2018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25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Odvjetničko društvo Juranović i dr., javno trgovačko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20297422810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Slavonskih graničara 8/I, 35400 Nova Gradiška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26.485,00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26.485,00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OPĆINA LASTOVO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96014931839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Dolac 3, 20290 Lastovo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9.375,00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9.375,00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27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MASAI, FRIZERSKI SALON, MJENJAČKI POSLOVI I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UGOSTITELJSKI OBRT, VL. IVA PERIĆ, ZADAR, S. RADIĆA 7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86777224037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Vukovarska 4c,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0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28.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PROKLJAN d.o.o. turističko naselje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93293197152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Smičiklasova 21,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60.021.054,76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60.021.054,76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29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KREŠIMIR RASTIJA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85559424025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Kapucinska 23, 31000 Osijek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20.900,00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20.900,00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TRGOVAČKI OBRT TRGO JURE, vl. MARIN RAŽOV, ZADAR, ZRINSKO FRANKOPANSKA 23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87302619586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Ante Starčevića 6c,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279,00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279,00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TAKSI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t>SLUŽBA ELVIS,obrt za prijevoz, vl. Elvis Režan, Zadar, 22.lipnja 1941. 1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64669247260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Bruškinarska 10, 23205 Bibinje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262,50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262,50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32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RIBARSKA ZADRUGA ZADAR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11912490120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Augusta Šenoe 20,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33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TAKSI SLUŽBA ZADAR, obrt za prijevoz,vl. Svetka Rogić, Zadar, Zinke Kunc 2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67047522040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Zinke Kunc 2,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280,00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280,00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34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RUČEVIĆ VJEŠTAČENJA d.o.o. za knjigovodstvena, računovodstvena i financijska vještačenja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30407096779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kneza Ljudevita Posavskog 34 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35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Sberbank d.d.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78427478595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Varšavska 9,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521,42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521,42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61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36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STAR PLUS društvo s ograničenom odgovornošću za usluge i trgovinu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99406610340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Tadije Smičiklasa 21,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3.184.158,42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3.184.158,42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37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OPG ROKO ŠTOKOV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16346390923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Otona Ivekovića 12a,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500,00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4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38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TORNADO COMMERCE d.o.o. za trgovinu i usluge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48432428535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Zadarska ulica 1, 23205 Bibinje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261,00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261,00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39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TRCZ AUTOMOBILI d.o.o. za trgovinu i usluge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49622102670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Zagrebačka 118, 10360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137.320,67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137.320,67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072CF4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40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UNIQA osiguranje d.d.</w:t>
            </w:r>
          </w:p>
        </w:tc>
        <w:tc>
          <w:tcPr>
            <w:tcW w:type="dxa" w:w="1357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75665455333</w:t>
            </w:r>
          </w:p>
        </w:tc>
        <w:tc>
          <w:tcPr>
            <w:tcW w:type="dxa" w:w="1418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Planinska 13 A, 10000 Zagreb</w:t>
            </w:r>
          </w:p>
        </w:tc>
        <w:tc>
          <w:tcPr>
            <w:tcW w:type="dxa" w:w="1276"/>
            <w:tcBorders>
              <w:top w:val="nil"/>
              <w:left w:val="nil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10.965,00</w:t>
            </w:r>
          </w:p>
        </w:tc>
        <w:tc>
          <w:tcPr>
            <w:tcW w:type="dxa" w:w="1134"/>
            <w:tcBorders>
              <w:top w:val="nil"/>
              <w:left w:val="nil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10.965,00</w:t>
            </w:r>
          </w:p>
        </w:tc>
        <w:tc>
          <w:tcPr>
            <w:tcW w:type="dxa" w:w="1560"/>
            <w:tcBorders>
              <w:top w:val="nil"/>
              <w:left w:val="nil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41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VAGE LUKAVEČKI društvo s ograničenom odgovornošću za trgovinu i  usluge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32970725572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Ante Kovačića 2, 42000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500,00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42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ZAGREBAČKI HOLDING d.o.o.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85584865987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41,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21.668,87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21.668,87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F8513E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43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UGOSTITELJSKI OBRT "ROKO", vl. MARIJA ZDRILIĆ, ZADAR, PUT DIKLA 74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85381911031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349C" w:rsidP="001F0997" w:rsidR="00F8513E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Stjepana Radića 49, 23241 Poličnik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532F5E">
            <w:pPr>
              <w:jc w:val="right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349,00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349,00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185F3E" w:rsidR="00185F3E" w:rsidRPr="00185F3E">
        <w:trPr>
          <w:trHeight w:val="510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130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44</w:t>
            </w:r>
            <w:r w:rsidR="00185F3E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513E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 xml:space="preserve">ODVJETNIČKI URED MASTILOVIĆ BLAGOJE 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F3E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hAnsi="Times New Roman" w:ascii="Times New Roman"/>
              </w:rPr>
              <w:t>07344728021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513E" w:rsidP="001F0997" w:rsidR="00F8513E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Gundulićeva 26 A, Split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185F3E">
            <w:pPr>
              <w:jc w:val="right"/>
              <w:rPr>
                <w:rFonts w:hAnsi="Times New Roman" w:ascii="Times New Roman"/>
              </w:rPr>
            </w:pPr>
            <w:r w:rsidRPr="00185F3E">
              <w:rPr>
                <w:rFonts w:hAnsi="Times New Roman" w:ascii="Times New Roman"/>
              </w:rPr>
              <w:t>9.243,75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9.243,75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</w:tbl>
    <w:p w:rsidRDefault="00F8513E" w:rsidP="00B15FEB" w:rsidR="00F8513E">
      <w:pPr>
        <w:spacing w:lineRule="auto" w:line="240" w:after="0"/>
        <w:jc w:val="both"/>
        <w:rPr>
          <w:rFonts w:hAnsi="Times New Roman" w:ascii="Times New Roman"/>
        </w:rPr>
      </w:pPr>
    </w:p>
    <w:p w:rsidRDefault="004A1E3B" w:rsidP="00B15FEB" w:rsidR="004A1E3B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4A1E3B" w:rsidP="00B15FEB" w:rsidR="004A1E3B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Sukladno odredbi čl. 46. st.</w:t>
      </w:r>
      <w:r w:rsidR="005854B6" w:rsidRPr="00CD3068">
        <w:rPr>
          <w:rFonts w:hAnsi="Times New Roman" w:ascii="Times New Roman"/>
        </w:rPr>
        <w:t xml:space="preserve"> </w:t>
      </w:r>
      <w:r w:rsidRPr="00CD3068">
        <w:rPr>
          <w:rFonts w:hAnsi="Times New Roman" w:ascii="Times New Roman"/>
        </w:rPr>
        <w:t>4. Stečajnog zakona raspravit će se osporene tražbine od strane dužnika i povjerenika.</w:t>
      </w:r>
    </w:p>
    <w:p w:rsidRDefault="00C079D5" w:rsidP="00B15FEB" w:rsidR="00C079D5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C079D5" w:rsidP="00B15FEB" w:rsidR="00C079D5" w:rsidRPr="00852807">
      <w:pPr>
        <w:spacing w:lineRule="auto" w:line="240" w:after="0"/>
        <w:jc w:val="both"/>
        <w:rPr>
          <w:rFonts w:hAnsi="Times New Roman" w:ascii="Times New Roman"/>
        </w:rPr>
      </w:pPr>
      <w:r w:rsidRPr="00852807">
        <w:rPr>
          <w:rFonts w:hAnsi="Times New Roman" w:ascii="Times New Roman"/>
        </w:rPr>
        <w:t>Vjerovnici osporenih tražbina pozivaju se da otklone osporavanje.</w:t>
      </w:r>
    </w:p>
    <w:p w:rsidRDefault="00C079D5" w:rsidP="00B15FEB" w:rsidR="00C079D5" w:rsidRPr="00852807">
      <w:pPr>
        <w:spacing w:lineRule="auto" w:line="240" w:after="0"/>
        <w:jc w:val="both"/>
        <w:rPr>
          <w:rFonts w:hAnsi="Times New Roman" w:ascii="Times New Roman"/>
        </w:rPr>
      </w:pPr>
    </w:p>
    <w:p w:rsidRDefault="00C079D5" w:rsidP="00B15FEB" w:rsidR="00C079D5" w:rsidRPr="00852807">
      <w:pPr>
        <w:spacing w:lineRule="auto" w:line="240" w:after="0"/>
        <w:jc w:val="both"/>
        <w:rPr>
          <w:rFonts w:hAnsi="Times New Roman" w:ascii="Times New Roman"/>
        </w:rPr>
      </w:pPr>
      <w:r w:rsidRPr="00852807">
        <w:rPr>
          <w:rFonts w:hAnsi="Times New Roman" w:ascii="Times New Roman"/>
        </w:rPr>
        <w:t xml:space="preserve">Konstatira se da na današnjem ročištu nisu prisutni vjerovnici čije su tražbine osporene od strane povjerenika tj. dužnika i to: </w:t>
      </w:r>
      <w:r w:rsidR="00F8513E" w:rsidRPr="00852807">
        <w:rPr>
          <w:rFonts w:hAnsi="Times New Roman" w:ascii="Times New Roman"/>
        </w:rPr>
        <w:t xml:space="preserve">CREDO BANKA d.d. u stečaju, Split </w:t>
      </w:r>
      <w:r w:rsidR="009337C3" w:rsidRPr="00852807">
        <w:rPr>
          <w:rFonts w:hAnsi="Times New Roman" w:ascii="Times New Roman"/>
        </w:rPr>
        <w:t>i</w:t>
      </w:r>
      <w:r w:rsidR="00F8513E" w:rsidRPr="00852807">
        <w:rPr>
          <w:rFonts w:hAnsi="Times New Roman" w:ascii="Times New Roman"/>
        </w:rPr>
        <w:t xml:space="preserve"> NATURA AGRO d.o.o. u stečaju, Đurđevac</w:t>
      </w:r>
      <w:r w:rsidR="009337C3" w:rsidRPr="00852807">
        <w:rPr>
          <w:rFonts w:hAnsi="Times New Roman" w:ascii="Times New Roman"/>
        </w:rPr>
        <w:t>.</w:t>
      </w:r>
    </w:p>
    <w:p w:rsidRDefault="00291DBD" w:rsidP="00B15FEB" w:rsidR="00291DBD" w:rsidRPr="00852807">
      <w:pPr>
        <w:spacing w:lineRule="auto" w:line="240" w:after="0"/>
        <w:jc w:val="both"/>
        <w:rPr>
          <w:rFonts w:hAnsi="Times New Roman" w:ascii="Times New Roman"/>
        </w:rPr>
      </w:pPr>
    </w:p>
    <w:p w:rsidRDefault="00F75915" w:rsidP="00B15FEB" w:rsidR="00852807" w:rsidRPr="00852807">
      <w:pPr>
        <w:spacing w:lineRule="auto" w:line="240" w:after="0"/>
        <w:jc w:val="both"/>
        <w:rPr>
          <w:rFonts w:hAnsi="Times New Roman" w:ascii="Times New Roman"/>
        </w:rPr>
      </w:pPr>
      <w:r w:rsidRPr="00852807">
        <w:rPr>
          <w:rFonts w:hAnsi="Times New Roman" w:ascii="Times New Roman"/>
        </w:rPr>
        <w:t>Dužnik  navodi kako naknadno odustaje od osporavanja dijela tražbine vjerovniku CREDO BANKA d.d. u stečaju, Split i to u iznosu od 75,</w:t>
      </w:r>
      <w:r w:rsidR="00852807" w:rsidRPr="00852807">
        <w:rPr>
          <w:rFonts w:hAnsi="Times New Roman" w:ascii="Times New Roman"/>
        </w:rPr>
        <w:t>83 kn slijedom čega sada ovaj iznos priznaje. Osporavanje se smatra otklonjenim.</w:t>
      </w:r>
    </w:p>
    <w:p w:rsidRDefault="00F75915" w:rsidP="00B15FEB" w:rsidR="00F75915" w:rsidRPr="00852807">
      <w:pPr>
        <w:spacing w:lineRule="auto" w:line="240" w:after="0"/>
        <w:jc w:val="both"/>
        <w:rPr>
          <w:rFonts w:hAnsi="Times New Roman" w:ascii="Times New Roman"/>
        </w:rPr>
      </w:pPr>
    </w:p>
    <w:p w:rsidRDefault="00852807" w:rsidP="00B15FEB" w:rsidR="00C079D5" w:rsidRPr="00852807">
      <w:pPr>
        <w:spacing w:lineRule="auto" w:line="240" w:after="0"/>
        <w:jc w:val="both"/>
        <w:rPr>
          <w:rFonts w:hAnsi="Times New Roman" w:ascii="Times New Roman"/>
        </w:rPr>
      </w:pPr>
      <w:r w:rsidRPr="00852807">
        <w:rPr>
          <w:rFonts w:hAnsi="Times New Roman" w:ascii="Times New Roman"/>
        </w:rPr>
        <w:t xml:space="preserve">Dužnik </w:t>
      </w:r>
      <w:r w:rsidR="00291DBD" w:rsidRPr="00852807">
        <w:rPr>
          <w:rFonts w:hAnsi="Times New Roman" w:ascii="Times New Roman"/>
        </w:rPr>
        <w:t>i p</w:t>
      </w:r>
      <w:r w:rsidR="00C079D5" w:rsidRPr="00852807">
        <w:rPr>
          <w:rFonts w:hAnsi="Times New Roman" w:ascii="Times New Roman"/>
        </w:rPr>
        <w:t>ovjerenik i dalje ustraj</w:t>
      </w:r>
      <w:r w:rsidR="00291DBD" w:rsidRPr="00852807">
        <w:rPr>
          <w:rFonts w:hAnsi="Times New Roman" w:ascii="Times New Roman"/>
        </w:rPr>
        <w:t>u</w:t>
      </w:r>
      <w:r w:rsidRPr="00852807">
        <w:rPr>
          <w:rFonts w:hAnsi="Times New Roman" w:ascii="Times New Roman"/>
        </w:rPr>
        <w:t xml:space="preserve"> kod osporavanja tražbine</w:t>
      </w:r>
      <w:r w:rsidR="00C079D5" w:rsidRPr="00852807">
        <w:rPr>
          <w:rFonts w:hAnsi="Times New Roman" w:ascii="Times New Roman"/>
        </w:rPr>
        <w:t xml:space="preserve"> </w:t>
      </w:r>
      <w:r w:rsidRPr="00852807">
        <w:rPr>
          <w:rFonts w:hAnsi="Times New Roman" w:ascii="Times New Roman"/>
        </w:rPr>
        <w:t>vjerovniku</w:t>
      </w:r>
      <w:r w:rsidR="009337C3" w:rsidRPr="00852807">
        <w:rPr>
          <w:rFonts w:hAnsi="Times New Roman" w:ascii="Times New Roman"/>
        </w:rPr>
        <w:t xml:space="preserve"> </w:t>
      </w:r>
      <w:r w:rsidR="00F8513E" w:rsidRPr="00852807">
        <w:rPr>
          <w:rFonts w:hAnsi="Times New Roman" w:ascii="Times New Roman"/>
        </w:rPr>
        <w:t xml:space="preserve">NATURA </w:t>
      </w:r>
      <w:r w:rsidRPr="00852807">
        <w:rPr>
          <w:rFonts w:hAnsi="Times New Roman" w:ascii="Times New Roman"/>
        </w:rPr>
        <w:t xml:space="preserve">AGRO d.o.o. u stečaju, Đurđevac, a iz razloga kao što su već ranije naveli jer se o predmetnoj tražbini vodi parnični postupak pred Trgovačkim sudom u Varaždinu. </w:t>
      </w:r>
      <w:r>
        <w:rPr>
          <w:rFonts w:hAnsi="Times New Roman" w:ascii="Times New Roman"/>
        </w:rPr>
        <w:t>Osporavanje nije otklonjeno.</w:t>
      </w:r>
    </w:p>
    <w:p w:rsidRDefault="001551EE" w:rsidP="00B15FEB" w:rsidR="001551EE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4A1E3B" w:rsidP="00B15FEB" w:rsidR="008F7196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>Utvrđuje se da nitko od vjerovnika nije osporio tražbinu drugog vjerovnika, a sukladno odredbi čl.</w:t>
      </w:r>
      <w:r w:rsidR="008003CB" w:rsidRPr="00CD3068">
        <w:rPr>
          <w:rFonts w:hAnsi="Times New Roman" w:ascii="Times New Roman"/>
        </w:rPr>
        <w:t xml:space="preserve"> 42. st. 1.  Stečajnog zakona.</w:t>
      </w:r>
    </w:p>
    <w:p w:rsidRDefault="00173C5F" w:rsidP="00B15FEB" w:rsidR="00173C5F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173C5F" w:rsidP="00B15FEB" w:rsidR="006812CA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Konstatira se da </w:t>
      </w:r>
      <w:r w:rsidR="00EB2412">
        <w:rPr>
          <w:rFonts w:hAnsi="Times New Roman" w:ascii="Times New Roman"/>
        </w:rPr>
        <w:t>nema prijava razlučnog prava, kao ni izlučnog</w:t>
      </w:r>
      <w:r w:rsidR="006812CA" w:rsidRPr="00CD3068">
        <w:rPr>
          <w:rFonts w:hAnsi="Times New Roman" w:ascii="Times New Roman"/>
        </w:rPr>
        <w:t>.</w:t>
      </w:r>
    </w:p>
    <w:p w:rsidRDefault="004846F1" w:rsidP="00B15FEB" w:rsidR="004846F1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22135D" w:rsidP="00B15FEB" w:rsidR="007A5E5A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Uzimajući u obzir prijavljene tražbine </w:t>
      </w:r>
      <w:r w:rsidR="00080033" w:rsidRPr="00CD3068">
        <w:rPr>
          <w:rFonts w:hAnsi="Times New Roman" w:ascii="Times New Roman"/>
        </w:rPr>
        <w:t xml:space="preserve">iz prijedloga dužnika, prijavljene tražbine </w:t>
      </w:r>
      <w:r w:rsidRPr="00CD3068">
        <w:rPr>
          <w:rFonts w:hAnsi="Times New Roman" w:ascii="Times New Roman"/>
        </w:rPr>
        <w:t xml:space="preserve">vjerovnika, očitovanja dužnika i povjerenika o prijavljenim tražbinama vjerovnika, te navode zakonskog zastupnika dužnika i povjerenika sa današnjeg ročišta </w:t>
      </w:r>
      <w:r w:rsidR="00403E2B">
        <w:rPr>
          <w:rFonts w:hAnsi="Times New Roman" w:ascii="Times New Roman"/>
        </w:rPr>
        <w:t>s</w:t>
      </w:r>
      <w:r w:rsidR="00805590" w:rsidRPr="00CD3068">
        <w:rPr>
          <w:rFonts w:hAnsi="Times New Roman" w:ascii="Times New Roman"/>
        </w:rPr>
        <w:t>ud sastavlja tablicu ispitanih tražbina</w:t>
      </w:r>
      <w:r w:rsidR="00976ED6" w:rsidRPr="00CD3068">
        <w:rPr>
          <w:rFonts w:hAnsi="Times New Roman" w:ascii="Times New Roman"/>
        </w:rPr>
        <w:t>:</w:t>
      </w:r>
    </w:p>
    <w:p w:rsidRDefault="001C2C5A" w:rsidP="001C2C5A" w:rsidR="001C2C5A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3B65E4" w:rsidP="00403E2B" w:rsidR="00403E2B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Tablica utvrđenih i osporenih tražbina u predstečajnom postupku </w:t>
      </w:r>
      <w:r w:rsidR="00403E2B" w:rsidRPr="00CD3068">
        <w:rPr>
          <w:rFonts w:hAnsi="Times New Roman" w:ascii="Times New Roman"/>
        </w:rPr>
        <w:t>CAUTELA d.o.o., Zadar</w:t>
      </w:r>
    </w:p>
    <w:p w:rsidRDefault="00641A26" w:rsidP="00B15FEB" w:rsidR="00641A26">
      <w:pPr>
        <w:spacing w:lineRule="auto" w:line="240" w:after="0"/>
        <w:jc w:val="both"/>
        <w:rPr>
          <w:rFonts w:hAnsi="Times New Roman" w:ascii="Times New Roman"/>
        </w:rPr>
      </w:pPr>
    </w:p>
    <w:tbl>
      <w:tblPr>
        <w:tblW w:type="dxa" w:w="8521"/>
        <w:tblInd w:type="dxa" w:w="93"/>
        <w:tblLayout w:type="fixed"/>
        <w:tblLook w:val="04A0" w:noVBand="1" w:noHBand="0" w:lastColumn="0" w:firstColumn="1" w:lastRow="0" w:firstRow="1"/>
      </w:tblPr>
      <w:tblGrid>
        <w:gridCol w:w="626"/>
        <w:gridCol w:w="2001"/>
        <w:gridCol w:w="1357"/>
        <w:gridCol w:w="1418"/>
        <w:gridCol w:w="1559"/>
        <w:gridCol w:w="1560"/>
      </w:tblGrid>
      <w:tr w:rsidTr="00207865" w:rsidR="00207865" w:rsidRPr="00532F5E">
        <w:trPr>
          <w:trHeight w:val="499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07865" w:rsidP="00E56532" w:rsidR="00207865" w:rsidRPr="00532F5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Red. broj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Ime i prezime/Naziv vjerovnika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hAnsi="Times New Roman" w:ascii="Times New Roman"/>
              </w:rPr>
            </w:pPr>
            <w:r w:rsidRPr="00532F5E">
              <w:rPr>
                <w:rFonts w:hAnsi="Times New Roman" w:ascii="Times New Roman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07865" w:rsidP="00E56532" w:rsidR="00207865" w:rsidRPr="00532F5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Utvrđena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 Osporena tražbina (kn)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/osporavatelj/razlog </w:t>
            </w: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osporavanja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ADDIKO BANK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14036333877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Slavonska avenija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68,64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ZAJEDNIČKI UGOSTITELJSKI OBRT "ARKADA", suvl. BRANKA BAJLO i BORIS BAJLO, ZADAR, R. BOŠKOVIĆA 6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65848946839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Ivana Mažuranića 8,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312,00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185F3E">
        <w:trPr>
          <w:trHeight w:val="45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CREDO BANKA dioničko društvo "u stečaju"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94141384086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Zrinsko-Frankopanska 58,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5.139.738,79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CROATIA osiguranje dioničko društvo 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26187994862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Vatroslava Jagića 33,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2.370.000,00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DALMATIA INVEST jednostavno društvo s ograničenom odgovornošću za usluge,trgovinu i ugostiteljstvo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40745081247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Nikole Šubića Zrinskog 21,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DINO I VITO j.d.o.o. za poslovne usluge i djelatnost turističke agencije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93292085749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Hrvatskog sabora 14C,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FINANCIJSKA AGENCIJA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85821130368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15.642,71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3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FLUCTUS j.d.o.o. za ugostiteljstvo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48647668337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Ive Senjanina 10 E,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8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GASTROCOM društvo s ograničenom odgovornošću za ugostiteljstvo i trgovinu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97020558931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S. S. Kranjčevića 12I, 42000 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584,00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GENERALI OSIGURANJE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10840749604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284,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2.278,18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GRAD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61817894937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Trg Stjepana Radića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73.938,66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12.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GRADSKA PLINARA ZAGREB-OPSKRBA društvo s ograničenom odgovornošću za opskrbu plinom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74364571096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Radnička cesta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31.361,99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46830600751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37,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4.089,09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HRVATSKE VODE, pravna osoba za upravljanje vodama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28921383001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Grada Vukovara 220,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eastAsia="Times New Roman" w:hAnsi="Times New Roman" w:ascii="Times New Roman"/>
                <w:lang w:eastAsia="hr-HR"/>
              </w:rPr>
              <w:t>136,20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HRVATSKA AGENCIJA ZA NADZOR FINANCIJSKIH USLUGA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49376181407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Miramarska 24b,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64.954,05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HRVATSKA POŠTANSKA BANKA,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87939104217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Jurišićeva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6.991,05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DOMAGOJ KRPINA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82326941303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Osječka 16, 42000 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SERVIS ZA VAGE I TRGOVINU, </w:t>
            </w:r>
            <w:r>
              <w:rPr>
                <w:rFonts w:eastAsia="Times New Roman" w:hAnsi="Times New Roman" w:ascii="Times New Roman"/>
                <w:lang w:eastAsia="hr-HR"/>
              </w:rPr>
              <w:t>vl. obrta IVAN LUKAVEČKI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31103609951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Tita Brezovačkoga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2.830,00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19.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IVAN LUKAVEČKI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31103609951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Tita Brezovačkoga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6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207865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20.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MERKANTILE dioničko društvo, zastupstva, inženjering, proizvodnja i trgovina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44448417567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Svačićev Trg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13.000,00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Zajednički odvjetnički ured Mr.sc. Nada Mikulandra i Suzana Malenica, Stjepana Radića 14/A, Šibenik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01343352417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Stubalj 238, 22000 Bilice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104.914,79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PARKET DIZAJN, obrt za parketarske usluge, vl. Pave Mikulić, Zadar, Ulica Sv. Marije 6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14924848660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Gorica 168, 23222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REPUBLIKA HRVATSKA,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MINISTARSTVO FINANCIJA</w:t>
            </w:r>
            <w:r>
              <w:rPr>
                <w:rFonts w:eastAsia="Times New Roman" w:hAnsi="Times New Roman" w:ascii="Times New Roman"/>
                <w:lang w:eastAsia="hr-HR"/>
              </w:rPr>
              <w:t>, Porezna uprava, Područni ured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18683136487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Katančićeva 5, 10000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eastAsia="Times New Roman" w:hAnsi="Times New Roman" w:ascii="Times New Roman"/>
                <w:lang w:eastAsia="hr-HR"/>
              </w:rPr>
              <w:lastRenderedPageBreak/>
              <w:t>9.507,98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D0537B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24.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NATURA AGRO poljoprivredna i prehrambena proizvodnja, d.o.o. "u stečaju"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77805504491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Kolodvorska 21A, 48350 Đurđevac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D0537B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0537B">
              <w:rPr>
                <w:rFonts w:hAnsi="Times New Roman" w:ascii="Times New Roman"/>
              </w:rPr>
              <w:t>420.978,23 / dužnik i povjerenik/o predmetnoj tražbini vodi se parnični postupak pred Trgovačkim sudom u Varaždinu, posl. br. Povrv-14/2018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Odvjetničko društvo Juranović i dr., javno trgovačko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20297422810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Slavonskih graničara 8/I, 35400 Nova Gradiška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26.485,00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OPĆINA LASTOVO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96014931839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Dolac 3, 20290 Lastovo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9.375,00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MASAI, FRIZERSKI SALON, MJENJAČKI POSLOVI I UGOSTITELJSKI OBRT, VL. IVA PERIĆ, ZADAR, S. RADIĆA 7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86777224037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Vukovarska 4c,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0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PROKLJAN d.o.o. turističko naselje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93293197152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Smičiklasova 21,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60.021.054,76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29.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KREŠIMIR RASTIJA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85559424025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Kapucinska 23,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20.900,00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TRGOVAČKI OBRT TRGO JURE, vl. MARIN RAŽOV, ZADAR, ZRINSKO FRANKOPANSKA 23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87302619586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Ante Starčevića 6c,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279,00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TAKSI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t>SLUŽBA ELVIS,obrt za prijevoz, vl. Elvis Režan, Zadar, 22.lipnja 1941. 1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64669247260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Bruškinarska 10, 23205 Bibinje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262,50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RIBARSKA ZADRUGA ZADAR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11912490120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Augusta Šenoe 20,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250,00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TAKSI SLUŽBA ZADAR, obrt za prijevoz,vl. Svetka </w:t>
            </w: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Rogić, Zadar, Zinke Kunc 2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lastRenderedPageBreak/>
              <w:t>67047522040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Zinke Kunc 2,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280,00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34.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RUČEVIĆ VJEŠTAČENJA d.o.o. za knjigovodstvena, računovodstvena i financijska vještačenja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30407096779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kneza Ljudevita Posavskog 34 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469B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 xml:space="preserve">SBERBANK </w:t>
            </w:r>
            <w:r w:rsidR="00207865" w:rsidRPr="00532F5E">
              <w:rPr>
                <w:rFonts w:eastAsia="Times New Roman" w:hAnsi="Times New Roman" w:ascii="Times New Roman"/>
                <w:lang w:eastAsia="hr-HR"/>
              </w:rPr>
              <w:t>d.d.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78427478595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Varšavska 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521,42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61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STAR PLUS društvo s ograničenom odgovornošću za usluge i trgovinu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99406610340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Tadije Smičiklasa 21,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3.184.158,42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OPG ROKO ŠTOKOV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16346390923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Otona Ivekovića 12a,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4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38.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TORNADO COMMERCE d.o.o. za trgovinu i usluge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48432428535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Zadarska ulica 1, 23205 Bibinje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261,00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39.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TRCZ AUTOMOBILI d.o.o. za trgovinu i usluge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49622102670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Zagrebačka 118, 10360 Sesvete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137.320,67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40.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UNIQA osiguranje d.d.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75665455333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Planinska 13 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10.965,00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41.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VAGE LUKAVEČKI društvo s ograničenom odgovornošću za trgovinu i  usluge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32970725572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Ante Kovačića 2, 42000 Varaždin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500,00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ZAGREBAČKI HOLDING d.o.o.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85584865987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Grada Vukovara 41,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21.668,87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532F5E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UGOSTITELJSKI OBRT "ROKO", vl. MARIJA ZDRILIĆ, ZADAR, PUT DIKLA 74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85381911031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E56532" w:rsidR="00207865" w:rsidRPr="00532F5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32F5E">
              <w:rPr>
                <w:rFonts w:eastAsia="Times New Roman" w:hAnsi="Times New Roman" w:ascii="Times New Roman"/>
                <w:lang w:eastAsia="hr-HR"/>
              </w:rPr>
              <w:t>Ulica Stjepana Radića 49, 23241 Poličnik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349,00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532F5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  <w:tr w:rsidTr="00207865" w:rsidR="00207865" w:rsidRPr="00185F3E">
        <w:trPr>
          <w:trHeight w:val="510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44.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 xml:space="preserve">ODVJETNIČKI URED MASTILOVIĆ BLAGOJE 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hAnsi="Times New Roman" w:ascii="Times New Roman"/>
              </w:rPr>
              <w:t>07344728021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7865" w:rsidP="00E56532" w:rsidR="00207865" w:rsidRPr="00185F3E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Gundulićeva 26 A, Split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9.243,75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07865" w:rsidP="00E56532" w:rsidR="00207865" w:rsidRPr="00185F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185F3E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</w:tr>
    </w:tbl>
    <w:p w:rsidRDefault="00207865" w:rsidP="00207865" w:rsidR="00207865">
      <w:pPr>
        <w:spacing w:lineRule="auto" w:line="240" w:after="0"/>
        <w:jc w:val="both"/>
        <w:rPr>
          <w:rFonts w:hAnsi="Times New Roman" w:ascii="Times New Roman"/>
        </w:rPr>
      </w:pPr>
    </w:p>
    <w:p w:rsidRDefault="00641A26" w:rsidP="00641A26" w:rsidR="00641A26" w:rsidRPr="00CD3068">
      <w:pPr>
        <w:spacing w:lineRule="auto" w:line="240" w:after="0"/>
        <w:jc w:val="both"/>
        <w:rPr>
          <w:rFonts w:hAnsi="Times New Roman" w:ascii="Times New Roman"/>
        </w:rPr>
      </w:pPr>
    </w:p>
    <w:p w:rsidRDefault="004846F1" w:rsidP="00B15FEB" w:rsidR="001C2C5A" w:rsidRPr="00CD3068">
      <w:pPr>
        <w:spacing w:lineRule="auto" w:line="240" w:after="0"/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Pitanja niti primjedbi nema. </w:t>
      </w:r>
    </w:p>
    <w:p w:rsidRDefault="00315DB3" w:rsidP="00315DB3" w:rsidR="00315DB3" w:rsidRPr="00CD3068">
      <w:pPr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Obzirom da su ispitane sve prijavljene tražbine odluka </w:t>
      </w:r>
      <w:r w:rsidR="004846F1" w:rsidRPr="00CD3068">
        <w:rPr>
          <w:rFonts w:hAnsi="Times New Roman" w:ascii="Times New Roman"/>
        </w:rPr>
        <w:t>će uslijediti u zakonskom roku.</w:t>
      </w:r>
    </w:p>
    <w:p w:rsidRDefault="00315DB3" w:rsidP="004846F1" w:rsidR="001C658E" w:rsidRPr="00CD3068">
      <w:pPr>
        <w:jc w:val="both"/>
        <w:rPr>
          <w:rFonts w:hAnsi="Times New Roman" w:ascii="Times New Roman"/>
        </w:rPr>
      </w:pPr>
      <w:r w:rsidRPr="00CD3068">
        <w:rPr>
          <w:rFonts w:hAnsi="Times New Roman" w:ascii="Times New Roman"/>
        </w:rPr>
        <w:lastRenderedPageBreak/>
        <w:t>Stranke su čule diktiranje ovog zapisnika, na isti nemaju prigovora niti primjedb</w:t>
      </w:r>
      <w:r w:rsidR="004846F1" w:rsidRPr="00CD3068">
        <w:rPr>
          <w:rFonts w:hAnsi="Times New Roman" w:ascii="Times New Roman"/>
        </w:rPr>
        <w:t xml:space="preserve">i te ga vlastoručno potpisuju. </w:t>
      </w:r>
    </w:p>
    <w:p w:rsidRDefault="001C658E" w:rsidP="004846F1" w:rsidR="0034487A" w:rsidRPr="00CD3068">
      <w:pPr>
        <w:spacing w:lineRule="auto" w:line="240" w:after="0"/>
        <w:ind w:firstLine="708"/>
        <w:jc w:val="center"/>
        <w:rPr>
          <w:rFonts w:hAnsi="Times New Roman" w:ascii="Times New Roman"/>
          <w:lang w:eastAsia="hr-HR"/>
        </w:rPr>
      </w:pPr>
      <w:r w:rsidRPr="00CD3068">
        <w:rPr>
          <w:rFonts w:hAnsi="Times New Roman" w:ascii="Times New Roman"/>
          <w:lang w:eastAsia="hr-HR"/>
        </w:rPr>
        <w:t xml:space="preserve">Dovršeno u  </w:t>
      </w:r>
      <w:r w:rsidR="004A349C">
        <w:rPr>
          <w:rFonts w:hAnsi="Times New Roman" w:ascii="Times New Roman"/>
          <w:lang w:eastAsia="hr-HR"/>
        </w:rPr>
        <w:t>11,00</w:t>
      </w:r>
      <w:r w:rsidR="00C92E49" w:rsidRPr="00CD3068">
        <w:rPr>
          <w:rFonts w:hAnsi="Times New Roman" w:ascii="Times New Roman"/>
          <w:lang w:eastAsia="hr-HR"/>
        </w:rPr>
        <w:t xml:space="preserve"> </w:t>
      </w:r>
      <w:r w:rsidR="004846F1" w:rsidRPr="00CD3068">
        <w:rPr>
          <w:rFonts w:hAnsi="Times New Roman" w:ascii="Times New Roman"/>
          <w:lang w:eastAsia="hr-HR"/>
        </w:rPr>
        <w:t>sati.</w:t>
      </w:r>
    </w:p>
    <w:p w:rsidRDefault="001C2C5A" w:rsidP="00B15FEB" w:rsidR="001C2C5A" w:rsidRPr="00CD3068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CD3068">
      <w:pPr>
        <w:spacing w:lineRule="auto" w:line="240" w:after="0"/>
        <w:ind w:firstLine="708" w:left="2124"/>
        <w:jc w:val="both"/>
        <w:rPr>
          <w:rFonts w:hAnsi="Times New Roman" w:ascii="Times New Roman"/>
          <w:lang w:eastAsia="hr-HR"/>
        </w:rPr>
      </w:pPr>
      <w:r w:rsidRPr="00CD3068">
        <w:rPr>
          <w:rFonts w:hAnsi="Times New Roman" w:ascii="Times New Roman"/>
          <w:bCs/>
          <w:lang w:eastAsia="hr-HR"/>
        </w:rPr>
        <w:t>SUTKINJA</w:t>
      </w:r>
      <w:r w:rsidRPr="00CD3068">
        <w:rPr>
          <w:rFonts w:hAnsi="Times New Roman" w:ascii="Times New Roman"/>
          <w:lang w:eastAsia="hr-HR"/>
        </w:rPr>
        <w:t xml:space="preserve"> </w:t>
      </w:r>
      <w:r w:rsidRPr="00CD3068">
        <w:rPr>
          <w:rFonts w:hAnsi="Times New Roman" w:ascii="Times New Roman"/>
          <w:lang w:eastAsia="hr-HR"/>
        </w:rPr>
        <w:tab/>
      </w:r>
      <w:r w:rsidRPr="00CD3068">
        <w:rPr>
          <w:rFonts w:hAnsi="Times New Roman" w:ascii="Times New Roman"/>
          <w:lang w:eastAsia="hr-HR"/>
        </w:rPr>
        <w:tab/>
      </w:r>
      <w:r w:rsidRPr="00CD3068">
        <w:rPr>
          <w:rFonts w:hAnsi="Times New Roman" w:ascii="Times New Roman"/>
          <w:lang w:eastAsia="hr-HR"/>
        </w:rPr>
        <w:tab/>
      </w:r>
      <w:r w:rsidRPr="00CD3068">
        <w:rPr>
          <w:rFonts w:hAnsi="Times New Roman" w:ascii="Times New Roman"/>
          <w:lang w:eastAsia="hr-HR"/>
        </w:rPr>
        <w:tab/>
        <w:t>DUŽNIK</w:t>
      </w:r>
    </w:p>
    <w:p w:rsidRDefault="0034487A" w:rsidP="004846F1" w:rsidR="0034487A" w:rsidRPr="00CD3068">
      <w:pPr>
        <w:spacing w:lineRule="auto" w:line="240" w:after="0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CD3068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F8469B" w:rsidP="00B15FEB" w:rsidR="00F8469B">
      <w:pPr>
        <w:spacing w:lineRule="auto" w:line="240" w:after="0"/>
        <w:ind w:left="2832"/>
        <w:jc w:val="both"/>
        <w:rPr>
          <w:rFonts w:hAnsi="Times New Roman" w:ascii="Times New Roman"/>
          <w:lang w:eastAsia="hr-HR"/>
        </w:rPr>
      </w:pPr>
    </w:p>
    <w:p w:rsidRDefault="001C658E" w:rsidP="00B15FEB" w:rsidR="00704B39" w:rsidRPr="00CD3068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 w:rsidRPr="00CD3068">
        <w:rPr>
          <w:rFonts w:hAnsi="Times New Roman" w:ascii="Times New Roman"/>
          <w:lang w:eastAsia="hr-HR"/>
        </w:rPr>
        <w:t>ZAPISNIČAR</w:t>
      </w:r>
      <w:r w:rsidRPr="00CD3068">
        <w:rPr>
          <w:rFonts w:hAnsi="Times New Roman" w:ascii="Times New Roman"/>
          <w:bCs/>
          <w:lang w:eastAsia="hr-HR"/>
        </w:rPr>
        <w:tab/>
      </w:r>
      <w:r w:rsidRPr="00CD3068">
        <w:rPr>
          <w:rFonts w:hAnsi="Times New Roman" w:ascii="Times New Roman"/>
          <w:bCs/>
          <w:lang w:eastAsia="hr-HR"/>
        </w:rPr>
        <w:tab/>
      </w:r>
      <w:r w:rsidR="0034487A" w:rsidRPr="00CD3068">
        <w:rPr>
          <w:rFonts w:hAnsi="Times New Roman" w:ascii="Times New Roman"/>
          <w:bCs/>
          <w:lang w:eastAsia="hr-HR"/>
        </w:rPr>
        <w:tab/>
      </w:r>
      <w:r w:rsidR="0034487A" w:rsidRPr="00CD3068">
        <w:rPr>
          <w:rFonts w:hAnsi="Times New Roman" w:ascii="Times New Roman"/>
          <w:bCs/>
          <w:lang w:eastAsia="hr-HR"/>
        </w:rPr>
        <w:tab/>
      </w:r>
      <w:r w:rsidR="00704B39" w:rsidRPr="00CD3068">
        <w:rPr>
          <w:rFonts w:hAnsi="Times New Roman" w:ascii="Times New Roman"/>
          <w:bCs/>
          <w:lang w:eastAsia="hr-HR"/>
        </w:rPr>
        <w:t xml:space="preserve">POVJERNIK </w:t>
      </w:r>
    </w:p>
    <w:p w:rsidRDefault="00704B39" w:rsidP="004846F1" w:rsidR="00704B39" w:rsidRPr="00CD3068">
      <w:pPr>
        <w:spacing w:lineRule="auto" w:line="240" w:after="0"/>
        <w:jc w:val="both"/>
        <w:rPr>
          <w:rFonts w:hAnsi="Times New Roman" w:ascii="Times New Roman"/>
          <w:bCs/>
          <w:lang w:eastAsia="hr-HR"/>
        </w:rPr>
      </w:pPr>
    </w:p>
    <w:p w:rsidRDefault="004846F1" w:rsidP="004846F1" w:rsidR="00704B39" w:rsidRPr="00CD3068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 w:rsidRPr="00CD3068">
        <w:rPr>
          <w:rFonts w:hAnsi="Times New Roman" w:ascii="Times New Roman"/>
          <w:bCs/>
          <w:lang w:eastAsia="hr-HR"/>
        </w:rPr>
        <w:tab/>
      </w:r>
    </w:p>
    <w:p w:rsidRDefault="004846F1" w:rsidP="00B15FEB" w:rsidR="0034487A" w:rsidRPr="00CD3068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  <w:r w:rsidRPr="00CD3068">
        <w:rPr>
          <w:rFonts w:hAnsi="Times New Roman" w:ascii="Times New Roman"/>
          <w:bCs/>
          <w:lang w:eastAsia="hr-HR"/>
        </w:rPr>
        <w:t xml:space="preserve">ZA </w:t>
      </w:r>
      <w:r w:rsidR="00C92E49" w:rsidRPr="00CD3068">
        <w:rPr>
          <w:rFonts w:hAnsi="Times New Roman" w:ascii="Times New Roman"/>
          <w:bCs/>
          <w:lang w:eastAsia="hr-HR"/>
        </w:rPr>
        <w:t>VJEROVNIK</w:t>
      </w:r>
      <w:r w:rsidRPr="00CD3068">
        <w:rPr>
          <w:rFonts w:hAnsi="Times New Roman" w:ascii="Times New Roman"/>
          <w:bCs/>
          <w:lang w:eastAsia="hr-HR"/>
        </w:rPr>
        <w:t>E</w:t>
      </w:r>
      <w:r w:rsidR="001C658E" w:rsidRPr="00CD3068">
        <w:rPr>
          <w:rFonts w:hAnsi="Times New Roman" w:ascii="Times New Roman"/>
          <w:bCs/>
          <w:lang w:eastAsia="hr-HR"/>
        </w:rPr>
        <w:tab/>
      </w:r>
    </w:p>
    <w:p w:rsidRDefault="004846F1" w:rsidP="004846F1" w:rsidR="004846F1" w:rsidRPr="00CD3068">
      <w:pPr>
        <w:spacing w:lineRule="auto" w:line="240" w:after="0"/>
        <w:ind w:firstLine="708" w:left="4956"/>
        <w:rPr>
          <w:rFonts w:hAnsi="Times New Roman" w:ascii="Times New Roman"/>
        </w:rPr>
      </w:pPr>
    </w:p>
    <w:p w:rsidRDefault="004846F1" w:rsidP="004846F1" w:rsidR="004846F1" w:rsidRPr="00CD3068">
      <w:pPr>
        <w:spacing w:lineRule="auto" w:line="240" w:after="0"/>
        <w:rPr>
          <w:rFonts w:hAnsi="Times New Roman" w:ascii="Times New Roman"/>
        </w:rPr>
      </w:pPr>
      <w:r w:rsidRPr="00CD3068">
        <w:rPr>
          <w:rFonts w:hAnsi="Times New Roman" w:ascii="Times New Roman"/>
        </w:rPr>
        <w:t xml:space="preserve">                                                                   RH, MINISTARSTVO FINANCIJA, POREZNA UPRAVA </w:t>
      </w:r>
    </w:p>
    <w:p w:rsidRDefault="004846F1" w:rsidP="004846F1" w:rsidR="004846F1" w:rsidRPr="00CD3068">
      <w:pPr>
        <w:spacing w:lineRule="auto" w:line="240" w:after="0"/>
        <w:rPr>
          <w:rFonts w:hAnsi="Times New Roman" w:ascii="Times New Roman"/>
        </w:rPr>
      </w:pPr>
    </w:p>
    <w:p w:rsidRDefault="004846F1" w:rsidP="004846F1" w:rsidR="004846F1" w:rsidRPr="00CD3068">
      <w:pPr>
        <w:spacing w:lineRule="auto" w:line="240" w:after="0"/>
        <w:rPr>
          <w:rFonts w:hAnsi="Times New Roman" w:ascii="Times New Roman"/>
        </w:rPr>
      </w:pPr>
    </w:p>
    <w:p w:rsidRDefault="00704B39" w:rsidP="004846F1" w:rsidR="00704B39" w:rsidRPr="00CD3068">
      <w:pPr>
        <w:pStyle w:val="Odlomakpopisa"/>
        <w:spacing w:lineRule="auto" w:line="240" w:after="0"/>
        <w:jc w:val="center"/>
        <w:rPr>
          <w:rFonts w:hAnsi="Times New Roman" w:ascii="Times New Roman"/>
          <w:bCs/>
          <w:lang w:eastAsia="hr-HR"/>
        </w:rPr>
      </w:pPr>
    </w:p>
    <w:sectPr w:rsidSect="00977A9E" w:rsidR="00704B39" w:rsidRPr="00CD3068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72" w:rsidP="00954CC2" w:rsidR="001A6672">
      <w:pPr>
        <w:spacing w:lineRule="auto" w:line="240" w:after="0"/>
      </w:pPr>
      <w:r>
        <w:separator/>
      </w:r>
    </w:p>
  </w:endnote>
  <w:endnote w:id="0" w:type="continuationSeparator">
    <w:p w:rsidRDefault="001A6672" w:rsidP="00954CC2" w:rsidR="001A6672">
      <w:pPr>
        <w:spacing w:lineRule="auto" w:line="240" w:after="0"/>
      </w:pPr>
      <w:r>
        <w:continuationSeparator/>
      </w:r>
    </w:p>
  </w:endnote>
  <w:endnote w:id="1" w:type="continuationNotice">
    <w:p w:rsidRDefault="001A6672" w:rsidR="001A6672">
      <w:pPr>
        <w:spacing w:lineRule="auto" w:line="24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72" w:rsidP="00954CC2" w:rsidR="001A6672">
      <w:pPr>
        <w:spacing w:lineRule="auto" w:line="240" w:after="0"/>
      </w:pPr>
      <w:r>
        <w:separator/>
      </w:r>
    </w:p>
  </w:footnote>
  <w:footnote w:id="0" w:type="continuationSeparator">
    <w:p w:rsidRDefault="001A6672" w:rsidP="00954CC2" w:rsidR="001A6672">
      <w:pPr>
        <w:spacing w:lineRule="auto" w:line="240" w:after="0"/>
      </w:pPr>
      <w:r>
        <w:continuationSeparator/>
      </w:r>
    </w:p>
  </w:footnote>
  <w:footnote w:id="1" w:type="continuationNotice">
    <w:p w:rsidRDefault="001A6672" w:rsidR="001A6672">
      <w:pPr>
        <w:spacing w:lineRule="auto" w:line="240" w:after="0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672" w:rsidP="00977A9E" w:rsidR="001A6672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Pr="00D17E4A">
      <w:rPr>
        <w:rFonts w:hAnsi="Times New Roman" w:ascii="Times New Roman"/>
        <w:sz w:val="22"/>
        <w:szCs w:val="22"/>
      </w:rPr>
      <w:fldChar w:fldCharType="begin"/>
    </w:r>
    <w:r w:rsidRPr="00D17E4A">
      <w:rPr>
        <w:rFonts w:hAnsi="Times New Roman" w:ascii="Times New Roman"/>
        <w:sz w:val="22"/>
        <w:szCs w:val="22"/>
      </w:rPr>
      <w:instrText>PAGE   \* MERGEFORMAT</w:instrText>
    </w:r>
    <w:r w:rsidRPr="00D17E4A">
      <w:rPr>
        <w:rFonts w:hAnsi="Times New Roman" w:ascii="Times New Roman"/>
        <w:sz w:val="22"/>
        <w:szCs w:val="22"/>
      </w:rPr>
      <w:fldChar w:fldCharType="separate"/>
    </w:r>
    <w:r w:rsidR="003E1EED">
      <w:rPr>
        <w:rFonts w:hAnsi="Times New Roman" w:ascii="Times New Roman"/>
        <w:noProof/>
        <w:sz w:val="22"/>
        <w:szCs w:val="22"/>
      </w:rPr>
      <w:t>11</w:t>
    </w:r>
    <w:r w:rsidRPr="00D17E4A">
      <w:rPr>
        <w:rFonts w:hAnsi="Times New Roman" w:ascii="Times New Roman"/>
        <w:sz w:val="22"/>
        <w:szCs w:val="22"/>
      </w:rPr>
      <w:fldChar w:fldCharType="end"/>
    </w:r>
    <w:r>
      <w:rPr>
        <w:rFonts w:hAnsi="Times New Roman" w:ascii="Times New Roman"/>
        <w:sz w:val="24"/>
        <w:szCs w:val="24"/>
      </w:rPr>
      <w:tab/>
      <w:t xml:space="preserve">     </w:t>
    </w: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2 St-272/2018-25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672" w:rsidP="004D267A" w:rsidR="001A6672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2 St-272/2018-25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1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19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</w:num>
  <w:num w:numId="18">
    <w:abstractNumId w:val="18"/>
  </w:num>
  <w:num w:numId="19">
    <w:abstractNumId w:val="12"/>
  </w:num>
  <w:num w:numId="20">
    <w:abstractNumId w:val="1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4704"/>
    <w:rsid w:val="000050DB"/>
    <w:rsid w:val="0001320C"/>
    <w:rsid w:val="00020036"/>
    <w:rsid w:val="00020374"/>
    <w:rsid w:val="000307B4"/>
    <w:rsid w:val="00033633"/>
    <w:rsid w:val="00033CB1"/>
    <w:rsid w:val="00052B67"/>
    <w:rsid w:val="0006631E"/>
    <w:rsid w:val="00066D02"/>
    <w:rsid w:val="00072CF4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73C5F"/>
    <w:rsid w:val="00174B33"/>
    <w:rsid w:val="00184912"/>
    <w:rsid w:val="00185F3E"/>
    <w:rsid w:val="0018682A"/>
    <w:rsid w:val="001A28DA"/>
    <w:rsid w:val="001A6672"/>
    <w:rsid w:val="001B28D0"/>
    <w:rsid w:val="001B3926"/>
    <w:rsid w:val="001B4F09"/>
    <w:rsid w:val="001B7996"/>
    <w:rsid w:val="001C198C"/>
    <w:rsid w:val="001C2C5A"/>
    <w:rsid w:val="001C5365"/>
    <w:rsid w:val="001C658E"/>
    <w:rsid w:val="001D5A37"/>
    <w:rsid w:val="001D6479"/>
    <w:rsid w:val="001E5102"/>
    <w:rsid w:val="001F0997"/>
    <w:rsid w:val="00201E9A"/>
    <w:rsid w:val="00207865"/>
    <w:rsid w:val="00210340"/>
    <w:rsid w:val="00210D65"/>
    <w:rsid w:val="00212837"/>
    <w:rsid w:val="0022135D"/>
    <w:rsid w:val="00222211"/>
    <w:rsid w:val="00223E27"/>
    <w:rsid w:val="00224B9D"/>
    <w:rsid w:val="002251B8"/>
    <w:rsid w:val="0023003F"/>
    <w:rsid w:val="00231666"/>
    <w:rsid w:val="00232675"/>
    <w:rsid w:val="002539CB"/>
    <w:rsid w:val="00253C31"/>
    <w:rsid w:val="00256374"/>
    <w:rsid w:val="00256C1C"/>
    <w:rsid w:val="00260A7A"/>
    <w:rsid w:val="00270602"/>
    <w:rsid w:val="00283C68"/>
    <w:rsid w:val="002906F0"/>
    <w:rsid w:val="00291DBD"/>
    <w:rsid w:val="002923D3"/>
    <w:rsid w:val="00294250"/>
    <w:rsid w:val="002A1FEA"/>
    <w:rsid w:val="002C1677"/>
    <w:rsid w:val="002C2FEC"/>
    <w:rsid w:val="002D0D43"/>
    <w:rsid w:val="002F2D45"/>
    <w:rsid w:val="002F2F3C"/>
    <w:rsid w:val="0030038E"/>
    <w:rsid w:val="00302956"/>
    <w:rsid w:val="0031184C"/>
    <w:rsid w:val="00315DB3"/>
    <w:rsid w:val="0032258B"/>
    <w:rsid w:val="003234A0"/>
    <w:rsid w:val="00332F13"/>
    <w:rsid w:val="00335AB0"/>
    <w:rsid w:val="0034093B"/>
    <w:rsid w:val="00340FF5"/>
    <w:rsid w:val="00342FA0"/>
    <w:rsid w:val="00343092"/>
    <w:rsid w:val="0034487A"/>
    <w:rsid w:val="0034598C"/>
    <w:rsid w:val="00345C8B"/>
    <w:rsid w:val="00346298"/>
    <w:rsid w:val="0034669F"/>
    <w:rsid w:val="00360139"/>
    <w:rsid w:val="003631C7"/>
    <w:rsid w:val="003744CC"/>
    <w:rsid w:val="003773FE"/>
    <w:rsid w:val="00383571"/>
    <w:rsid w:val="00384EB5"/>
    <w:rsid w:val="0039452B"/>
    <w:rsid w:val="00395EBD"/>
    <w:rsid w:val="00397093"/>
    <w:rsid w:val="003A2231"/>
    <w:rsid w:val="003A32A1"/>
    <w:rsid w:val="003A3C7A"/>
    <w:rsid w:val="003A46E7"/>
    <w:rsid w:val="003B0508"/>
    <w:rsid w:val="003B65E4"/>
    <w:rsid w:val="003C2E80"/>
    <w:rsid w:val="003C7C06"/>
    <w:rsid w:val="003D21B8"/>
    <w:rsid w:val="003D303B"/>
    <w:rsid w:val="003E1EED"/>
    <w:rsid w:val="003E33D5"/>
    <w:rsid w:val="003E6DD3"/>
    <w:rsid w:val="003F1AD1"/>
    <w:rsid w:val="003F2FE8"/>
    <w:rsid w:val="003F65CD"/>
    <w:rsid w:val="00403E2B"/>
    <w:rsid w:val="004042D7"/>
    <w:rsid w:val="004064EF"/>
    <w:rsid w:val="00406594"/>
    <w:rsid w:val="00412B95"/>
    <w:rsid w:val="00440869"/>
    <w:rsid w:val="0044198C"/>
    <w:rsid w:val="0044241C"/>
    <w:rsid w:val="00447704"/>
    <w:rsid w:val="00452214"/>
    <w:rsid w:val="004609C1"/>
    <w:rsid w:val="0046175A"/>
    <w:rsid w:val="00461D83"/>
    <w:rsid w:val="00462752"/>
    <w:rsid w:val="00472173"/>
    <w:rsid w:val="00480BE1"/>
    <w:rsid w:val="004846F1"/>
    <w:rsid w:val="004A1E3B"/>
    <w:rsid w:val="004A2CE4"/>
    <w:rsid w:val="004A349C"/>
    <w:rsid w:val="004A4B2D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07347"/>
    <w:rsid w:val="00530745"/>
    <w:rsid w:val="00531F1E"/>
    <w:rsid w:val="005329A7"/>
    <w:rsid w:val="00540789"/>
    <w:rsid w:val="00540BCF"/>
    <w:rsid w:val="005410AD"/>
    <w:rsid w:val="00543A60"/>
    <w:rsid w:val="00551B5A"/>
    <w:rsid w:val="0055632C"/>
    <w:rsid w:val="005621F7"/>
    <w:rsid w:val="00566AE8"/>
    <w:rsid w:val="00573E57"/>
    <w:rsid w:val="005742CB"/>
    <w:rsid w:val="00583621"/>
    <w:rsid w:val="00584A44"/>
    <w:rsid w:val="005854B6"/>
    <w:rsid w:val="0059405F"/>
    <w:rsid w:val="005B1BA7"/>
    <w:rsid w:val="005B419C"/>
    <w:rsid w:val="005E348E"/>
    <w:rsid w:val="005E3B08"/>
    <w:rsid w:val="005E575D"/>
    <w:rsid w:val="005E5C8B"/>
    <w:rsid w:val="005E6D82"/>
    <w:rsid w:val="005F4F0F"/>
    <w:rsid w:val="00601441"/>
    <w:rsid w:val="00611EA5"/>
    <w:rsid w:val="0061799D"/>
    <w:rsid w:val="00625F49"/>
    <w:rsid w:val="00636DAD"/>
    <w:rsid w:val="006379F5"/>
    <w:rsid w:val="00637B94"/>
    <w:rsid w:val="00641A26"/>
    <w:rsid w:val="0064357D"/>
    <w:rsid w:val="00644786"/>
    <w:rsid w:val="00644DD7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55B9"/>
    <w:rsid w:val="006A0B78"/>
    <w:rsid w:val="006A4D6F"/>
    <w:rsid w:val="006A4F17"/>
    <w:rsid w:val="006A5411"/>
    <w:rsid w:val="006B33A6"/>
    <w:rsid w:val="006C699C"/>
    <w:rsid w:val="006D7B66"/>
    <w:rsid w:val="006E0150"/>
    <w:rsid w:val="006E7C47"/>
    <w:rsid w:val="006F2ADD"/>
    <w:rsid w:val="006F3656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CBD"/>
    <w:rsid w:val="0079191A"/>
    <w:rsid w:val="00792264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7EBB"/>
    <w:rsid w:val="00844D66"/>
    <w:rsid w:val="00847F14"/>
    <w:rsid w:val="00852807"/>
    <w:rsid w:val="00860509"/>
    <w:rsid w:val="00860AFB"/>
    <w:rsid w:val="0087099E"/>
    <w:rsid w:val="008835B9"/>
    <w:rsid w:val="0089193C"/>
    <w:rsid w:val="008A21FB"/>
    <w:rsid w:val="008C3EF2"/>
    <w:rsid w:val="008C5C92"/>
    <w:rsid w:val="008C6BFD"/>
    <w:rsid w:val="008D1593"/>
    <w:rsid w:val="008D20E8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384D"/>
    <w:rsid w:val="009340FA"/>
    <w:rsid w:val="0093589A"/>
    <w:rsid w:val="00954CC2"/>
    <w:rsid w:val="00966A42"/>
    <w:rsid w:val="00966ED4"/>
    <w:rsid w:val="00967C38"/>
    <w:rsid w:val="00970EC1"/>
    <w:rsid w:val="00975C7E"/>
    <w:rsid w:val="00976ED6"/>
    <w:rsid w:val="00977A9E"/>
    <w:rsid w:val="00994536"/>
    <w:rsid w:val="00996ED9"/>
    <w:rsid w:val="009A0FB3"/>
    <w:rsid w:val="009A1267"/>
    <w:rsid w:val="009A1A6D"/>
    <w:rsid w:val="009A3002"/>
    <w:rsid w:val="009B4BB2"/>
    <w:rsid w:val="009B75E7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57F"/>
    <w:rsid w:val="00A57883"/>
    <w:rsid w:val="00A70E0A"/>
    <w:rsid w:val="00A726C6"/>
    <w:rsid w:val="00A81BBF"/>
    <w:rsid w:val="00A8405A"/>
    <w:rsid w:val="00A87C7E"/>
    <w:rsid w:val="00A91249"/>
    <w:rsid w:val="00A94244"/>
    <w:rsid w:val="00A94568"/>
    <w:rsid w:val="00AB12BD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AF4EE3"/>
    <w:rsid w:val="00B01642"/>
    <w:rsid w:val="00B019A4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F02"/>
    <w:rsid w:val="00BB000A"/>
    <w:rsid w:val="00BB39D7"/>
    <w:rsid w:val="00BB6B73"/>
    <w:rsid w:val="00BB7E8E"/>
    <w:rsid w:val="00BC1F6F"/>
    <w:rsid w:val="00BC34FD"/>
    <w:rsid w:val="00BD5C6F"/>
    <w:rsid w:val="00BD7EE1"/>
    <w:rsid w:val="00BE609E"/>
    <w:rsid w:val="00C05749"/>
    <w:rsid w:val="00C057D7"/>
    <w:rsid w:val="00C079D5"/>
    <w:rsid w:val="00C10A39"/>
    <w:rsid w:val="00C21FEE"/>
    <w:rsid w:val="00C254FC"/>
    <w:rsid w:val="00C301FB"/>
    <w:rsid w:val="00C352D7"/>
    <w:rsid w:val="00C56F1D"/>
    <w:rsid w:val="00C67F76"/>
    <w:rsid w:val="00C74023"/>
    <w:rsid w:val="00C75712"/>
    <w:rsid w:val="00C83179"/>
    <w:rsid w:val="00C8474A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2BDB"/>
    <w:rsid w:val="00CC7EA7"/>
    <w:rsid w:val="00CD3068"/>
    <w:rsid w:val="00CD5E2F"/>
    <w:rsid w:val="00CD6680"/>
    <w:rsid w:val="00CD671D"/>
    <w:rsid w:val="00CE767F"/>
    <w:rsid w:val="00CF191F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64AC"/>
    <w:rsid w:val="00D875F9"/>
    <w:rsid w:val="00D90E61"/>
    <w:rsid w:val="00D93DE7"/>
    <w:rsid w:val="00DA30D8"/>
    <w:rsid w:val="00DA3C15"/>
    <w:rsid w:val="00DB1730"/>
    <w:rsid w:val="00DB7639"/>
    <w:rsid w:val="00DC7F5E"/>
    <w:rsid w:val="00DD220E"/>
    <w:rsid w:val="00DE203E"/>
    <w:rsid w:val="00DE5B6D"/>
    <w:rsid w:val="00DF4093"/>
    <w:rsid w:val="00DF6656"/>
    <w:rsid w:val="00E020D3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5130"/>
    <w:rsid w:val="00E567BA"/>
    <w:rsid w:val="00E6256C"/>
    <w:rsid w:val="00E67406"/>
    <w:rsid w:val="00E677CF"/>
    <w:rsid w:val="00E779C8"/>
    <w:rsid w:val="00E85270"/>
    <w:rsid w:val="00E8551E"/>
    <w:rsid w:val="00E92B0B"/>
    <w:rsid w:val="00E93698"/>
    <w:rsid w:val="00E9612E"/>
    <w:rsid w:val="00E964EF"/>
    <w:rsid w:val="00EA0DCE"/>
    <w:rsid w:val="00EA2266"/>
    <w:rsid w:val="00EA6121"/>
    <w:rsid w:val="00EB1321"/>
    <w:rsid w:val="00EB2412"/>
    <w:rsid w:val="00EB2ED6"/>
    <w:rsid w:val="00EB3F14"/>
    <w:rsid w:val="00EB5E66"/>
    <w:rsid w:val="00EC0AC1"/>
    <w:rsid w:val="00EC53DB"/>
    <w:rsid w:val="00EC65BF"/>
    <w:rsid w:val="00ED1285"/>
    <w:rsid w:val="00ED7E92"/>
    <w:rsid w:val="00F02104"/>
    <w:rsid w:val="00F044C9"/>
    <w:rsid w:val="00F10142"/>
    <w:rsid w:val="00F12436"/>
    <w:rsid w:val="00F1336C"/>
    <w:rsid w:val="00F210B6"/>
    <w:rsid w:val="00F271D7"/>
    <w:rsid w:val="00F3290F"/>
    <w:rsid w:val="00F55BA2"/>
    <w:rsid w:val="00F7169C"/>
    <w:rsid w:val="00F75915"/>
    <w:rsid w:val="00F840C3"/>
    <w:rsid w:val="00F8469B"/>
    <w:rsid w:val="00F8513E"/>
    <w:rsid w:val="00F85DC2"/>
    <w:rsid w:val="00F86AE5"/>
    <w:rsid w:val="00F92993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No List"/>
    <w:lsdException w:unhideWhenUsed="false" w:semiHidden="false" w:uiPriority="0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lineRule="auto" w:line="240" w:after="0"/>
    </w:pPr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E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iPriority="0" w:unhideWhenUsed="0"/>
    <w:lsdException w:locked="1" w:name="Balloon Text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E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siječnja 2019.</izvorni_sadrzaj>
    <derivirana_varijabla naziv="DomainObject.PlaniraniZavrsetakDatum_1">30. siječnja 2019.</derivirana_varijabla>
  </DomainObject.PlaniraniZavrsetakDatum>
  <DomainObject.PlaniraniPocetakDatum>
    <izvorni_sadrzaj>30. siječnja 2019.</izvorni_sadrzaj>
    <derivirana_varijabla naziv="DomainObject.PlaniraniPocetakDatum_1">30. siječnja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10:29</izvorni_sadrzaj>
    <derivirana_varijabla naziv="DomainObject.PlaniraniZavrsetakVrijeme_1">10:29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siječnja 2019.</izvorni_sadrzaj>
    <derivirana_varijabla naziv="DomainObject.Zapisnik.DatumKreiranja_1">30.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St-272/2018-14</izvorni_sadrzaj>
    <derivirana_varijabla naziv="DomainObject.Zapisnik.Oznaka_1">St-272/2018-14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St-272/2018-14</izvorni_sadrzaj>
    <derivirana_varijabla naziv="DomainObject.PoslovniBrojDokumenta_1">St-272/2018-14</derivirana_varijabla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</izvorni_sadrzaj>
    <derivirana_varijabla naziv="DomainObject.Predmet.SudioniciListNaziv_1">
      <item>CAUTELA društvo s ograničenom odgovornošću za graditeljstvo, trgovinu, turizam i usluge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</izvorni_sadrzaj>
    <derivirana_varijabla naziv="DomainObject.Predmet.SudioniciListAdressOIB_1"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</izvorni_sadrzaj>
    <derivirana_varijabla naziv="DomainObject.Predmet.SudioniciListNazivOIB_1"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CE3B5-9570-4E42-9B0E-73F6F741A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2430</properties:Words>
  <properties:Characters>14774</properties:Characters>
  <properties:Lines>1369</properties:Lines>
  <properties:Paragraphs>632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2019-01-29T16:30:00Z</dcterms:created>
  <dc:creator>Milunka</dc:creator>
  <cp:lastModifiedBy>Martina Kalmeta</cp:lastModifiedBy>
  <cp:lastPrinted>2019-01-29T13:14:00Z</cp:lastPrinted>
  <dcterms:modified xmlns:xsi="http://www.w3.org/2001/XMLSchema-instance" xsi:type="dcterms:W3CDTF">2019-01-30T14:10:00Z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St-272/2018-14 / Zapisnik - Ispitno ročište (2 St -272-18 ispitno ročište 30.1.2019.docx)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