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0d9b" w14:paraId="4730d9b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4D01DC">
        <w:t>2006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4D01DC">
        <w:t>JOHNNY j.d.o.o.</w:t>
      </w:r>
      <w:r w:rsidR="00066826">
        <w:t xml:space="preserve">, OIB: 83211948779 sa sjedištem u </w:t>
      </w:r>
      <w:proofErr w:type="spellStart"/>
      <w:r w:rsidR="00066826">
        <w:t>Poljačka</w:t>
      </w:r>
      <w:proofErr w:type="spellEnd"/>
      <w:r w:rsidR="00066826">
        <w:t xml:space="preserve"> ulica 52, 10 000 Zagreb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066826">
        <w:t xml:space="preserve">JOHNNY j.d.o.o., OIB: 83211948779 sa sjedištem u </w:t>
      </w:r>
      <w:proofErr w:type="spellStart"/>
      <w:r w:rsidR="00066826">
        <w:t>Poljačka</w:t>
      </w:r>
      <w:proofErr w:type="spellEnd"/>
      <w:r w:rsidR="00066826">
        <w:t xml:space="preserve"> ulica 52, 10 000 Zagreb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066826">
        <w:rPr>
          <w:b/>
        </w:rPr>
        <w:t>14.089,75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066826">
        <w:t xml:space="preserve">JOHNNY j.d.o.o., OIB: 83211948779 sa sjedištem u </w:t>
      </w:r>
      <w:proofErr w:type="spellStart"/>
      <w:r w:rsidR="00066826">
        <w:t>Poljačka</w:t>
      </w:r>
      <w:proofErr w:type="spellEnd"/>
      <w:r w:rsidR="00066826">
        <w:t xml:space="preserve"> ulica 52,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066826" w:rsidRPr="00066826">
        <w:rPr>
          <w:b/>
        </w:rPr>
        <w:t>2006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4D01DC"/>
    <w:rsid w:val="00553F07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04385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3719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20783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E3830"/>
    <w:rsid w:val="00DF529C"/>
    <w:rsid w:val="00DF59BB"/>
    <w:rsid w:val="00E017F7"/>
    <w:rsid w:val="00E226F0"/>
    <w:rsid w:val="00E41535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733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33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33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733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33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33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JOHNNY jednostavno društvo s ograničenom odgovornošću za trgovinu i usluge</izvorni_sadrzaj>
    <derivirana_varijabla naziv="DomainObject.Predmet.ProtustrankaFormated_1">  JOHNNY jednostavno društvo s ograničenom odgovornošću za trgovinu i usluge</derivirana_varijabla>
  </DomainObject.Predmet.ProtustrankaFormated>
  <DomainObject.Predmet.ProtustrankaFormatedOIB>
    <izvorni_sadrzaj>  JOHNNY jednostavno društvo s ograničenom odgovornošću za trgovinu i usluge, OIB 83211948779</izvorni_sadrzaj>
    <derivirana_varijabla naziv="DomainObject.Predmet.ProtustrankaFormatedOIB_1">  JOHNNY jednostavno društvo s ograničenom odgovornošću za trgovinu i usluge, OIB 83211948779</derivirana_varijabla>
  </DomainObject.Predmet.ProtustrankaFormatedOIB>
  <DomainObject.Predmet.ProtustrankaFormatedWithAdress>
    <izvorni_sadrzaj> JOHNNY jednostavno društvo s ograničenom odgovornošću za trgovinu i usluge, Poljačka ulica 52, 10000 Zagreb</izvorni_sadrzaj>
    <derivirana_varijabla naziv="DomainObject.Predmet.ProtustrankaFormatedWithAdress_1"> JOHNNY jednostavno društvo s ograničenom odgovornošću za trgovinu i usluge, Poljačka ulica 52, 10000 Zagreb</derivirana_varijabla>
  </DomainObject.Predmet.ProtustrankaFormatedWithAdress>
  <DomainObject.Predmet.ProtustrankaFormatedWithAdressOIB>
    <izvorni_sadrzaj> JOHNNY jednostavno društvo s ograničenom odgovornošću za trgovinu i usluge, OIB 83211948779, Poljačka ulica 52, 10000 Zagreb</izvorni_sadrzaj>
    <derivirana_varijabla naziv="DomainObject.Predmet.ProtustrankaFormatedWithAdressOIB_1"> JOHNNY jednostavno društvo s ograničenom odgovornošću za trgovinu i usluge, OIB 83211948779, Poljačka ulica 52, 10000 Zagreb</derivirana_varijabla>
  </DomainObject.Predmet.ProtustrankaFormatedWithAdressOIB>
  <DomainObject.Predmet.ProtustrankaWithAdress>
    <izvorni_sadrzaj>JOHNNY jednostavno društvo s ograničenom odgovornošću za trgovinu i usluge Poljačka ulica 52, 10000 Zagreb</izvorni_sadrzaj>
    <derivirana_varijabla naziv="DomainObject.Predmet.ProtustrankaWithAdress_1">JOHNNY jednostavno društvo s ograničenom odgovornošću za trgovinu i usluge Poljačka ulica 52, 10000 Zagreb</derivirana_varijabla>
  </DomainObject.Predmet.ProtustrankaWithAdress>
  <DomainObject.Predmet.ProtustrankaWithAdressOIB>
    <izvorni_sadrzaj>JOHNNY jednostavno društvo s ograničenom odgovornošću za trgovinu i usluge, OIB 83211948779, Poljačka ulica 52, 10000 Zagreb</izvorni_sadrzaj>
    <derivirana_varijabla naziv="DomainObject.Predmet.ProtustrankaWithAdressOIB_1">JOHNNY jednostavno društvo s ograničenom odgovornošću za trgovinu i usluge, OIB 83211948779, Poljačka ulica 52, 10000 Zagreb</derivirana_varijabla>
  </DomainObject.Predmet.ProtustrankaWithAdressOIB>
  <DomainObject.Predmet.ProtustrankaNazivFormated>
    <izvorni_sadrzaj>JOHNNY jednostavno društvo s ograničenom odgovornošću za trgovinu i usluge</izvorni_sadrzaj>
    <derivirana_varijabla naziv="DomainObject.Predmet.ProtustrankaNazivFormated_1">JOHNNY jednostavno društvo s ograničenom odgovornošću za trgovinu i usluge</derivirana_varijabla>
  </DomainObject.Predmet.ProtustrankaNazivFormated>
  <DomainObject.Predmet.ProtustrankaNazivFormatedOIB>
    <izvorni_sadrzaj>JOHNNY jednostavno društvo s ograničenom odgovornošću za trgovinu i usluge, OIB 83211948779</izvorni_sadrzaj>
    <derivirana_varijabla naziv="DomainObject.Predmet.ProtustrankaNazivFormatedOIB_1">JOHNNY jednostavno društvo s ograničenom odgovornošću za trgovinu i usluge, OIB 83211948779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14089.75</izvorni_sadrzaj>
    <derivirana_varijabla naziv="DomainObject.Predmet.TrenutnaVrijednost_1">14089.75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jednostavno društvo s ograničenom odgovornošću za trgovinu i usluge</item>
    </izvorni_sadrzaj>
    <derivirana_varijabla naziv="DomainObject.Predmet.ProtuStrankaListFormated_1">
      <item>JOHNNY jednostavno društvo s ograničenom odgovornošću za trgovinu i usluge</item>
    </derivirana_varijabla>
  </DomainObject.Predmet.ProtuStrankaListFormated>
  <DomainObject.Predmet.ProtuStrankaListFormatedOIB>
    <izvorni_sadrzaj>
      <item>JOHNNY jednostavno društvo s ograničenom odgovornošću za trgovinu i usluge, OIB 83211948779</item>
    </izvorni_sadrzaj>
    <derivirana_varijabla naziv="DomainObject.Predmet.ProtuStrankaListFormatedOIB_1">
      <item>JOHNNY jednostavno društvo s ograničenom odgovornošću za trgovinu i usluge, OIB 83211948779</item>
    </derivirana_varijabla>
  </DomainObject.Predmet.ProtuStrankaListFormatedOIB>
  <DomainObject.Predmet.ProtuStrankaListFormatedWithAdress>
    <izvorni_sadrzaj>
      <item>JOHNNY jednostavno društvo s ograničenom odgovornošću za trgovinu i usluge, Poljačka ulica 52, 10000 Zagreb</item>
    </izvorni_sadrzaj>
    <derivirana_varijabla naziv="DomainObject.Predmet.ProtuStrankaListFormatedWithAdress_1">
      <item>JOHNNY jednostavno društvo s ograničenom odgovornošću za trgovinu i usluge, Poljačka ulica 52, 10000 Zagreb</item>
    </derivirana_varijabla>
  </DomainObject.Predmet.ProtuStrankaListFormatedWithAdress>
  <DomainObject.Predmet.ProtuStrankaListFormatedWithAdressOIB>
    <izvorni_sadrzaj>
      <item>JOHNNY jednostavno društvo s ograničenom odgovornošću za trgovinu i usluge, OIB 83211948779, Poljačka ulica 52, 10000 Zagreb</item>
    </izvorni_sadrzaj>
    <derivirana_varijabla naziv="DomainObject.Predmet.ProtuStrankaListFormatedWithAdressOIB_1">
      <item>JOHNNY jednostavno društvo s ograničenom odgovornošću za trgovinu i usluge, OIB 83211948779, Poljačka ulica 52, 10000 Zagreb</item>
    </derivirana_varijabla>
  </DomainObject.Predmet.ProtuStrankaListFormatedWithAdressOIB>
  <DomainObject.Predmet.ProtuStrankaListNazivFormated>
    <izvorni_sadrzaj>
      <item>JOHNNY jednostavno društvo s ograničenom odgovornošću za trgovinu i usluge</item>
    </izvorni_sadrzaj>
    <derivirana_varijabla naziv="DomainObject.Predmet.ProtuStrankaListNazivFormated_1">
      <item>JOHNNY jednostavno društvo s ograničenom odgovornošću za trgovinu i usluge</item>
    </derivirana_varijabla>
  </DomainObject.Predmet.ProtuStrankaListNazivFormated>
  <DomainObject.Predmet.ProtuStrankaListNazivFormatedOIB>
    <izvorni_sadrzaj>
      <item>JOHNNY jednostavno društvo s ograničenom odgovornošću za trgovinu i usluge, OIB 83211948779</item>
    </izvorni_sadrzaj>
    <derivirana_varijabla naziv="DomainObject.Predmet.ProtuStrankaListNazivFormatedOIB_1">
      <item>JOHNNY jednostavno društvo s ograničenom odgovornošću za trgovinu i usluge, OIB 83211948779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jednostavno društvo s ograničenom odgovornošću za trgovinu i usluge</izvorni_sadrzaj>
    <derivirana_varijabla naziv="DomainObject.Predmet.ProtustrankaIDrugi_1">JOHNNY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JOHNNY jednostavno društvo s ograničenom odgovornošću za trgovinu i usluge, OIB 83211948779, Poljačka ulica 52, 10000 Zagreb</izvorni_sadrzaj>
    <derivirana_varijabla naziv="DomainObject.Predmet.ProtustrankaIDrugiAdressOIB_1">JOHNNY jednostavno društvo s ograničenom odgovornošću za trgovinu i usluge, OIB 83211948779, Poljačka ulica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JOHNNY jednostavno društvo s ograničenom odgovornošću za trgovinu i usluge</item>
      <item>FINA Regionalni centar Zagreb</item>
    </izvorni_sadrzaj>
    <derivirana_varijabla naziv="DomainObject.Predmet.SudioniciListNaziv_1">
      <item>JOHNNY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JOHNNY jednostavno društvo s ograničenom odgovornošću za trgovinu i usluge, OIB 83211948779, Poljačka ulica 52,10000 Zagreb</item>
      <item>FINA Regionalni centar Zagreb, OIB 85821130368, Trg svibanjskih žrtava 1995. br. 1,10000 Zagreb</item>
    </izvorni_sadrzaj>
    <derivirana_varijabla naziv="DomainObject.Predmet.SudioniciListAdressOIB_1">
      <item>JOHNNY jednostavno društvo s ograničenom odgovornošću za trgovinu i usluge, OIB 83211948779, Poljačka ulica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83211948779</item>
      <item>, OIB 85821130368</item>
    </izvorni_sadrzaj>
    <derivirana_varijabla naziv="DomainObject.Predmet.SudioniciListNazivOIB_1">
      <item>, OIB 83211948779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C2ECC-3B19-41D3-BFE2-60E7D196D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1951</properties:Characters>
  <properties:Lines>58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2016-06-29T06:21:00Z</dcterms:created>
  <dc:creator>Korisnik</dc:creator>
  <cp:lastModifiedBy>Davorin Pavičić</cp:lastModifiedBy>
  <cp:lastPrinted>2016-06-29T06:20:00Z</cp:lastPrinted>
  <dcterms:modified xmlns:xsi="http://www.w3.org/2001/XMLSchema-instance" xsi:type="dcterms:W3CDTF">2016-06-29T07:42:00Z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