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dea6" w14:paraId="c27dea6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A00A36">
        <w:t>880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A00A36">
        <w:t>880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A00A36">
        <w:t>BEŠIR jednostavno društvo s ograničenom odgovornošću za trgovinu i ugostiteljstvo, Plaški, Save Raškaj 23, OIB: 98315028063</w:t>
      </w:r>
      <w:r w:rsidR="00BE2BCD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A00A36">
        <w:t>5.429,00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845569">
        <w:t>4. lipnja</w:t>
      </w:r>
      <w:r w:rsidR="00125923">
        <w:t xml:space="preserve">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45569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F503B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00A36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St-880/2018</izvorni_sadrzaj>
    <derivirana_varijabla naziv="DomainObject.Predmet.OznakaBroj_1">St-880/2018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BEŠIR j.d.o.o. zastupanog po punomoćniku Rade Medaković</izvorni_sadrzaj>
    <derivirana_varijabla naziv="DomainObject.Predmet.ProtustrankaFormated_1">  BEŠIR j.d.o.o. zastupanog po punomoćniku Rade Medaković</derivirana_varijabla>
  </DomainObject.Predmet.ProtustrankaFormated>
  <DomainObject.Predmet.ProtustrankaFormatedOIB>
    <izvorni_sadrzaj>  BEŠIR j.d.o.o., OIB 98315028063 zastupanog po punomoćniku Rade Medaković</izvorni_sadrzaj>
    <derivirana_varijabla naziv="DomainObject.Predmet.ProtustrankaFormatedOIB_1">  BEŠIR j.d.o.o., OIB 98315028063 zastupanog po punomoćniku Rade Medaković</derivirana_varijabla>
  </DomainObject.Predmet.ProtustrankaFormatedOIB>
  <DomainObject.Predmet.ProtustrankaFormatedWithAdress>
    <izvorni_sadrzaj> BEŠIR j.d.o.o., Slave Raškaj 23, 47304 Plaški zastupanog po punomoćniku Rade Medaković</izvorni_sadrzaj>
    <derivirana_varijabla naziv="DomainObject.Predmet.ProtustrankaFormatedWithAdress_1"> BEŠIR j.d.o.o., Slave Raškaj 23, 47304 Plaški zastupanog po punomoćniku Rade Medaković</derivirana_varijabla>
  </DomainObject.Predmet.ProtustrankaFormatedWithAdress>
  <DomainObject.Predmet.ProtustrankaFormatedWithAdressOIB>
    <izvorni_sadrzaj> BEŠIR j.d.o.o., OIB 98315028063, Slave Raškaj 23, 47304 Plaški zastupanog po punomoćniku Rade Medaković</izvorni_sadrzaj>
    <derivirana_varijabla naziv="DomainObject.Predmet.ProtustrankaFormatedWithAdressOIB_1"> BEŠIR j.d.o.o., OIB 98315028063, Slave Raškaj 23, 47304 Plaški zastupanog po punomoćniku Rade Medaković</derivirana_varijabla>
  </DomainObject.Predmet.ProtustrankaFormatedWithAdressOIB>
  <DomainObject.Predmet.ProtustrankaWithAdress>
    <izvorni_sadrzaj>BEŠIR j.d.o.o. Slave Raškaj 23, 47304 Plaški</izvorni_sadrzaj>
    <derivirana_varijabla naziv="DomainObject.Predmet.ProtustrankaWithAdress_1">BEŠIR j.d.o.o. Slave Raškaj 23, 47304 Plaški</derivirana_varijabla>
  </DomainObject.Predmet.ProtustrankaWithAdress>
  <DomainObject.Predmet.ProtustrankaWithAdressOIB>
    <izvorni_sadrzaj>BEŠIR j.d.o.o., OIB 98315028063, Slave Raškaj 23, 47304 Plaški</izvorni_sadrzaj>
    <derivirana_varijabla naziv="DomainObject.Predmet.ProtustrankaWithAdressOIB_1">BEŠIR j.d.o.o., OIB 98315028063, Slave Raškaj 23, 47304 Plaški</derivirana_varijabla>
  </DomainObject.Predmet.ProtustrankaWithAdressOIB>
  <DomainObject.Predmet.ProtustrankaNazivFormated>
    <izvorni_sadrzaj>BEŠIR j.d.o.o.</izvorni_sadrzaj>
    <derivirana_varijabla naziv="DomainObject.Predmet.ProtustrankaNazivFormated_1">BEŠIR j.d.o.o.</derivirana_varijabla>
  </DomainObject.Predmet.ProtustrankaNazivFormated>
  <DomainObject.Predmet.ProtustrankaNazivFormatedOIB>
    <izvorni_sadrzaj>BEŠIR j.d.o.o., OIB 98315028063</izvorni_sadrzaj>
    <derivirana_varijabla naziv="DomainObject.Predmet.ProtustrankaNazivFormatedOIB_1">BEŠIR j.d.o.o., OIB 98315028063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BEŠIR j.d.o.o. zastupanog po punomoćniku Rade Medaković</item>
    </izvorni_sadrzaj>
    <derivirana_varijabla naziv="DomainObject.Predmet.ProtuStrankaListFormated_1">
      <item>BEŠIR j.d.o.o. zastupanog po punomoćniku Rade Medaković</item>
    </derivirana_varijabla>
  </DomainObject.Predmet.ProtuStrankaListFormated>
  <DomainObject.Predmet.ProtuStrankaListFormatedOIB>
    <izvorni_sadrzaj>
      <item>BEŠIR j.d.o.o., OIB 98315028063 zastupanog po punomoćniku Rade Medaković</item>
    </izvorni_sadrzaj>
    <derivirana_varijabla naziv="DomainObject.Predmet.ProtuStrankaListFormatedOIB_1">
      <item>BEŠIR j.d.o.o., OIB 98315028063 zastupanog po punomoćniku Rade Medaković</item>
    </derivirana_varijabla>
  </DomainObject.Predmet.ProtuStrankaListFormatedOIB>
  <DomainObject.Predmet.ProtuStrankaListFormatedWithAdress>
    <izvorni_sadrzaj>
      <item>BEŠIR j.d.o.o., Slave Raškaj 23, 47304 Plaški zastupanog po punomoćniku Rade Medaković</item>
    </izvorni_sadrzaj>
    <derivirana_varijabla naziv="DomainObject.Predmet.ProtuStrankaListFormatedWithAdress_1">
      <item>BEŠIR j.d.o.o., Slave Raškaj 23, 47304 Plaški zastupanog po punomoćniku Rade Medaković</item>
    </derivirana_varijabla>
  </DomainObject.Predmet.ProtuStrankaListFormatedWithAdress>
  <DomainObject.Predmet.ProtuStrankaListFormatedWithAdressOIB>
    <izvorni_sadrzaj>
      <item>BEŠIR j.d.o.o., OIB 98315028063, Slave Raškaj 23, 47304 Plaški zastupanog po punomoćniku Rade Medaković</item>
    </izvorni_sadrzaj>
    <derivirana_varijabla naziv="DomainObject.Predmet.ProtuStrankaListFormatedWithAdressOIB_1">
      <item>BEŠIR j.d.o.o., OIB 98315028063, Slave Raškaj 23, 47304 Plaški zastupanog po punomoćniku Rade Medaković</item>
    </derivirana_varijabla>
  </DomainObject.Predmet.ProtuStrankaListFormatedWithAdressOIB>
  <DomainObject.Predmet.ProtuStrankaListNazivFormated>
    <izvorni_sadrzaj>
      <item>BEŠIR j.d.o.o.</item>
    </izvorni_sadrzaj>
    <derivirana_varijabla naziv="DomainObject.Predmet.ProtuStrankaListNazivFormated_1">
      <item>BEŠIR j.d.o.o.</item>
    </derivirana_varijabla>
  </DomainObject.Predmet.ProtuStrankaListNazivFormated>
  <DomainObject.Predmet.ProtuStrankaListNazivFormatedOIB>
    <izvorni_sadrzaj>
      <item>BEŠIR j.d.o.o., OIB 98315028063</item>
    </izvorni_sadrzaj>
    <derivirana_varijabla naziv="DomainObject.Predmet.ProtuStrankaListNazivFormatedOIB_1">
      <item>BEŠIR j.d.o.o., OIB 98315028063</item>
    </derivirana_varijabla>
  </DomainObject.Predmet.ProtuStrankaListNazivFormatedOIB>
  <DomainObject.Predmet.OstaliListFormated>
    <izvorni_sadrzaj>
      <item>Rade Medaković punomoćnik sudionika u postupku BEŠIR j.d.o.o.</item>
    </izvorni_sadrzaj>
    <derivirana_varijabla naziv="DomainObject.Predmet.OstaliListFormated_1">
      <item>Rade Medaković punomoćnik sudionika u postupku BEŠIR j.d.o.o.</item>
    </derivirana_varijabla>
  </DomainObject.Predmet.OstaliListFormated>
  <DomainObject.Predmet.OstaliListFormatedOIB>
    <izvorni_sadrzaj>
      <item>Rade Medaković, OIB 85080016556 punomoćnik sudionika u postupku BEŠIR j.d.o.o.</item>
    </izvorni_sadrzaj>
    <derivirana_varijabla naziv="DomainObject.Predmet.OstaliListFormatedOIB_1">
      <item>Rade Medaković, OIB 85080016556 punomoćnik sudionika u postupku BEŠIR j.d.o.o.</item>
    </derivirana_varijabla>
  </DomainObject.Predmet.OstaliListFormatedOIB>
  <DomainObject.Predmet.OstaliListFormatedWithAdress>
    <izvorni_sadrzaj>
      <item>Rade Medaković, Slave Raškaj 23, 47304 Plaški punomoćnik sudionika u postupku BEŠIR j.d.o.o.</item>
    </izvorni_sadrzaj>
    <derivirana_varijabla naziv="DomainObject.Predmet.OstaliListFormatedWithAdress_1">
      <item>Rade Medaković, Slave Raškaj 23, 47304 Plaški punomoćnik sudionika u postupku BEŠIR j.d.o.o.</item>
    </derivirana_varijabla>
  </DomainObject.Predmet.OstaliListFormatedWithAdress>
  <DomainObject.Predmet.OstaliListFormatedWithAdressOIB>
    <izvorni_sadrzaj>
      <item>Rade Medaković, OIB 85080016556, Slave Raškaj 23, 47304 Plaški punomoćnik sudionika u postupku BEŠIR j.d.o.o.</item>
    </izvorni_sadrzaj>
    <derivirana_varijabla naziv="DomainObject.Predmet.OstaliListFormatedWithAdressOIB_1">
      <item>Rade Medaković, OIB 85080016556, Slave Raškaj 23, 47304 Plaški punomoćnik sudionika u postupku BEŠIR j.d.o.o.</item>
    </derivirana_varijabla>
  </DomainObject.Predmet.OstaliListFormatedWithAdressOIB>
  <DomainObject.Predmet.OstaliListNazivFormated>
    <izvorni_sadrzaj>
      <item>Rade Medaković</item>
    </izvorni_sadrzaj>
    <derivirana_varijabla naziv="DomainObject.Predmet.OstaliListNazivFormated_1">
      <item>Rade Medaković</item>
    </derivirana_varijabla>
  </DomainObject.Predmet.OstaliListNazivFormated>
  <DomainObject.Predmet.OstaliListNazivFormatedOIB>
    <izvorni_sadrzaj>
      <item>Rade Medaković, OIB 85080016556</item>
    </izvorni_sadrzaj>
    <derivirana_varijabla naziv="DomainObject.Predmet.OstaliListNazivFormatedOIB_1">
      <item>Rade Medaković, OIB 85080016556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BEŠIR j.d.o.o.</izvorni_sadrzaj>
    <derivirana_varijabla naziv="DomainObject.Predmet.ProtustrankaIDrugi_1">BEŠIR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BEŠIR j.d.o.o., OIB 98315028063, Slave Raškaj 23, 47304 Plaški</izvorni_sadrzaj>
    <derivirana_varijabla naziv="DomainObject.Predmet.ProtustrankaIDrugiAdressOIB_1">BEŠIR j.d.o.o., OIB 98315028063, Slave Raškaj 23,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BEŠIR j.d.o.o.</item>
      <item>Rade Medaković</item>
    </izvorni_sadrzaj>
    <derivirana_varijabla naziv="DomainObject.Predmet.SudioniciListNaziv_1">
      <item>FINA regionalni centar Zagreb, podružnica Karlovac</item>
      <item>BEŠIR j.d.o.o.</item>
      <item>Rade Medaković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BEŠIR j.d.o.o., OIB 98315028063, Slave Raškaj 23,47304 Plaški</item>
      <item>Rade Medaković, OIB 85080016556, Slave Raškaj 23,47304 Plaški</item>
    </izvorni_sadrzaj>
    <derivirana_varijabla naziv="DomainObject.Predmet.SudioniciListAdressOIB_1">
      <item>FINA regionalni centar Zagreb, podružnica Karlovac, OIB 85821130368, Vitezovićeva 1,47000 Karlovac</item>
      <item>BEŠIR j.d.o.o., OIB 98315028063, Slave Raškaj 23,47304 Plaški</item>
      <item>Rade Medaković, OIB 85080016556, Slave Raškaj 23,47304 Plaški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98315028063</item>
      <item>, OIB 85080016556</item>
    </izvorni_sadrzaj>
    <derivirana_varijabla naziv="DomainObject.Predmet.SudioniciListNazivOIB_1">
      <item>, OIB 85821130368</item>
      <item>, OIB 98315028063</item>
      <item>, OIB 85080016556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1497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2018-05-17T07:27:00Z</dcterms:created>
  <dc:creator>ilukac</dc:creator>
  <cp:lastModifiedBy>Katarina Babić</cp:lastModifiedBy>
  <cp:lastPrinted>2018-06-04T06:41:00Z</cp:lastPrinted>
  <dcterms:modified xmlns:xsi="http://www.w3.org/2001/XMLSchema-instance" xsi:type="dcterms:W3CDTF">2018-06-04T06:41:00Z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(880-18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