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37cf" w14:paraId="bcf37cf" w:rsidRDefault="00CC69E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D95C09">
        <w:rPr>
          <w:sz w:val="24"/>
        </w:rPr>
        <w:t>2144/2016-16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A9178B">
        <w:rPr>
          <w:sz w:val="24"/>
        </w:rPr>
        <w:t>ALKEM d.o.o Slav.Brod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A9178B">
        <w:rPr>
          <w:sz w:val="24"/>
        </w:rPr>
        <w:t>12.siječnja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1B601E">
        <w:rPr>
          <w:sz w:val="24"/>
          <w:szCs w:val="24"/>
        </w:rPr>
        <w:t xml:space="preserve">ALKEM d.o.o za proizvodnju, trgovinu i usluge Slavonski Brod, Hrvatskih dobrovoljaca 1, OIB 60724722281 </w:t>
      </w:r>
      <w:r w:rsidR="00393E57">
        <w:rPr>
          <w:sz w:val="24"/>
        </w:rPr>
        <w:t>imenuje se privremeni stečajni upravitelj</w:t>
      </w:r>
      <w:r w:rsidR="000C55DF">
        <w:rPr>
          <w:sz w:val="24"/>
        </w:rPr>
        <w:t xml:space="preserve"> </w:t>
      </w:r>
      <w:r w:rsidR="008146C4" w:rsidRPr="008146C4">
        <w:rPr>
          <w:sz w:val="24"/>
          <w:szCs w:val="24"/>
        </w:rPr>
        <w:t>SLAVKO MARINAC, dipl. ing. strojarstva iz Požega, Kralja Krešimira 53,  OIB 37776084692</w:t>
      </w:r>
      <w:r w:rsidR="008146C4">
        <w:rPr>
          <w:sz w:val="24"/>
          <w:szCs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1B601E">
        <w:rPr>
          <w:sz w:val="24"/>
        </w:rPr>
        <w:t>2144/2016-3 od 14.rujna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1B601E">
        <w:rPr>
          <w:sz w:val="24"/>
        </w:rPr>
        <w:t>ALKEM d.o.o Slav.Brod</w:t>
      </w:r>
      <w:r w:rsidR="002F1BF0">
        <w:rPr>
          <w:sz w:val="24"/>
        </w:rPr>
        <w:t xml:space="preserve">. </w:t>
      </w: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tijekom prethodnog postupka nije bilo moguće utvrditi obim i vrijednost dužnikove imovine radi utvrđivanja mogućnosti pokrića troškova prethodnog i otvorenog st.postupka, to je valjalo ovim rješenjem imenovati privremenog stečajnog upravitelja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DE7B2D" w:rsidP="00660BC1" w:rsidR="00DE7B2D">
      <w:pPr>
        <w:jc w:val="both"/>
        <w:rPr>
          <w:sz w:val="24"/>
        </w:rPr>
      </w:pP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lastRenderedPageBreak/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B601E">
        <w:rPr>
          <w:sz w:val="24"/>
        </w:rPr>
        <w:t>1</w:t>
      </w:r>
      <w:r w:rsidR="00DE7B2D">
        <w:rPr>
          <w:sz w:val="24"/>
        </w:rPr>
        <w:t>2</w:t>
      </w:r>
      <w:r w:rsidR="000C55DF">
        <w:rPr>
          <w:sz w:val="24"/>
        </w:rPr>
        <w:t>.</w:t>
      </w:r>
      <w:r w:rsidR="00DE7B2D">
        <w:rPr>
          <w:sz w:val="24"/>
        </w:rPr>
        <w:t xml:space="preserve"> siječnja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Građ.upravni odjel Sl.Brod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>- privremenom steč.upravitelju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29BE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9EA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9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2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9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2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127645.90</izvorni_sadrzaj>
    <derivirana_varijabla naziv="DomainObject.Predmet.InicijalnaVrijednost_1">127645.90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St-2144/2016</izvorni_sadrzaj>
    <derivirana_varijabla naziv="DomainObject.Predmet.OznakaBroj_1">St-2144/2016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ALKEM d.o.o. za proizvodnju, trgovinu i usluge</izvorni_sadrzaj>
    <derivirana_varijabla naziv="DomainObject.Predmet.ProtustrankaFormated_1">  ALKEM d.o.o. za proizvodnju, trgovinu i usluge</derivirana_varijabla>
  </DomainObject.Predmet.ProtustrankaFormated>
  <DomainObject.Predmet.ProtustrankaFormatedOIB>
    <izvorni_sadrzaj>  ALKEM d.o.o. za proizvodnju, trgovinu i usluge, OIB 60724722281</izvorni_sadrzaj>
    <derivirana_varijabla naziv="DomainObject.Predmet.ProtustrankaFormatedOIB_1">  ALKEM d.o.o. za proizvodnju, trgovinu i usluge, OIB 60724722281</derivirana_varijabla>
  </DomainObject.Predmet.ProtustrankaFormatedOIB>
  <DomainObject.Predmet.ProtustrankaFormatedWithAdress>
    <izvorni_sadrzaj> ALKEM d.o.o. za proizvodnju, trgovinu i usluge, Hrvatskih dobrovoljaca 1, 35000 Slavonski Brod</izvorni_sadrzaj>
    <derivirana_varijabla naziv="DomainObject.Predmet.ProtustrankaFormatedWithAdress_1"> ALKEM d.o.o. za proizvodnju, trgovinu i usluge, Hrvatskih dobrovoljaca 1, 35000 Slavonski Brod</derivirana_varijabla>
  </DomainObject.Predmet.ProtustrankaFormatedWithAdress>
  <DomainObject.Predmet.ProtustrankaFormatedWithAdressOIB>
    <izvorni_sadrzaj> ALKEM d.o.o. za proizvodnju, trgovinu i usluge, OIB 60724722281, Hrvatskih dobrovoljaca 1, 35000 Slavonski Brod</izvorni_sadrzaj>
    <derivirana_varijabla naziv="DomainObject.Predmet.ProtustrankaFormatedWithAdressOIB_1"> ALKEM d.o.o. za proizvodnju, trgovinu i usluge, OIB 60724722281, Hrvatskih dobrovoljaca 1, 35000 Slavonski Brod</derivirana_varijabla>
  </DomainObject.Predmet.ProtustrankaFormatedWithAdressOIB>
  <DomainObject.Predmet.ProtustrankaWithAdress>
    <izvorni_sadrzaj>ALKEM d.o.o. za proizvodnju, trgovinu i usluge Hrvatskih dobrovoljaca 1, 35000 Slavonski Brod</izvorni_sadrzaj>
    <derivirana_varijabla naziv="DomainObject.Predmet.ProtustrankaWithAdress_1">ALKEM d.o.o. za proizvodnju, trgovinu i usluge Hrvatskih dobrovoljaca 1, 35000 Slavonski Brod</derivirana_varijabla>
  </DomainObject.Predmet.ProtustrankaWithAdress>
  <DomainObject.Predmet.ProtustrankaWithAdressOIB>
    <izvorni_sadrzaj>ALKEM d.o.o. za proizvodnju, trgovinu i usluge, OIB 60724722281, Hrvatskih dobrovoljaca 1, 35000 Slavonski Brod</izvorni_sadrzaj>
    <derivirana_varijabla naziv="DomainObject.Predmet.ProtustrankaWithAdressOIB_1">ALKEM d.o.o. za proizvodnju, trgovinu i usluge, OIB 60724722281, Hrvatskih dobrovoljaca 1, 35000 Slavonski Brod</derivirana_varijabla>
  </DomainObject.Predmet.ProtustrankaWithAdressOIB>
  <DomainObject.Predmet.ProtustrankaNazivFormated>
    <izvorni_sadrzaj>ALKEM d.o.o. za proizvodnju, trgovinu i usluge</izvorni_sadrzaj>
    <derivirana_varijabla naziv="DomainObject.Predmet.ProtustrankaNazivFormated_1">ALKEM d.o.o. za proizvodnju, trgovinu i usluge</derivirana_varijabla>
  </DomainObject.Predmet.ProtustrankaNazivFormated>
  <DomainObject.Predmet.ProtustrankaNazivFormatedOIB>
    <izvorni_sadrzaj>ALKEM d.o.o. za proizvodnju, trgovinu i usluge, OIB 60724722281</izvorni_sadrzaj>
    <derivirana_varijabla naziv="DomainObject.Predmet.ProtustrankaNazivFormatedOIB_1">ALKEM d.o.o. za proizvodnju, trgovinu i usluge, OIB 60724722281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ALKEM d.o.o. za proizvodnju, trgovinu i usluge</item>
    </izvorni_sadrzaj>
    <derivirana_varijabla naziv="DomainObject.Predmet.ProtuStrankaListFormated_1">
      <item>ALKEM d.o.o. za proizvodnju, trgovinu i usluge</item>
    </derivirana_varijabla>
  </DomainObject.Predmet.ProtuStrankaListFormated>
  <DomainObject.Predmet.ProtuStrankaListFormatedOIB>
    <izvorni_sadrzaj>
      <item>ALKEM d.o.o. za proizvodnju, trgovinu i usluge, OIB 60724722281</item>
    </izvorni_sadrzaj>
    <derivirana_varijabla naziv="DomainObject.Predmet.ProtuStrankaListFormatedOIB_1">
      <item>ALKEM d.o.o. za proizvodnju, trgovinu i usluge, OIB 60724722281</item>
    </derivirana_varijabla>
  </DomainObject.Predmet.ProtuStrankaListFormatedOIB>
  <DomainObject.Predmet.ProtuStrankaListFormatedWithAdress>
    <izvorni_sadrzaj>
      <item>ALKEM d.o.o. za proizvodnju, trgovinu i usluge, Hrvatskih dobrovoljaca 1, 35000 Slavonski Brod</item>
    </izvorni_sadrzaj>
    <derivirana_varijabla naziv="DomainObject.Predmet.ProtuStrankaListFormatedWithAdress_1">
      <item>ALKEM d.o.o. za proizvodnju, trgovinu i usluge, Hrvatskih dobrovoljaca 1, 35000 Slavonski Brod</item>
    </derivirana_varijabla>
  </DomainObject.Predmet.ProtuStrankaListFormatedWithAdress>
  <DomainObject.Predmet.ProtuStrankaListFormatedWithAdressOIB>
    <izvorni_sadrzaj>
      <item>ALKEM d.o.o. za proizvodnju, trgovinu i usluge, OIB 60724722281, Hrvatskih dobrovoljaca 1, 35000 Slavonski Brod</item>
    </izvorni_sadrzaj>
    <derivirana_varijabla naziv="DomainObject.Predmet.ProtuStrankaListFormatedWithAdressOIB_1">
      <item>ALKEM d.o.o. za proizvodnju, trgovinu i usluge, OIB 60724722281, Hrvatskih dobrovoljaca 1, 35000 Slavonski Brod</item>
    </derivirana_varijabla>
  </DomainObject.Predmet.ProtuStrankaListFormatedWithAdressOIB>
  <DomainObject.Predmet.ProtuStrankaListNazivFormated>
    <izvorni_sadrzaj>
      <item>ALKEM d.o.o. za proizvodnju, trgovinu i usluge</item>
    </izvorni_sadrzaj>
    <derivirana_varijabla naziv="DomainObject.Predmet.ProtuStrankaListNazivFormated_1">
      <item>ALKEM d.o.o. za proizvodnju, trgovinu i usluge</item>
    </derivirana_varijabla>
  </DomainObject.Predmet.ProtuStrankaListNazivFormated>
  <DomainObject.Predmet.ProtuStrankaListNazivFormatedOIB>
    <izvorni_sadrzaj>
      <item>ALKEM d.o.o. za proizvodnju, trgovinu i usluge, OIB 60724722281</item>
    </izvorni_sadrzaj>
    <derivirana_varijabla naziv="DomainObject.Predmet.ProtuStrankaListNazivFormatedOIB_1">
      <item>ALKEM d.o.o. za proizvodnju, trgovinu i usluge, OIB 60724722281</item>
    </derivirana_varijabla>
  </DomainObject.Predmet.ProtuStrankaListNazivFormatedOIB>
  <DomainObject.Predmet.OstaliListFormated>
    <izvorni_sadrzaj>
      <item>Vlado Martić</item>
    </izvorni_sadrzaj>
    <derivirana_varijabla naziv="DomainObject.Predmet.OstaliListFormated_1">
      <item>Vlado Martić</item>
    </derivirana_varijabla>
  </DomainObject.Predmet.OstaliListFormated>
  <DomainObject.Predmet.OstaliListFormatedOIB>
    <izvorni_sadrzaj>
      <item>Vlado Martić, OIB 86294830619</item>
    </izvorni_sadrzaj>
    <derivirana_varijabla naziv="DomainObject.Predmet.OstaliListFormatedOIB_1">
      <item>Vlado Martić, OIB 86294830619</item>
    </derivirana_varijabla>
  </DomainObject.Predmet.OstaliListFormatedOIB>
  <DomainObject.Predmet.OstaliListFormatedWithAdress>
    <izvorni_sadrzaj>
      <item>Vlado Martić, Hrvatskih dobrovoljaca 1, 35000 Slavonski Brod</item>
    </izvorni_sadrzaj>
    <derivirana_varijabla naziv="DomainObject.Predmet.OstaliListFormatedWithAdress_1">
      <item>Vlado Martić, Hrvatskih dobrovoljaca 1, 35000 Slavonski Brod</item>
    </derivirana_varijabla>
  </DomainObject.Predmet.OstaliListFormatedWithAdress>
  <DomainObject.Predmet.OstaliListFormatedWithAdressOIB>
    <izvorni_sadrzaj>
      <item>Vlado Martić, OIB 86294830619, Hrvatskih dobrovoljaca 1, 35000 Slavonski Brod</item>
    </izvorni_sadrzaj>
    <derivirana_varijabla naziv="DomainObject.Predmet.OstaliListFormatedWithAdressOIB_1">
      <item>Vlado Martić, OIB 86294830619, Hrvatskih dobrovoljaca 1, 35000 Slavonski Brod</item>
    </derivirana_varijabla>
  </DomainObject.Predmet.OstaliListFormatedWithAdressOIB>
  <DomainObject.Predmet.OstaliListNazivFormated>
    <izvorni_sadrzaj>
      <item>Vlado Martić</item>
    </izvorni_sadrzaj>
    <derivirana_varijabla naziv="DomainObject.Predmet.OstaliListNazivFormated_1">
      <item>Vlado Martić</item>
    </derivirana_varijabla>
  </DomainObject.Predmet.OstaliListNazivFormated>
  <DomainObject.Predmet.OstaliListNazivFormatedOIB>
    <izvorni_sadrzaj>
      <item>Vlado Martić, OIB 86294830619</item>
    </izvorni_sadrzaj>
    <derivirana_varijabla naziv="DomainObject.Predmet.OstaliListNazivFormatedOIB_1">
      <item>Vlado Martić, OIB 86294830619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ALKEM d.o.o. za proizvodnju, trgovinu i usluge</izvorni_sadrzaj>
    <derivirana_varijabla naziv="DomainObject.Predmet.ProtustrankaIDrugi_1">ALKEM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ALKEM d.o.o. za proizvodnju, trgovinu i usluge, OIB 60724722281, Hrvatskih dobrovoljaca 1, 35000 Slavonski Brod</izvorni_sadrzaj>
    <derivirana_varijabla naziv="DomainObject.Predmet.ProtustrankaIDrugiAdressOIB_1">ALKEM d.o.o. za proizvodnju, trgovinu i usluge, OIB 60724722281, Hrvatskih dobrovoljaca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ALKEM d.o.o. za proizvodnju, trgovinu i usluge</item>
      <item>Vlado Martić</item>
    </izvorni_sadrzaj>
    <derivirana_varijabla naziv="DomainObject.Predmet.SudioniciListNaziv_1">
      <item>Financijska agencija</item>
      <item>ALKEM d.o.o. za proizvodnju, trgovinu i usluge</item>
      <item>Vlado Martić</item>
    </derivirana_varijabla>
  </DomainObject.Predmet.SudioniciListNaziv>
  <DomainObject.Predmet.SudioniciListAdressOIB>
    <izvorni_sadrzaj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izvorni_sadrzaj>
    <derivirana_varijabla naziv="DomainObject.Predmet.SudioniciListAdressOIB_1"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60724722281</item>
      <item>, OIB 86294830619</item>
    </izvorni_sadrzaj>
    <derivirana_varijabla naziv="DomainObject.Predmet.SudioniciListNazivOIB_1">
      <item>, OIB 85821130368</item>
      <item>, OIB 60724722281</item>
      <item>, OIB 86294830619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434</properties:Words>
  <properties:Characters>2328</properties:Characters>
  <properties:Lines>71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2017-01-12T10:00:00Z</dcterms:created>
  <dc:creator>Trgovacki sud</dc:creator>
  <cp:lastModifiedBy>wsadmin</cp:lastModifiedBy>
  <cp:lastPrinted>2017-01-12T09:59:00Z</cp:lastPrinted>
  <dcterms:modified xmlns:xsi="http://www.w3.org/2001/XMLSchema-instance" xsi:type="dcterms:W3CDTF">2017-01-12T10:01:00Z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