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7e39" w14:paraId="6087e3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53550" w:rsidP="00F53550" w:rsidR="00F53550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St-428/2017-6.</w:t>
      </w:r>
    </w:p>
    <w:p w:rsidRDefault="00F53550" w:rsidP="00F53550" w:rsidR="00F53550">
      <w:pPr>
        <w:rPr>
          <w:rFonts w:hAnsi="Arial" w:ascii="Arial"/>
        </w:rPr>
      </w:pPr>
    </w:p>
    <w:p w:rsidRDefault="00F53550" w:rsidP="00F53550" w:rsidR="00F53550">
      <w:pPr>
        <w:jc w:val="center"/>
        <w:rPr>
          <w:rFonts w:hAnsi="Arial" w:ascii="Arial"/>
          <w:b/>
        </w:rPr>
      </w:pPr>
    </w:p>
    <w:p w:rsidRDefault="00F53550" w:rsidP="00F53550" w:rsidR="00F5355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F53550" w:rsidP="00F53550" w:rsidR="00F53550">
      <w:pPr>
        <w:jc w:val="center"/>
        <w:rPr>
          <w:rFonts w:hAnsi="Arial" w:ascii="Arial"/>
          <w:b/>
        </w:rPr>
      </w:pPr>
    </w:p>
    <w:p w:rsidRDefault="00F53550" w:rsidP="00F53550" w:rsidR="00F5355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F53550" w:rsidP="00F53550" w:rsidR="00F53550">
      <w:pPr>
        <w:jc w:val="both"/>
        <w:rPr>
          <w:rFonts w:hAnsi="Arial" w:ascii="Arial"/>
        </w:rPr>
      </w:pPr>
    </w:p>
    <w:p w:rsidRDefault="00F53550" w:rsidP="00F53550" w:rsidR="00F5355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Zagreb, Trg svibanjskih žrtava 1995. 1, za pokretanje stečajnog postupka nad dužnikom AUTO FILIP d.o.o. za trgovinu iz Zagreba, 1. </w:t>
      </w:r>
      <w:proofErr w:type="spellStart"/>
      <w:r>
        <w:rPr>
          <w:rFonts w:hAnsi="Arial" w:ascii="Arial"/>
        </w:rPr>
        <w:t>Jazbinski</w:t>
      </w:r>
      <w:proofErr w:type="spellEnd"/>
      <w:r>
        <w:rPr>
          <w:rFonts w:hAnsi="Arial" w:ascii="Arial"/>
        </w:rPr>
        <w:t xml:space="preserve"> Odvojak 17, OIB 69034779764, dana 13. rujna 2017. godine</w:t>
      </w:r>
    </w:p>
    <w:p w:rsidRDefault="00F53550" w:rsidP="00F53550" w:rsidR="00F53550">
      <w:pPr>
        <w:jc w:val="both"/>
        <w:rPr>
          <w:rFonts w:hAnsi="Arial" w:ascii="Arial"/>
        </w:rPr>
      </w:pPr>
    </w:p>
    <w:p w:rsidRDefault="00F53550" w:rsidP="00F53550" w:rsidR="00F5355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F53550" w:rsidP="00F53550" w:rsidR="00F53550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AUTO FILIP d.o.o. za trgovinu iz Zagreba, 1. </w:t>
      </w:r>
      <w:proofErr w:type="spellStart"/>
      <w:r>
        <w:rPr>
          <w:rFonts w:hAnsi="Arial" w:ascii="Arial"/>
        </w:rPr>
        <w:t>Jazbinski</w:t>
      </w:r>
      <w:proofErr w:type="spellEnd"/>
      <w:r>
        <w:rPr>
          <w:rFonts w:hAnsi="Arial" w:ascii="Arial"/>
        </w:rPr>
        <w:t xml:space="preserve"> Odvojak 17, OIB 69034779764,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05 540-428-17. </w:t>
      </w:r>
    </w:p>
    <w:p w:rsidRDefault="00F53550" w:rsidP="00F53550" w:rsidR="00F53550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AUTO FILIP d.o.o. za trgovinu iz Zagreba, 1. </w:t>
      </w:r>
      <w:proofErr w:type="spellStart"/>
      <w:r>
        <w:rPr>
          <w:rFonts w:hAnsi="Arial" w:ascii="Arial"/>
        </w:rPr>
        <w:t>Jazbinski</w:t>
      </w:r>
      <w:proofErr w:type="spellEnd"/>
      <w:r>
        <w:rPr>
          <w:rFonts w:hAnsi="Arial" w:ascii="Arial"/>
        </w:rPr>
        <w:t xml:space="preserve"> Odvojak 17, OIB 69034779764. </w:t>
      </w:r>
    </w:p>
    <w:p w:rsidRDefault="00F53550" w:rsidP="00F53550" w:rsidR="00F53550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F53550" w:rsidP="00F53550" w:rsidR="00F53550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Zagreb, predložila je otvaranje stečajnog postupka nad dužnikom na temelju čl.444.st.2. Stečajnog zakona. U svom prijedlogu ističe da na dan 01.09.2015. godine dužnik u Očevidniku redoslijeda osnova za plaćanje ima evidentirane neizvršene osnove za plaćanje u ukupnom iznosu od 1.545.670,99 kuna, u neprekinutom razdoblju od 803 dana, te da </w:t>
      </w:r>
      <w:r>
        <w:rPr>
          <w:rFonts w:hAnsi="Arial" w:ascii="Arial"/>
        </w:rPr>
        <w:lastRenderedPageBreak/>
        <w:t>ima jednog zaposlenog 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F53550" w:rsidP="00F53550" w:rsidR="00F53550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suda, a na održanom ročištu je istakao da tvrtka dužnik nema zaposlenih, te da je nesporna činjenica da je dužnikov račun u neprekidnoj blokadi duže od 60 dana.</w:t>
      </w:r>
    </w:p>
    <w:p w:rsidRDefault="00F53550" w:rsidP="00F53550" w:rsidR="00F5355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803 dana u ukupnom iznosu od 1.545.670,99 kuna, koji podatak zakonski zastupnik dužnika nije osporio, sud utvrđuje da je ispunjen razlog nesposobnosti za plaćanje, propisan čl.6.st.2.Stečajnog zakona.</w:t>
      </w:r>
    </w:p>
    <w:p w:rsidRDefault="00F53550" w:rsidP="00F53550" w:rsidR="00F5355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F53550" w:rsidP="00F53550" w:rsidR="00F5355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F53550" w:rsidP="00F53550" w:rsidR="00F53550">
      <w:pPr>
        <w:jc w:val="both"/>
        <w:rPr>
          <w:rFonts w:hAnsi="Arial" w:ascii="Arial"/>
        </w:rPr>
      </w:pPr>
    </w:p>
    <w:p w:rsidRDefault="00F53550" w:rsidP="00F53550" w:rsidR="00F5355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13. rujna 2017. godine</w:t>
      </w:r>
    </w:p>
    <w:p w:rsidRDefault="00F53550" w:rsidP="00F53550" w:rsidR="00F5355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F53550" w:rsidP="00F53550" w:rsidR="00F5355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F53550" w:rsidP="00F53550" w:rsidR="00F53550">
      <w:pPr>
        <w:ind w:firstLine="720"/>
        <w:jc w:val="both"/>
        <w:rPr>
          <w:rFonts w:hAnsi="Arial" w:ascii="Arial"/>
        </w:rPr>
      </w:pPr>
    </w:p>
    <w:p w:rsidRDefault="00F53550" w:rsidP="00F53550" w:rsidR="00F5355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</w:t>
      </w:r>
      <w:r>
        <w:rPr>
          <w:rFonts w:hAnsi="Arial" w:ascii="Arial"/>
        </w:rPr>
        <w:lastRenderedPageBreak/>
        <w:t xml:space="preserve">dana od dana objave ovog rješenja na e-oglasnoj ploči suda (čl.12.st.1.Stečajnog zakona). Žalba se podnosi u tri primjerka. </w:t>
      </w:r>
    </w:p>
    <w:p w:rsidRDefault="00F53550" w:rsidP="00F53550" w:rsidR="00F53550">
      <w:pPr>
        <w:jc w:val="both"/>
        <w:rPr>
          <w:rFonts w:hAnsi="Arial" w:ascii="Arial"/>
        </w:rPr>
      </w:pPr>
    </w:p>
    <w:p w:rsidRDefault="00F53550" w:rsidP="00F53550" w:rsidR="00F53550">
      <w:pPr>
        <w:jc w:val="both"/>
        <w:rPr>
          <w:rFonts w:hAnsi="Arial" w:ascii="Arial"/>
        </w:rPr>
      </w:pPr>
    </w:p>
    <w:p w:rsidRDefault="00F53550" w:rsidP="00F53550" w:rsidR="00F53550">
      <w:pPr>
        <w:jc w:val="both"/>
        <w:rPr>
          <w:rFonts w:hAnsi="Arial" w:ascii="Arial"/>
        </w:rPr>
      </w:pPr>
    </w:p>
    <w:p w:rsidRDefault="00F53550" w:rsidP="00F53550" w:rsidR="00F53550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F53550" w:rsidP="00F53550" w:rsidR="00F5355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Zagreb putem e-oglasne ploče suda </w:t>
      </w:r>
    </w:p>
    <w:p w:rsidRDefault="00F53550" w:rsidP="00F53550" w:rsidR="00F5355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F53550" w:rsidP="00F53550" w:rsidR="00F5355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F53550" w:rsidP="00F53550" w:rsidR="00F5355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F53550" w:rsidP="00F53550" w:rsidR="00F53550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F53550" w:rsidP="00F53550" w:rsidR="00F53550">
      <w:pPr>
        <w:jc w:val="both"/>
        <w:rPr>
          <w:rFonts w:hAnsi="Arial" w:ascii="Arial"/>
        </w:rPr>
      </w:pPr>
      <w:r>
        <w:rPr>
          <w:rFonts w:hAnsi="Arial" w:ascii="Arial"/>
        </w:rPr>
        <w:t>Bj.13.09.2017.g.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3550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574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St-428/2017-6</izvorni_sadrzaj>
    <derivirana_varijabla naziv="DomainObject.Oznaka_1">St-428/2017-6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St-428/2017</izvorni_sadrzaj>
    <derivirana_varijabla naziv="DomainObject.Predmet.OznakaBroj_1">St-428/2017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FILIP, d.o.o. zastupanog po punomoćniku Željko Štefanović</izvorni_sadrzaj>
    <derivirana_varijabla naziv="DomainObject.Predmet.ProtustrankaFormated_1">  AUTO FILIP, d.o.o. zastupanog po punomoćniku Željko Štefanović</derivirana_varijabla>
  </DomainObject.Predmet.ProtustrankaFormated>
  <DomainObject.Predmet.ProtustrankaFormatedOIB>
    <izvorni_sadrzaj>  AUTO FILIP, d.o.o., OIB 69034779764 zastupanog po punomoćniku Željko Štefanović</izvorni_sadrzaj>
    <derivirana_varijabla naziv="DomainObject.Predmet.ProtustrankaFormatedOIB_1">  AUTO FILIP, d.o.o., OIB 69034779764 zastupanog po punomoćniku Željko Štefanović</derivirana_varijabla>
  </DomainObject.Predmet.ProtustrankaFormatedOIB>
  <DomainObject.Predmet.ProtustrankaFormatedWithAdress>
    <izvorni_sadrzaj> AUTO FILIP, d.o.o., 1. Jazbinski Odvojak 17, 10000 Zagreb zastupanog po punomoćniku Željko Štefanović</izvorni_sadrzaj>
    <derivirana_varijabla naziv="DomainObject.Predmet.ProtustrankaFormatedWithAdress_1"> AUTO FILIP, d.o.o., 1. Jazbinski Odvojak 17, 10000 Zagreb zastupanog po punomoćniku Željko Štefanović</derivirana_varijabla>
  </DomainObject.Predmet.ProtustrankaFormatedWithAdress>
  <DomainObject.Predmet.ProtustrankaFormatedWithAdressOIB>
    <izvorni_sadrzaj> AUTO FILIP, d.o.o., OIB 69034779764, 1. Jazbinski Odvojak 17, 10000 Zagreb zastupanog po punomoćniku Željko Štefanović</izvorni_sadrzaj>
    <derivirana_varijabla naziv="DomainObject.Predmet.ProtustrankaFormatedWithAdressOIB_1"> AUTO FILIP, d.o.o., OIB 69034779764, 1. Jazbinski Odvojak 17, 10000 Zagreb zastupanog po punomoćniku Željko Štefanović</derivirana_varijabla>
  </DomainObject.Predmet.ProtustrankaFormatedWithAdressOIB>
  <DomainObject.Predmet.ProtustrankaWithAdress>
    <izvorni_sadrzaj>AUTO FILIP, d.o.o. 1. Jazbinski Odvojak 17, 10000 Zagreb</izvorni_sadrzaj>
    <derivirana_varijabla naziv="DomainObject.Predmet.ProtustrankaWithAdress_1">AUTO FILIP, d.o.o. 1. Jazbinski Odvojak 17, 10000 Zagreb</derivirana_varijabla>
  </DomainObject.Predmet.ProtustrankaWithAdress>
  <DomainObject.Predmet.ProtustrankaWithAdressOIB>
    <izvorni_sadrzaj>AUTO FILIP, d.o.o., OIB 69034779764, 1. Jazbinski Odvojak 17, 10000 Zagreb</izvorni_sadrzaj>
    <derivirana_varijabla naziv="DomainObject.Predmet.ProtustrankaWithAdressOIB_1">AUTO FILIP, d.o.o., OIB 69034779764, 1. Jazbinski Odvojak 17, 10000 Zagreb</derivirana_varijabla>
  </DomainObject.Predmet.ProtustrankaWithAdressOIB>
  <DomainObject.Predmet.ProtustrankaNazivFormated>
    <izvorni_sadrzaj>AUTO FILIP, d.o.o.</izvorni_sadrzaj>
    <derivirana_varijabla naziv="DomainObject.Predmet.ProtustrankaNazivFormated_1">AUTO FILIP, d.o.o.</derivirana_varijabla>
  </DomainObject.Predmet.ProtustrankaNazivFormated>
  <DomainObject.Predmet.ProtustrankaNazivFormatedOIB>
    <izvorni_sadrzaj>AUTO FILIP, d.o.o., OIB 69034779764</izvorni_sadrzaj>
    <derivirana_varijabla naziv="DomainObject.Predmet.ProtustrankaNazivFormatedOIB_1">AUTO FILIP, d.o.o., OIB 69034779764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FILIP, d.o.o. zastupanog po punomoćniku Željko Štefanović</item>
    </izvorni_sadrzaj>
    <derivirana_varijabla naziv="DomainObject.Predmet.ProtuStrankaListFormated_1">
      <item>AUTO FILIP, d.o.o. zastupanog po punomoćniku Željko Štefanović</item>
    </derivirana_varijabla>
  </DomainObject.Predmet.ProtuStrankaListFormated>
  <DomainObject.Predmet.ProtuStrankaListFormatedOIB>
    <izvorni_sadrzaj>
      <item>AUTO FILIP, d.o.o., OIB 69034779764 zastupanog po punomoćniku Željko Štefanović</item>
    </izvorni_sadrzaj>
    <derivirana_varijabla naziv="DomainObject.Predmet.ProtuStrankaListFormatedOIB_1">
      <item>AUTO FILIP, d.o.o., OIB 69034779764 zastupanog po punomoćniku Željko Štefanović</item>
    </derivirana_varijabla>
  </DomainObject.Predmet.ProtuStrankaListFormatedOIB>
  <DomainObject.Predmet.ProtuStrankaListFormatedWithAdress>
    <izvorni_sadrzaj>
      <item>AUTO FILIP, d.o.o., 1. Jazbinski Odvojak 17, 10000 Zagreb zastupanog po punomoćniku Željko Štefanović</item>
    </izvorni_sadrzaj>
    <derivirana_varijabla naziv="DomainObject.Predmet.ProtuStrankaListFormatedWithAdress_1">
      <item>AUTO FILIP, d.o.o., 1. Jazbinski Odvojak 17, 10000 Zagreb zastupanog po punomoćniku Željko Štefanović</item>
    </derivirana_varijabla>
  </DomainObject.Predmet.ProtuStrankaListFormatedWithAdress>
  <DomainObject.Predmet.ProtuStrankaListFormatedWithAdressOIB>
    <izvorni_sadrzaj>
      <item>AUTO FILIP, d.o.o., OIB 69034779764, 1. Jazbinski Odvojak 17, 10000 Zagreb zastupanog po punomoćniku Željko Štefanović</item>
    </izvorni_sadrzaj>
    <derivirana_varijabla naziv="DomainObject.Predmet.ProtuStrankaListFormatedWithAdressOIB_1">
      <item>AUTO FILIP, d.o.o., OIB 69034779764, 1. Jazbinski Odvojak 17, 10000 Zagreb zastupanog po punomoćniku Željko Štefanović</item>
    </derivirana_varijabla>
  </DomainObject.Predmet.ProtuStrankaListFormatedWithAdressOIB>
  <DomainObject.Predmet.ProtuStrankaListNazivFormated>
    <izvorni_sadrzaj>
      <item>AUTO FILIP, d.o.o.</item>
    </izvorni_sadrzaj>
    <derivirana_varijabla naziv="DomainObject.Predmet.ProtuStrankaListNazivFormated_1">
      <item>AUTO FILIP, d.o.o.</item>
    </derivirana_varijabla>
  </DomainObject.Predmet.ProtuStrankaListNazivFormated>
  <DomainObject.Predmet.ProtuStrankaListNazivFormatedOIB>
    <izvorni_sadrzaj>
      <item>AUTO FILIP, d.o.o., OIB 69034779764</item>
    </izvorni_sadrzaj>
    <derivirana_varijabla naziv="DomainObject.Predmet.ProtuStrankaListNazivFormatedOIB_1">
      <item>AUTO FILIP, d.o.o., OIB 69034779764</item>
    </derivirana_varijabla>
  </DomainObject.Predmet.ProtuStrankaListNazivFormatedOIB>
  <DomainObject.Predmet.OstaliListFormated>
    <izvorni_sadrzaj>
      <item>Željko Štefanović punomoćnik sudionika u postupku AUTO FILIP, d.o.o.</item>
    </izvorni_sadrzaj>
    <derivirana_varijabla naziv="DomainObject.Predmet.OstaliListFormated_1">
      <item>Željko Štefanović punomoćnik sudionika u postupku AUTO FILIP, d.o.o.</item>
    </derivirana_varijabla>
  </DomainObject.Predmet.OstaliListFormated>
  <DomainObject.Predmet.OstaliListFormatedOIB>
    <izvorni_sadrzaj>
      <item>Željko Štefanović, OIB 74620454128 punomoćnik sudionika u postupku AUTO FILIP, d.o.o.</item>
    </izvorni_sadrzaj>
    <derivirana_varijabla naziv="DomainObject.Predmet.OstaliListFormatedOIB_1">
      <item>Željko Štefanović, OIB 74620454128 punomoćnik sudionika u postupku AUTO FILIP, d.o.o.</item>
    </derivirana_varijabla>
  </DomainObject.Predmet.OstaliListFormatedOIB>
  <DomainObject.Predmet.OstaliListFormatedWithAdress>
    <izvorni_sadrzaj>
      <item>Željko Štefanović, Ulica Ante Mike Tripala 13., 10000 Zagreb punomoćnik sudionika u postupku AUTO FILIP, d.o.o.</item>
    </izvorni_sadrzaj>
    <derivirana_varijabla naziv="DomainObject.Predmet.OstaliListFormatedWithAdress_1">
      <item>Željko Štefanović, Ulica Ante Mike Tripala 13., 10000 Zagreb punomoćnik sudionika u postupku AUTO FILIP, d.o.o.</item>
    </derivirana_varijabla>
  </DomainObject.Predmet.OstaliListFormatedWithAdress>
  <DomainObject.Predmet.OstaliListFormatedWithAdressOIB>
    <izvorni_sadrzaj>
      <item>Željko Štefanović, OIB 74620454128, Ulica Ante Mike Tripala 13., 10000 Zagreb punomoćnik sudionika u postupku AUTO FILIP, d.o.o.</item>
    </izvorni_sadrzaj>
    <derivirana_varijabla naziv="DomainObject.Predmet.OstaliListFormatedWithAdressOIB_1">
      <item>Željko Štefanović, OIB 74620454128, Ulica Ante Mike Tripala 13., 10000 Zagreb punomoćnik sudionika u postupku AUTO FILIP, d.o.o.</item>
    </derivirana_varijabla>
  </DomainObject.Predmet.OstaliListFormatedWithAdressOIB>
  <DomainObject.Predmet.OstaliListNazivFormated>
    <izvorni_sadrzaj>
      <item>Željko Štefanović</item>
    </izvorni_sadrzaj>
    <derivirana_varijabla naziv="DomainObject.Predmet.OstaliListNazivFormated_1">
      <item>Željko Štefanović</item>
    </derivirana_varijabla>
  </DomainObject.Predmet.OstaliListNazivFormated>
  <DomainObject.Predmet.OstaliListNazivFormatedOIB>
    <izvorni_sadrzaj>
      <item>Željko Štefanović, OIB 74620454128</item>
    </izvorni_sadrzaj>
    <derivirana_varijabla naziv="DomainObject.Predmet.OstaliListNazivFormatedOIB_1">
      <item>Željko Štefanović, OIB 74620454128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St-428/2017-6</izvorni_sadrzaj>
    <derivirana_varijabla naziv="DomainObject.PoslovniBrojDokumenta_1">St-428/2017-6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FILIP, d.o.o.</izvorni_sadrzaj>
    <derivirana_varijabla naziv="DomainObject.Predmet.ProtustrankaIDrugi_1">AUTO FILIP,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FILIP, d.o.o., OIB 69034779764, 1. Jazbinski Odvojak 17, 10000 Zagreb</izvorni_sadrzaj>
    <derivirana_varijabla naziv="DomainObject.Predmet.ProtustrankaIDrugiAdressOIB_1">AUTO FILIP, d.o.o., OIB 69034779764, 1. Jazbinski Odvojak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FILIP, d.o.o.</item>
      <item>FINA Regionalni centar Zagreb</item>
      <item>Željko Štefanović</item>
    </izvorni_sadrzaj>
    <derivirana_varijabla naziv="DomainObject.Predmet.SudioniciListNaziv_1">
      <item>AUTO FILIP, d.o.o.</item>
      <item>FINA Regionalni centar Zagreb</item>
      <item>Željko Štefanović</item>
    </derivirana_varijabla>
  </DomainObject.Predmet.SudioniciListNaziv>
  <DomainObject.Predmet.SudioniciListAdressOIB>
    <izvorni_sadrzaj>
      <item>AUTO FILIP, d.o.o., OIB 69034779764, 1. Jazbinski Odvojak 17,10000 Zagreb</item>
      <item>FINA Regionalni centar Zagreb, OIB 85821130368, Trg svibanjskih žrtava 1995. br. 1,10000 Zagreb</item>
      <item>Željko Štefanović, OIB 74620454128, Ulica Ante Mike Tripala 13.,10000 Zagreb</item>
    </izvorni_sadrzaj>
    <derivirana_varijabla naziv="DomainObject.Predmet.SudioniciListAdressOIB_1">
      <item>AUTO FILIP, d.o.o., OIB 69034779764, 1. Jazbinski Odvojak 17,10000 Zagreb</item>
      <item>FINA Regionalni centar Zagreb, OIB 85821130368, Trg svibanjskih žrtava 1995. br. 1,10000 Zagreb</item>
      <item>Željko Štefanović, OIB 74620454128, Ulica Ante Mike Tripala 13.,10000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412F2D-2CF9-4F6F-B144-8754CF2FDD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679</properties:Words>
  <properties:Characters>3872</properties:Characters>
  <properties:Lines>86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2017-09-13T09:14:00Z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St-428/2017-6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