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814d2" w14:paraId="86814d2" w:rsidRDefault="00B72A8C" w:rsidP="00800B8B" w:rsidR="00800B8B" w:rsidRPr="003C2C4E">
      <w:pPr>
        <w15:collapsed w:val="false"/>
      </w:pPr>
      <w:bookmarkStart w:name="_GoBack" w:id="0"/>
      <w:bookmarkEnd w:id="0"/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Pr="003C2C4E">
        <w:tab/>
      </w:r>
      <w:r w:rsidR="00800B8B" w:rsidRPr="003C2C4E">
        <w:tab/>
        <w:t xml:space="preserve">      4 </w:t>
      </w:r>
      <w:r w:rsidR="00C755ED">
        <w:t>St-</w:t>
      </w:r>
      <w:r w:rsidR="00630CEA">
        <w:t>6105</w:t>
      </w:r>
      <w:r w:rsidR="00C755ED">
        <w:t>/16</w:t>
      </w:r>
      <w:r w:rsidR="00800B8B" w:rsidRPr="003C2C4E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0B8B" w:rsidP="00800B8B" w:rsidR="00800B8B" w:rsidRPr="003C2C4E">
      <w:pPr>
        <w:jc w:val="both"/>
      </w:pPr>
      <w:r w:rsidRPr="003C2C4E">
        <w:t xml:space="preserve">REPUBLIKA HRVATSKA </w:t>
      </w:r>
    </w:p>
    <w:p w:rsidRDefault="00800B8B" w:rsidP="00800B8B" w:rsidR="00800B8B" w:rsidRPr="003C2C4E">
      <w:pPr>
        <w:jc w:val="both"/>
      </w:pPr>
      <w:r w:rsidRPr="003C2C4E">
        <w:t xml:space="preserve">TRGOVAČKI SUD U ZAGREBU </w:t>
      </w:r>
    </w:p>
    <w:p w:rsidRDefault="00800B8B" w:rsidP="00800B8B" w:rsidR="00800B8B" w:rsidRPr="003C2C4E">
      <w:pPr>
        <w:jc w:val="both"/>
      </w:pPr>
      <w:r w:rsidRPr="003C2C4E">
        <w:t xml:space="preserve">STALNA SLUŽBA </w:t>
      </w:r>
    </w:p>
    <w:p w:rsidRDefault="00800B8B" w:rsidP="00800B8B" w:rsidR="00800B8B" w:rsidRPr="003C2C4E">
      <w:pPr>
        <w:jc w:val="both"/>
      </w:pPr>
      <w:r w:rsidRPr="003C2C4E">
        <w:t xml:space="preserve">Karlovac, </w:t>
      </w:r>
      <w:r w:rsidR="00C755ED">
        <w:t>Trg hrvatskih branitelja 1</w:t>
      </w:r>
    </w:p>
    <w:p w:rsidRDefault="006B22DC" w:rsidP="00800B8B" w:rsidR="006B22DC" w:rsidRPr="003C2C4E"/>
    <w:p w:rsidRDefault="00B05561" w:rsidP="001104DA" w:rsidR="00B72A8C" w:rsidRPr="003C2C4E">
      <w:pPr>
        <w:jc w:val="center"/>
      </w:pPr>
      <w:r w:rsidRPr="003C2C4E">
        <w:t xml:space="preserve"> </w:t>
      </w:r>
    </w:p>
    <w:p w:rsidRDefault="00B72A8C" w:rsidR="00B72A8C" w:rsidRPr="003C2C4E"/>
    <w:p w:rsidRDefault="00B72A8C" w:rsidP="006B22DC" w:rsidR="00B72A8C" w:rsidRPr="003C2C4E">
      <w:pPr>
        <w:jc w:val="both"/>
      </w:pPr>
      <w:r w:rsidRPr="003C2C4E">
        <w:tab/>
      </w:r>
      <w:r w:rsidR="00C755ED">
        <w:t>Trgovački sud u Zagrebu, Stalna služba,</w:t>
      </w:r>
      <w:r w:rsidR="001104DA" w:rsidRPr="003C2C4E">
        <w:t xml:space="preserve"> </w:t>
      </w:r>
      <w:r w:rsidRPr="003C2C4E">
        <w:t xml:space="preserve">po sucu </w:t>
      </w:r>
      <w:r w:rsidR="006B22DC" w:rsidRPr="003C2C4E">
        <w:t>Goranki Boljkovac</w:t>
      </w:r>
      <w:r w:rsidR="00930C87" w:rsidRPr="003C2C4E">
        <w:t xml:space="preserve">, </w:t>
      </w:r>
      <w:r w:rsidR="00EB2F91" w:rsidRPr="003C2C4E">
        <w:t>povodom prijedloga</w:t>
      </w:r>
      <w:r w:rsidR="003623E9" w:rsidRPr="003C2C4E">
        <w:t xml:space="preserve"> dužnika</w:t>
      </w:r>
      <w:r w:rsidR="00EB2F91" w:rsidRPr="003C2C4E">
        <w:t xml:space="preserve"> </w:t>
      </w:r>
      <w:r w:rsidR="00630CEA">
        <w:t xml:space="preserve">MARHI d.o.o., Zagreb, Nova cesta 52, OIB </w:t>
      </w:r>
      <w:r w:rsidR="00630CEA" w:rsidRPr="00AC0FE5">
        <w:t>51784158397</w:t>
      </w:r>
      <w:r w:rsidR="003C2C4E" w:rsidRPr="003C2C4E">
        <w:t xml:space="preserve">, </w:t>
      </w:r>
      <w:r w:rsidR="00B05561" w:rsidRPr="003C2C4E">
        <w:t xml:space="preserve">pod brojem 4 </w:t>
      </w:r>
      <w:r w:rsidR="00C755ED">
        <w:t>St-</w:t>
      </w:r>
      <w:r w:rsidR="00630CEA">
        <w:t>6105</w:t>
      </w:r>
      <w:r w:rsidR="00C755ED">
        <w:t>/16</w:t>
      </w:r>
      <w:r w:rsidR="00B05561" w:rsidRPr="003C2C4E">
        <w:t xml:space="preserve">, temeljem članka </w:t>
      </w:r>
      <w:smartTag w:element="metricconverter" w:uri="urn:schemas-microsoft-com:office:smarttags">
        <w:smartTagPr>
          <w:attr w:val="66. st" w:name="ProductID"/>
        </w:smartTagPr>
        <w:r w:rsidR="00B05561" w:rsidRPr="003C2C4E">
          <w:t>66. st</w:t>
        </w:r>
      </w:smartTag>
      <w:r w:rsidR="00B05561" w:rsidRPr="003C2C4E">
        <w:t>. 6. Zakona o financijskom poslovanju i predstečajnoj nagodbi (Narodne novine broj 108/12, 144/12</w:t>
      </w:r>
      <w:r w:rsidR="00336966" w:rsidRPr="003C2C4E">
        <w:t>, 81/13</w:t>
      </w:r>
      <w:r w:rsidR="00B52547" w:rsidRPr="003C2C4E">
        <w:t>, 112/13</w:t>
      </w:r>
      <w:r w:rsidR="00B05561" w:rsidRPr="003C2C4E">
        <w:t xml:space="preserve">), objavljuje: </w:t>
      </w:r>
      <w:r w:rsidR="00F5445D" w:rsidRPr="003C2C4E">
        <w:t xml:space="preserve">  </w:t>
      </w:r>
    </w:p>
    <w:p w:rsidRDefault="006B22DC" w:rsidP="006B22DC" w:rsidR="006B22DC" w:rsidRPr="003C2C4E">
      <w:pPr>
        <w:jc w:val="both"/>
      </w:pPr>
    </w:p>
    <w:p w:rsidRDefault="00B05561" w:rsidP="003E73C1" w:rsidR="00B043EC" w:rsidRPr="003C2C4E">
      <w:pPr>
        <w:jc w:val="center"/>
      </w:pPr>
      <w:r w:rsidRPr="003C2C4E">
        <w:t>O G L A S</w:t>
      </w:r>
    </w:p>
    <w:p w:rsidRDefault="0053753E" w:rsidP="006B22DC" w:rsidR="0053753E" w:rsidRPr="003C2C4E">
      <w:pPr>
        <w:jc w:val="center"/>
      </w:pPr>
    </w:p>
    <w:p w:rsidRDefault="00630CEA" w:rsidP="00630CEA" w:rsidR="00630CEA" w:rsidRPr="00A669CB">
      <w:pPr>
        <w:jc w:val="center"/>
      </w:pPr>
    </w:p>
    <w:p w:rsidRDefault="00630CEA" w:rsidP="00630CEA" w:rsidR="00630CEA" w:rsidRPr="00A669CB">
      <w:pPr>
        <w:numPr>
          <w:ilvl w:val="0"/>
          <w:numId w:val="3"/>
        </w:numPr>
        <w:jc w:val="both"/>
      </w:pPr>
      <w:r w:rsidRPr="00A669CB">
        <w:t xml:space="preserve">Određuje se ročište radi sklapanja predstečajne nagodbe nad dužnikom </w:t>
      </w:r>
      <w:r>
        <w:t xml:space="preserve">MARHI d.o.o., Zagreb, Nova cesta 52, OIB </w:t>
      </w:r>
      <w:r w:rsidRPr="00AC0FE5">
        <w:t>51784158397</w:t>
      </w:r>
      <w:r w:rsidRPr="00A669CB">
        <w:t xml:space="preserve">, za dan </w:t>
      </w:r>
      <w:r w:rsidR="00880C1B">
        <w:t>9. studenog</w:t>
      </w:r>
      <w:r>
        <w:t xml:space="preserve"> 2017</w:t>
      </w:r>
      <w:r w:rsidRPr="00A669CB">
        <w:t xml:space="preserve">. godine u </w:t>
      </w:r>
      <w:r w:rsidR="00880C1B">
        <w:t>9,1</w:t>
      </w:r>
      <w:r>
        <w:t>0</w:t>
      </w:r>
      <w:r w:rsidRPr="00A669CB">
        <w:t xml:space="preserve"> sati, u zgradi Trgovačkog suda u Zagrebu, Stalna služba, Karlovac, </w:t>
      </w:r>
      <w:r>
        <w:t>Trg hrvatskih branitelja 1/II</w:t>
      </w:r>
      <w:r w:rsidRPr="00A669CB">
        <w:t xml:space="preserve">, </w:t>
      </w:r>
      <w:r>
        <w:t>soba broj 204</w:t>
      </w:r>
      <w:r w:rsidRPr="00A669CB">
        <w:t xml:space="preserve">.  </w:t>
      </w:r>
      <w:r>
        <w:t xml:space="preserve"> </w:t>
      </w:r>
    </w:p>
    <w:p w:rsidRDefault="00630CEA" w:rsidP="00630CEA" w:rsidR="00630CEA" w:rsidRPr="00A669CB">
      <w:pPr>
        <w:ind w:left="705"/>
        <w:jc w:val="both"/>
      </w:pPr>
    </w:p>
    <w:p w:rsidRDefault="00630CEA" w:rsidP="00630CEA" w:rsidR="00630CEA" w:rsidRPr="00A669CB">
      <w:pPr>
        <w:numPr>
          <w:ilvl w:val="0"/>
          <w:numId w:val="3"/>
        </w:numPr>
        <w:jc w:val="both"/>
      </w:pPr>
      <w:r w:rsidRPr="00A669CB">
        <w:t>Na ročište se pozivaju dužnik i svi vjerovnici.</w:t>
      </w:r>
    </w:p>
    <w:p w:rsidRDefault="007E577D" w:rsidP="007E577D" w:rsidR="007E577D" w:rsidRPr="003C2C4E">
      <w:pPr>
        <w:jc w:val="both"/>
      </w:pPr>
      <w:r w:rsidRPr="003C2C4E">
        <w:t xml:space="preserve"> </w:t>
      </w:r>
    </w:p>
    <w:p w:rsidRDefault="003623E9" w:rsidP="003623E9" w:rsidR="003623E9" w:rsidRPr="003C2C4E">
      <w:pPr>
        <w:jc w:val="both"/>
      </w:pPr>
      <w:r w:rsidRPr="003C2C4E">
        <w:tab/>
      </w:r>
    </w:p>
    <w:p w:rsidRDefault="003E73C1" w:rsidP="003E73C1" w:rsidR="003623E9" w:rsidRPr="003C2C4E">
      <w:pPr>
        <w:jc w:val="center"/>
      </w:pPr>
      <w:r w:rsidRPr="003C2C4E">
        <w:t xml:space="preserve">     </w:t>
      </w:r>
      <w:r w:rsidR="00C755ED">
        <w:t xml:space="preserve">U Karlovcu </w:t>
      </w:r>
      <w:r w:rsidR="00880C1B">
        <w:t>20. listopada</w:t>
      </w:r>
      <w:r w:rsidR="00C755ED">
        <w:t xml:space="preserve"> 2017</w:t>
      </w:r>
      <w:r w:rsidR="003623E9" w:rsidRPr="003C2C4E">
        <w:t>. godine</w:t>
      </w:r>
    </w:p>
    <w:p w:rsidRDefault="00B72A8C" w:rsidP="00E30E21" w:rsidR="008409EE" w:rsidRPr="003C2C4E">
      <w:pPr>
        <w:jc w:val="both"/>
      </w:pPr>
      <w:r w:rsidRPr="003C2C4E">
        <w:tab/>
      </w:r>
    </w:p>
    <w:p w:rsidRDefault="007509CD" w:rsidP="00E25FFF" w:rsidR="00E25FFF">
      <w:pPr>
        <w:ind w:left="6372"/>
      </w:pPr>
      <w:r w:rsidRPr="003C2C4E">
        <w:t xml:space="preserve">                                                                                                             </w:t>
      </w:r>
      <w:r w:rsidR="00E25FFF">
        <w:t>Sudac:</w:t>
      </w:r>
    </w:p>
    <w:p w:rsidRDefault="00E25FFF" w:rsidP="00C04645" w:rsidR="00C04645">
      <w:pPr>
        <w:ind w:left="6372"/>
      </w:pPr>
      <w:r>
        <w:t>Goranka Boljkovac</w:t>
      </w:r>
    </w:p>
    <w:p w:rsidRDefault="0006755E" w:rsidP="00C04645" w:rsidR="00D807D5" w:rsidRPr="003C2C4E">
      <w:pPr>
        <w:ind w:left="6372"/>
      </w:pPr>
      <w:r w:rsidRPr="003C2C4E">
        <w:t xml:space="preserve"> </w:t>
      </w:r>
    </w:p>
    <w:p w:rsidRDefault="007C2CE5" w:rsidP="00F82A2C" w:rsidR="006F7E6E" w:rsidRPr="003C2C4E">
      <w:pPr>
        <w:tabs>
          <w:tab w:pos="6703" w:val="left"/>
        </w:tabs>
      </w:pPr>
      <w:r w:rsidRPr="003C2C4E">
        <w:t xml:space="preserve"> </w:t>
      </w:r>
      <w:r w:rsidR="003E73C1" w:rsidRPr="003C2C4E">
        <w:tab/>
      </w:r>
    </w:p>
    <w:p w:rsidRDefault="00190C2D" w:rsidP="00190C2D" w:rsidR="00190C2D" w:rsidRPr="003C2C4E">
      <w:pPr>
        <w:tabs>
          <w:tab w:pos="6510" w:val="left"/>
        </w:tabs>
      </w:pPr>
    </w:p>
    <w:p w:rsidRDefault="007C2CE5" w:rsidP="003E73C1" w:rsidR="007C2CE5" w:rsidRPr="003C2C4E">
      <w:pPr>
        <w:tabs>
          <w:tab w:pos="6510" w:val="left"/>
        </w:tabs>
      </w:pPr>
    </w:p>
    <w:sectPr w:rsidSect="00E30E21" w:rsidR="007C2CE5" w:rsidRPr="003C2C4E">
      <w:headerReference w:type="even" r:id="rId10"/>
      <w:headerReference w:type="default" r:id="rId11"/>
      <w:pgSz w:h="16838" w:w="11906"/>
      <w:pgMar w:gutter="0" w:footer="708" w:header="708" w:left="1417" w:bottom="125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2CFC" w:rsidR="005F2CFC">
      <w:r>
        <w:separator/>
      </w:r>
    </w:p>
  </w:endnote>
  <w:endnote w:id="0" w:type="continuationSeparator">
    <w:p w:rsidRDefault="005F2CFC" w:rsidR="005F2C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2CFC" w:rsidR="005F2CFC">
      <w:r>
        <w:separator/>
      </w:r>
    </w:p>
  </w:footnote>
  <w:footnote w:id="0" w:type="continuationSeparator">
    <w:p w:rsidRDefault="005F2CFC" w:rsidR="005F2C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6966" w:rsidP="00D2677B" w:rsidR="003369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36966" w:rsidR="0033696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2833FD"/>
    <w:multiLevelType w:val="hybridMultilevel"/>
    <w:tmpl w:val="A13869CC"/>
    <w:lvl w:tplc="ADC4B47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C1D2C0F"/>
    <w:multiLevelType w:val="hybridMultilevel"/>
    <w:tmpl w:val="71844624"/>
    <w:lvl w:tplc="CE94BC2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41E53420"/>
    <w:multiLevelType w:val="hybridMultilevel"/>
    <w:tmpl w:val="015EEA9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14729"/>
    <w:rsid w:val="000156AC"/>
    <w:rsid w:val="000344D9"/>
    <w:rsid w:val="0006755E"/>
    <w:rsid w:val="0008657D"/>
    <w:rsid w:val="000B2C17"/>
    <w:rsid w:val="000F3F9C"/>
    <w:rsid w:val="001104DA"/>
    <w:rsid w:val="00127874"/>
    <w:rsid w:val="001346BB"/>
    <w:rsid w:val="00143615"/>
    <w:rsid w:val="0015199B"/>
    <w:rsid w:val="00153A64"/>
    <w:rsid w:val="001860A9"/>
    <w:rsid w:val="00190C2D"/>
    <w:rsid w:val="00192A40"/>
    <w:rsid w:val="001A3296"/>
    <w:rsid w:val="001B7214"/>
    <w:rsid w:val="001C6517"/>
    <w:rsid w:val="001F4570"/>
    <w:rsid w:val="00232CA9"/>
    <w:rsid w:val="0024292F"/>
    <w:rsid w:val="00244285"/>
    <w:rsid w:val="00283807"/>
    <w:rsid w:val="00285C8C"/>
    <w:rsid w:val="002C2FF2"/>
    <w:rsid w:val="00304278"/>
    <w:rsid w:val="00336966"/>
    <w:rsid w:val="003420B2"/>
    <w:rsid w:val="0034269C"/>
    <w:rsid w:val="00355F22"/>
    <w:rsid w:val="003623E9"/>
    <w:rsid w:val="00363BBB"/>
    <w:rsid w:val="00371970"/>
    <w:rsid w:val="0039168A"/>
    <w:rsid w:val="003C2C4E"/>
    <w:rsid w:val="003E73C1"/>
    <w:rsid w:val="00421BEF"/>
    <w:rsid w:val="004328DB"/>
    <w:rsid w:val="004333B9"/>
    <w:rsid w:val="00451EBE"/>
    <w:rsid w:val="004E3C99"/>
    <w:rsid w:val="004E5D96"/>
    <w:rsid w:val="00503B74"/>
    <w:rsid w:val="0053753E"/>
    <w:rsid w:val="00541E07"/>
    <w:rsid w:val="0057262B"/>
    <w:rsid w:val="005C420D"/>
    <w:rsid w:val="005D5ED6"/>
    <w:rsid w:val="005E480E"/>
    <w:rsid w:val="005F0B15"/>
    <w:rsid w:val="005F2CFC"/>
    <w:rsid w:val="006067BF"/>
    <w:rsid w:val="00630CEA"/>
    <w:rsid w:val="00634708"/>
    <w:rsid w:val="006454B7"/>
    <w:rsid w:val="00657FE8"/>
    <w:rsid w:val="00661BA2"/>
    <w:rsid w:val="0067556F"/>
    <w:rsid w:val="0067622C"/>
    <w:rsid w:val="006766B2"/>
    <w:rsid w:val="00687BEC"/>
    <w:rsid w:val="006B22DC"/>
    <w:rsid w:val="006E22CC"/>
    <w:rsid w:val="006F7E6E"/>
    <w:rsid w:val="007079DA"/>
    <w:rsid w:val="00726AEC"/>
    <w:rsid w:val="00746AD5"/>
    <w:rsid w:val="007509CD"/>
    <w:rsid w:val="0077017C"/>
    <w:rsid w:val="007727BB"/>
    <w:rsid w:val="007C2CE5"/>
    <w:rsid w:val="007E577D"/>
    <w:rsid w:val="00800B8B"/>
    <w:rsid w:val="00801382"/>
    <w:rsid w:val="00806C51"/>
    <w:rsid w:val="00832012"/>
    <w:rsid w:val="008409EE"/>
    <w:rsid w:val="008606AE"/>
    <w:rsid w:val="00864A4A"/>
    <w:rsid w:val="00880225"/>
    <w:rsid w:val="00880C1B"/>
    <w:rsid w:val="00884684"/>
    <w:rsid w:val="008D7DF4"/>
    <w:rsid w:val="00902BC6"/>
    <w:rsid w:val="009252F3"/>
    <w:rsid w:val="00930C87"/>
    <w:rsid w:val="009330C0"/>
    <w:rsid w:val="00947731"/>
    <w:rsid w:val="00982C9D"/>
    <w:rsid w:val="00993F71"/>
    <w:rsid w:val="009A3A8E"/>
    <w:rsid w:val="009C1416"/>
    <w:rsid w:val="009D1C3D"/>
    <w:rsid w:val="009D5F10"/>
    <w:rsid w:val="009D7923"/>
    <w:rsid w:val="009F096F"/>
    <w:rsid w:val="00A15EAB"/>
    <w:rsid w:val="00A31159"/>
    <w:rsid w:val="00A611EE"/>
    <w:rsid w:val="00A62545"/>
    <w:rsid w:val="00A65312"/>
    <w:rsid w:val="00AC151A"/>
    <w:rsid w:val="00AE3590"/>
    <w:rsid w:val="00AF0B22"/>
    <w:rsid w:val="00B043EC"/>
    <w:rsid w:val="00B05561"/>
    <w:rsid w:val="00B52547"/>
    <w:rsid w:val="00B63BF1"/>
    <w:rsid w:val="00B66B98"/>
    <w:rsid w:val="00B72A8C"/>
    <w:rsid w:val="00B81753"/>
    <w:rsid w:val="00B9691B"/>
    <w:rsid w:val="00C02911"/>
    <w:rsid w:val="00C04645"/>
    <w:rsid w:val="00C56396"/>
    <w:rsid w:val="00C755ED"/>
    <w:rsid w:val="00C75D10"/>
    <w:rsid w:val="00C949B8"/>
    <w:rsid w:val="00CA1D8E"/>
    <w:rsid w:val="00CA7DE1"/>
    <w:rsid w:val="00CB578F"/>
    <w:rsid w:val="00CE18F1"/>
    <w:rsid w:val="00CF7F50"/>
    <w:rsid w:val="00D163BC"/>
    <w:rsid w:val="00D17DFC"/>
    <w:rsid w:val="00D24479"/>
    <w:rsid w:val="00D2677B"/>
    <w:rsid w:val="00D2771C"/>
    <w:rsid w:val="00D359F1"/>
    <w:rsid w:val="00D607EA"/>
    <w:rsid w:val="00D66455"/>
    <w:rsid w:val="00D72586"/>
    <w:rsid w:val="00D807D5"/>
    <w:rsid w:val="00D8309D"/>
    <w:rsid w:val="00D86825"/>
    <w:rsid w:val="00DA3253"/>
    <w:rsid w:val="00DD1222"/>
    <w:rsid w:val="00E0470F"/>
    <w:rsid w:val="00E25FFF"/>
    <w:rsid w:val="00E30E21"/>
    <w:rsid w:val="00E3187A"/>
    <w:rsid w:val="00E632C6"/>
    <w:rsid w:val="00E65A5D"/>
    <w:rsid w:val="00EB2F91"/>
    <w:rsid w:val="00ED3B50"/>
    <w:rsid w:val="00F02C24"/>
    <w:rsid w:val="00F15037"/>
    <w:rsid w:val="00F248B6"/>
    <w:rsid w:val="00F32A62"/>
    <w:rsid w:val="00F5445D"/>
    <w:rsid w:val="00F81750"/>
    <w:rsid w:val="00F82A2C"/>
    <w:rsid w:val="00F94179"/>
    <w:rsid w:val="00FD1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8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8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8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8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26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2677B"/>
  </w:style>
  <w:style w:styleId="Tekstbalonia" w:type="paragraph">
    <w:name w:val="Balloon Text"/>
    <w:basedOn w:val="Normal"/>
    <w:semiHidden/>
    <w:rsid w:val="0014361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8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8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8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8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937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6105</izvorni_sadrzaj>
    <derivirana_varijabla naziv="DomainObject.Predmet.Broj_1">6105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St-6105/2016</izvorni_sadrzaj>
    <derivirana_varijabla naziv="DomainObject.Predmet.OznakaBroj_1">St-6105/2016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MARHI d.o.o. zastupanog po punomoćniku Odvjetnik HRVOJE KUPREŠAK</izvorni_sadrzaj>
    <derivirana_varijabla naziv="DomainObject.Predmet.ProtustrankaFormated_1">  MARHI d.o.o. zastupanog po punomoćniku Odvjetnik HRVOJE KUPREŠAK</derivirana_varijabla>
  </DomainObject.Predmet.ProtustrankaFormated>
  <DomainObject.Predmet.ProtustrankaFormatedOIB>
    <izvorni_sadrzaj>  MARHI d.o.o., OIB 51784158397 zastupanog po punomoćniku Odvjetnik HRVOJE KUPREŠAK</izvorni_sadrzaj>
    <derivirana_varijabla naziv="DomainObject.Predmet.ProtustrankaFormatedOIB_1">  MARHI d.o.o., OIB 51784158397 zastupanog po punomoćniku Odvjetnik HRVOJE KUPREŠAK</derivirana_varijabla>
  </DomainObject.Predmet.ProtustrankaFormatedOIB>
  <DomainObject.Predmet.ProtustrankaFormatedWithAdress>
    <izvorni_sadrzaj> MARHI d.o.o., Nova cesta 52, 10000 Zagreb zastupanog po punomoćniku Odvjetnik HRVOJE KUPREŠAK</izvorni_sadrzaj>
    <derivirana_varijabla naziv="DomainObject.Predmet.ProtustrankaFormatedWithAdress_1"> MARHI d.o.o., Nova cesta 52, 10000 Zagreb zastupanog po punomoćniku Odvjetnik HRVOJE KUPREŠAK</derivirana_varijabla>
  </DomainObject.Predmet.ProtustrankaFormatedWithAdress>
  <DomainObject.Predmet.ProtustrankaFormatedWithAdressOIB>
    <izvorni_sadrzaj> MARHI d.o.o., OIB 51784158397, Nova cesta 52, 10000 Zagreb zastupanog po punomoćniku Odvjetnik HRVOJE KUPREŠAK</izvorni_sadrzaj>
    <derivirana_varijabla naziv="DomainObject.Predmet.ProtustrankaFormatedWithAdressOIB_1"> MARHI d.o.o., OIB 51784158397, Nova cesta 52, 10000 Zagreb zastupanog po punomoćniku Odvjetnik HRVOJE KUPREŠAK</derivirana_varijabla>
  </DomainObject.Predmet.ProtustrankaFormatedWithAdressOIB>
  <DomainObject.Predmet.ProtustrankaWithAdress>
    <izvorni_sadrzaj>MARHI d.o.o. Nova cesta 52, 10000 Zagreb</izvorni_sadrzaj>
    <derivirana_varijabla naziv="DomainObject.Predmet.ProtustrankaWithAdress_1">MARHI d.o.o. Nova cesta 52, 10000 Zagreb</derivirana_varijabla>
  </DomainObject.Predmet.ProtustrankaWithAdress>
  <DomainObject.Predmet.ProtustrankaWithAdressOIB>
    <izvorni_sadrzaj>MARHI d.o.o., OIB 51784158397, Nova cesta 52, 10000 Zagreb</izvorni_sadrzaj>
    <derivirana_varijabla naziv="DomainObject.Predmet.ProtustrankaWithAdressOIB_1">MARHI d.o.o., OIB 51784158397, Nova cesta 52, 10000 Zagreb</derivirana_varijabla>
  </DomainObject.Predmet.ProtustrankaWithAdressOIB>
  <DomainObject.Predmet.ProtustrankaNazivFormated>
    <izvorni_sadrzaj>MARHI d.o.o.</izvorni_sadrzaj>
    <derivirana_varijabla naziv="DomainObject.Predmet.ProtustrankaNazivFormated_1">MARHI d.o.o.</derivirana_varijabla>
  </DomainObject.Predmet.ProtustrankaNazivFormated>
  <DomainObject.Predmet.ProtustrankaNazivFormatedOIB>
    <izvorni_sadrzaj>MARHI d.o.o., OIB 51784158397</izvorni_sadrzaj>
    <derivirana_varijabla naziv="DomainObject.Predmet.ProtustrankaNazivFormatedOIB_1">MARHI d.o.o., OIB 51784158397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MARHI d.o.o.</izvorni_sadrzaj>
    <derivirana_varijabla naziv="DomainObject.Predmet.StrankaFormated_1">  MARHI d.o.o.</derivirana_varijabla>
  </DomainObject.Predmet.StrankaFormated>
  <DomainObject.Predmet.StrankaFormatedOIB>
    <izvorni_sadrzaj>  MARHI d.o.o., OIB 51784158397</izvorni_sadrzaj>
    <derivirana_varijabla naziv="DomainObject.Predmet.StrankaFormatedOIB_1">  MARHI d.o.o., OIB 51784158397</derivirana_varijabla>
  </DomainObject.Predmet.StrankaFormatedOIB>
  <DomainObject.Predmet.StrankaFormatedWithAdress>
    <izvorni_sadrzaj> MARHI d.o.o., Nova cesta 52, 10000 Zagreb</izvorni_sadrzaj>
    <derivirana_varijabla naziv="DomainObject.Predmet.StrankaFormatedWithAdress_1"> MARHI d.o.o., Nova cesta 52, 10000 Zagreb</derivirana_varijabla>
  </DomainObject.Predmet.StrankaFormatedWithAdress>
  <DomainObject.Predmet.StrankaFormatedWithAdressOIB>
    <izvorni_sadrzaj> MARHI d.o.o., OIB 51784158397, Nova cesta 52, 10000 Zagreb</izvorni_sadrzaj>
    <derivirana_varijabla naziv="DomainObject.Predmet.StrankaFormatedWithAdressOIB_1"> MARHI d.o.o., OIB 51784158397, Nova cesta 52, 10000 Zagreb</derivirana_varijabla>
  </DomainObject.Predmet.StrankaFormatedWithAdressOIB>
  <DomainObject.Predmet.StrankaWithAdress>
    <izvorni_sadrzaj>MARHI d.o.o. Nova cesta 52,10000 Zagreb</izvorni_sadrzaj>
    <derivirana_varijabla naziv="DomainObject.Predmet.StrankaWithAdress_1">MARHI d.o.o. Nova cesta 52,10000 Zagreb</derivirana_varijabla>
  </DomainObject.Predmet.StrankaWithAdress>
  <DomainObject.Predmet.StrankaWithAdressOIB>
    <izvorni_sadrzaj>MARHI d.o.o., OIB 51784158397, Nova cesta 52,10000 Zagreb</izvorni_sadrzaj>
    <derivirana_varijabla naziv="DomainObject.Predmet.StrankaWithAdressOIB_1">MARHI d.o.o., OIB 51784158397, Nova cesta 52,10000 Zagreb</derivirana_varijabla>
  </DomainObject.Predmet.StrankaWithAdressOIB>
  <DomainObject.Predmet.StrankaNazivFormated>
    <izvorni_sadrzaj>MARHI d.o.o.</izvorni_sadrzaj>
    <derivirana_varijabla naziv="DomainObject.Predmet.StrankaNazivFormated_1">MARHI d.o.o.</derivirana_varijabla>
  </DomainObject.Predmet.StrankaNazivFormated>
  <DomainObject.Predmet.StrankaNazivFormatedOIB>
    <izvorni_sadrzaj>MARHI d.o.o., OIB 51784158397</izvorni_sadrzaj>
    <derivirana_varijabla naziv="DomainObject.Predmet.StrankaNazivFormatedOIB_1">MARHI d.o.o., OIB 51784158397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MARHI d.o.o.</item>
    </izvorni_sadrzaj>
    <derivirana_varijabla naziv="DomainObject.Predmet.StrankaListFormated_1">
      <item>MARHI d.o.o.</item>
    </derivirana_varijabla>
  </DomainObject.Predmet.StrankaListFormated>
  <DomainObject.Predmet.StrankaListFormatedOIB>
    <izvorni_sadrzaj>
      <item>MARHI d.o.o., OIB 51784158397</item>
    </izvorni_sadrzaj>
    <derivirana_varijabla naziv="DomainObject.Predmet.StrankaListFormatedOIB_1">
      <item>MARHI d.o.o., OIB 51784158397</item>
    </derivirana_varijabla>
  </DomainObject.Predmet.StrankaListFormatedOIB>
  <DomainObject.Predmet.StrankaListFormatedWithAdress>
    <izvorni_sadrzaj>
      <item>MARHI d.o.o., Nova cesta 52, 10000 Zagreb</item>
    </izvorni_sadrzaj>
    <derivirana_varijabla naziv="DomainObject.Predmet.StrankaListFormatedWithAdress_1">
      <item>MARHI d.o.o., Nova cesta 52, 10000 Zagreb</item>
    </derivirana_varijabla>
  </DomainObject.Predmet.StrankaListFormatedWithAdress>
  <DomainObject.Predmet.StrankaListFormatedWithAdressOIB>
    <izvorni_sadrzaj>
      <item>MARHI d.o.o., OIB 51784158397, Nova cesta 52, 10000 Zagreb</item>
    </izvorni_sadrzaj>
    <derivirana_varijabla naziv="DomainObject.Predmet.StrankaListFormatedWithAdressOIB_1">
      <item>MARHI d.o.o., OIB 51784158397, Nova cesta 52, 10000 Zagreb</item>
    </derivirana_varijabla>
  </DomainObject.Predmet.StrankaListFormatedWithAdressOIB>
  <DomainObject.Predmet.StrankaListNazivFormated>
    <izvorni_sadrzaj>
      <item>MARHI d.o.o.</item>
    </izvorni_sadrzaj>
    <derivirana_varijabla naziv="DomainObject.Predmet.StrankaListNazivFormated_1">
      <item>MARHI d.o.o.</item>
    </derivirana_varijabla>
  </DomainObject.Predmet.StrankaListNazivFormated>
  <DomainObject.Predmet.StrankaListNazivFormatedOIB>
    <izvorni_sadrzaj>
      <item>MARHI d.o.o., OIB 51784158397</item>
    </izvorni_sadrzaj>
    <derivirana_varijabla naziv="DomainObject.Predmet.StrankaListNazivFormatedOIB_1">
      <item>MARHI d.o.o., OIB 51784158397</item>
    </derivirana_varijabla>
  </DomainObject.Predmet.StrankaListNazivFormatedOIB>
  <DomainObject.Predmet.ProtuStrankaListFormated>
    <izvorni_sadrzaj>
      <item>MARHI d.o.o. zastupanog po punomoćniku Odvjetnik HRVOJE KUPREŠAK</item>
    </izvorni_sadrzaj>
    <derivirana_varijabla naziv="DomainObject.Predmet.ProtuStrankaListFormated_1">
      <item>MARHI d.o.o. zastupanog po punomoćniku Odvjetnik HRVOJE KUPREŠAK</item>
    </derivirana_varijabla>
  </DomainObject.Predmet.ProtuStrankaListFormated>
  <DomainObject.Predmet.ProtuStrankaListFormatedOIB>
    <izvorni_sadrzaj>
      <item>MARHI d.o.o., OIB 51784158397 zastupanog po punomoćniku Odvjetnik HRVOJE KUPREŠAK</item>
    </izvorni_sadrzaj>
    <derivirana_varijabla naziv="DomainObject.Predmet.ProtuStrankaListFormatedOIB_1">
      <item>MARHI d.o.o., OIB 51784158397 zastupanog po punomoćniku Odvjetnik HRVOJE KUPREŠAK</item>
    </derivirana_varijabla>
  </DomainObject.Predmet.ProtuStrankaListFormatedOIB>
  <DomainObject.Predmet.ProtuStrankaListFormatedWithAdress>
    <izvorni_sadrzaj>
      <item>MARHI d.o.o., Nova cesta 52, 10000 Zagreb zastupanog po punomoćniku Odvjetnik HRVOJE KUPREŠAK</item>
    </izvorni_sadrzaj>
    <derivirana_varijabla naziv="DomainObject.Predmet.ProtuStrankaListFormatedWithAdress_1">
      <item>MARHI d.o.o., Nova cesta 52, 10000 Zagreb zastupanog po punomoćniku Odvjetnik HRVOJE KUPREŠAK</item>
    </derivirana_varijabla>
  </DomainObject.Predmet.ProtuStrankaListFormatedWithAdress>
  <DomainObject.Predmet.ProtuStrankaListFormatedWithAdressOIB>
    <izvorni_sadrzaj>
      <item>MARHI d.o.o., OIB 51784158397, Nova cesta 52, 10000 Zagreb zastupanog po punomoćniku Odvjetnik HRVOJE KUPREŠAK</item>
    </izvorni_sadrzaj>
    <derivirana_varijabla naziv="DomainObject.Predmet.ProtuStrankaListFormatedWithAdressOIB_1">
      <item>MARHI d.o.o., OIB 51784158397, Nova cesta 52, 10000 Zagreb zastupanog po punomoćniku Odvjetnik HRVOJE KUPREŠAK</item>
    </derivirana_varijabla>
  </DomainObject.Predmet.ProtuStrankaListFormatedWithAdressOIB>
  <DomainObject.Predmet.ProtuStrankaListNazivFormated>
    <izvorni_sadrzaj>
      <item>MARHI d.o.o.</item>
    </izvorni_sadrzaj>
    <derivirana_varijabla naziv="DomainObject.Predmet.ProtuStrankaListNazivFormated_1">
      <item>MARHI d.o.o.</item>
    </derivirana_varijabla>
  </DomainObject.Predmet.ProtuStrankaListNazivFormated>
  <DomainObject.Predmet.ProtuStrankaListNazivFormatedOIB>
    <izvorni_sadrzaj>
      <item>MARHI d.o.o., OIB 51784158397</item>
    </izvorni_sadrzaj>
    <derivirana_varijabla naziv="DomainObject.Predmet.ProtuStrankaListNazivFormatedOIB_1">
      <item>MARHI d.o.o., OIB 51784158397</item>
    </derivirana_varijabla>
  </DomainObject.Predmet.ProtuStrankaListNazivFormatedOIB>
  <DomainObject.Predmet.OstaliListFormated>
    <izvorni_sadrzaj>
      <item>Odvjetnik HRVOJE KUPREŠAK punomoćnik sudionika u postupku MARHI d.o.o.</item>
    </izvorni_sadrzaj>
    <derivirana_varijabla naziv="DomainObject.Predmet.OstaliListFormated_1">
      <item>Odvjetnik HRVOJE KUPREŠAK punomoćnik sudionika u postupku MARHI d.o.o.</item>
    </derivirana_varijabla>
  </DomainObject.Predmet.OstaliListFormated>
  <DomainObject.Predmet.OstaliListFormatedOIB>
    <izvorni_sadrzaj>
      <item>Odvjetnik HRVOJE KUPREŠAK punomoćnik sudionika u postupku MARHI d.o.o.</item>
    </izvorni_sadrzaj>
    <derivirana_varijabla naziv="DomainObject.Predmet.OstaliListFormatedOIB_1">
      <item>Odvjetnik HRVOJE KUPREŠAK punomoćnik sudionika u postupku MARHI d.o.o.</item>
    </derivirana_varijabla>
  </DomainObject.Predmet.OstaliListFormatedOIB>
  <DomainObject.Predmet.OstaliListFormatedWithAdress>
    <izvorni_sadrzaj>
      <item>Odvjetnik HRVOJE KUPREŠAK, Meštrovićeva trg 2, 10000 Zagreb punomoćnik sudionika u postupku MARHI d.o.o.</item>
    </izvorni_sadrzaj>
    <derivirana_varijabla naziv="DomainObject.Predmet.OstaliListFormatedWithAdress_1">
      <item>Odvjetnik HRVOJE KUPREŠAK, Meštrovićeva trg 2, 10000 Zagreb punomoćnik sudionika u postupku MARHI d.o.o.</item>
    </derivirana_varijabla>
  </DomainObject.Predmet.OstaliListFormatedWithAdress>
  <DomainObject.Predmet.OstaliListFormatedWithAdressOIB>
    <izvorni_sadrzaj>
      <item>Odvjetnik HRVOJE KUPREŠAK, Meštrovićeva trg 2, 10000 Zagreb punomoćnik sudionika u postupku MARHI d.o.o.</item>
    </izvorni_sadrzaj>
    <derivirana_varijabla naziv="DomainObject.Predmet.OstaliListFormatedWithAdressOIB_1">
      <item>Odvjetnik HRVOJE KUPREŠAK, Meštrovićeva trg 2, 10000 Zagreb punomoćnik sudionika u postupku MARHI d.o.o.</item>
    </derivirana_varijabla>
  </DomainObject.Predmet.OstaliListFormatedWithAdressOIB>
  <DomainObject.Predmet.OstaliListNazivFormated>
    <izvorni_sadrzaj>
      <item>Odvjetnik HRVOJE KUPREŠAK</item>
    </izvorni_sadrzaj>
    <derivirana_varijabla naziv="DomainObject.Predmet.OstaliListNazivFormated_1">
      <item>Odvjetnik HRVOJE KUPREŠAK</item>
    </derivirana_varijabla>
  </DomainObject.Predmet.OstaliListNazivFormated>
  <DomainObject.Predmet.OstaliListNazivFormatedOIB>
    <izvorni_sadrzaj>
      <item>Odvjetnik HRVOJE KUPREŠAK</item>
    </izvorni_sadrzaj>
    <derivirana_varijabla naziv="DomainObject.Predmet.OstaliListNazivFormatedOIB_1">
      <item>Odvjetnik HRVOJE KUPREŠAK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MARHI d.o.o.</izvorni_sadrzaj>
    <derivirana_varijabla naziv="DomainObject.Predmet.StrankaIDrugi_1">MARHI d.o.o.</derivirana_varijabla>
  </DomainObject.Predmet.StrankaIDrugi>
  <DomainObject.Predmet.ProtustrankaIDrugi>
    <izvorni_sadrzaj>MARHI d.o.o.</izvorni_sadrzaj>
    <derivirana_varijabla naziv="DomainObject.Predmet.ProtustrankaIDrugi_1">MARHI d.o.o.</derivirana_varijabla>
  </DomainObject.Predmet.ProtustrankaIDrugi>
  <DomainObject.Predmet.StrankaIDrugiAdressOIB>
    <izvorni_sadrzaj>MARHI d.o.o., OIB 51784158397, Nova cesta 52, 10000 Zagreb</izvorni_sadrzaj>
    <derivirana_varijabla naziv="DomainObject.Predmet.StrankaIDrugiAdressOIB_1">MARHI d.o.o., OIB 51784158397, Nova cesta 52, 10000 Zagreb</derivirana_varijabla>
  </DomainObject.Predmet.StrankaIDrugiAdressOIB>
  <DomainObject.Predmet.ProtustrankaIDrugiAdressOIB>
    <izvorni_sadrzaj>MARHI d.o.o., OIB 51784158397, Nova cesta 52, 10000 Zagreb</izvorni_sadrzaj>
    <derivirana_varijabla naziv="DomainObject.Predmet.ProtustrankaIDrugiAdressOIB_1">MARHI d.o.o., OIB 51784158397, Nova cesta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MARHI d.o.o.</item>
      <item>MARHI d.o.o.</item>
      <item>Odvjetnik HRVOJE KUPREŠAK</item>
    </izvorni_sadrzaj>
    <derivirana_varijabla naziv="DomainObject.Predmet.SudioniciListNaziv_1">
      <item>MARHI d.o.o.</item>
      <item>MARHI d.o.o.</item>
      <item>Odvjetnik HRVOJE KUPREŠAK</item>
    </derivirana_varijabla>
  </DomainObject.Predmet.SudioniciListNaziv>
  <DomainObject.Predmet.SudioniciListAdressOIB>
    <izvorni_sadrzaj>
      <item>MARHI d.o.o., OIB 51784158397, Nova cesta 52,10000 Zagreb</item>
      <item>MARHI d.o.o., OIB 51784158397, Nova cesta 52,10000 Zagreb</item>
      <item>Odvjetnik HRVOJE KUPREŠAK, Meštrovićeva trg 2,10000 Zagreb</item>
    </izvorni_sadrzaj>
    <derivirana_varijabla naziv="DomainObject.Predmet.SudioniciListAdressOIB_1">
      <item>MARHI d.o.o., OIB 51784158397, Nova cesta 52,10000 Zagreb</item>
      <item>MARHI d.o.o., OIB 51784158397, Nova cesta 52,10000 Zagreb</item>
      <item>Odvjetnik HRVOJE KUPREŠAK, Meštrovićeva trg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51784158397</item>
      <item>, OIB 51784158397</item>
      <item>, OIB null</item>
    </izvorni_sadrzaj>
    <derivirana_varijabla naziv="DomainObject.Predmet.SudioniciListNazivOIB_1">
      <item>, OIB 51784158397</item>
      <item>, OIB 51784158397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706</properties:Characters>
  <properties:Lines>33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2017-10-20T08:07:00Z</dcterms:created>
  <dc:creator>Korisnik</dc:creator>
  <cp:lastModifiedBy>Goranka Boljkovac</cp:lastModifiedBy>
  <cp:lastPrinted>2017-10-20T08:08:00Z</cp:lastPrinted>
  <dcterms:modified xmlns:xsi="http://www.w3.org/2001/XMLSchema-instance" xsi:type="dcterms:W3CDTF">2017-10-20T08:08:00Z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