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598d" w14:paraId="910598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F67DF1">
        <w:t>1</w:t>
      </w:r>
      <w:r w:rsidR="000E2EF3">
        <w:t>737</w:t>
      </w:r>
      <w:r w:rsidR="00027114">
        <w:t>/16-</w:t>
      </w:r>
      <w:r w:rsidR="000E2EF3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</w:t>
      </w:r>
      <w:r w:rsidR="000E2EF3">
        <w:t>Financijske agencije, Regionalni centar Osijek, Podružnica Osijek, L. Jagera 3</w:t>
      </w:r>
      <w:r>
        <w:t>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0E2EF3">
        <w:t>AIDA PUTOVANJA d.o.o. turistička agencija, trgovina i usluge, Đakovo, Kneza Branimira 16, MBS: 030119085, OIB: 59838650613</w:t>
      </w:r>
      <w:r w:rsidR="00FF1E09">
        <w:t>,</w:t>
      </w:r>
      <w:r>
        <w:t xml:space="preserve"> dana 1</w:t>
      </w:r>
      <w:r w:rsidR="000E2EF3">
        <w:t>9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0E2EF3">
        <w:t>AIDA PUTOVANJA d.o.o. turistička agencija, trgovina i usluge, Đakovo, Kneza Branimira 16, MBS: 030119085, OIB: 59838650613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3773D3" w:rsidR="00D02C9E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3773D3" w:rsidRPr="00B03FBD">
        <w:t>Krešimir Maretić, Zagreb, Šimuna Starčevića 7, OIB</w:t>
      </w:r>
      <w:r w:rsidR="003773D3">
        <w:t>:</w:t>
      </w:r>
      <w:r w:rsidR="003773D3" w:rsidRPr="00B03FBD">
        <w:t xml:space="preserve"> 66108961276</w:t>
      </w:r>
      <w:r w:rsidR="003773D3">
        <w:t>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0E2EF3">
        <w:t>AIDA PUTOVANJA d.o.o. turistička agencija, trgovina i usluge, Đakovo, Kneza Branimira 16, MBS: 030119085, OIB: 59838650613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</w:t>
      </w:r>
      <w:r w:rsidR="000E2EF3">
        <w:t>Regionalni centar Osijek, Podružnica Osijek, L. Jagera 3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>ijela je d</w:t>
      </w:r>
      <w:r w:rsidR="000E2EF3">
        <w:t>ana 24</w:t>
      </w:r>
      <w:r w:rsidR="001F3914">
        <w:t xml:space="preserve">. </w:t>
      </w:r>
      <w:r w:rsidR="000E2EF3">
        <w:t>svibnj</w:t>
      </w:r>
      <w:r>
        <w:t xml:space="preserve">a 2016. godine </w:t>
      </w:r>
      <w:r w:rsidR="000E2EF3">
        <w:t>ovom sudu</w:t>
      </w:r>
      <w:r w:rsidR="00730373">
        <w:t xml:space="preserve"> zahtjev za provedbu skraćenog stečajnog postupka </w:t>
      </w:r>
      <w:r>
        <w:t xml:space="preserve">nad dužnikom </w:t>
      </w:r>
      <w:r w:rsidR="000E2EF3">
        <w:t>AIDA PUTOVANJA d.o.o. turistička agencija, trgovina i usluge, Đakovo, Kneza Branimira 16, MBS: 030119085, OIB: 59838650613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03B3E" w:rsidP="009A079B" w:rsidR="00903B3E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</w:t>
      </w:r>
      <w:r w:rsidR="000E2EF3">
        <w:t>737/16-4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0E2EF3">
        <w:t>20</w:t>
      </w:r>
      <w:r>
        <w:t xml:space="preserve">. </w:t>
      </w:r>
      <w:r w:rsidR="000E2EF3">
        <w:t>lipnja</w:t>
      </w:r>
      <w:r>
        <w:t xml:space="preserve"> 2016. godine objavio oglas na mrežnoj stranici e-Oglasna ploča sudova pod poslovnim brojem St-</w:t>
      </w:r>
      <w:r w:rsidR="00626C97">
        <w:t>1</w:t>
      </w:r>
      <w:r w:rsidR="000E2EF3">
        <w:t>737/16-3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0E2EF3">
        <w:t>9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</w:t>
      </w:r>
      <w:r w:rsidR="000E2EF3">
        <w:t>6</w:t>
      </w:r>
      <w:r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7EB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0E2EF3"/>
    <w:rsid w:val="00107218"/>
    <w:rsid w:val="00133A91"/>
    <w:rsid w:val="001B7998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773D3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1102"/>
    <w:rsid w:val="008761FA"/>
    <w:rsid w:val="00882C55"/>
    <w:rsid w:val="008A1EAC"/>
    <w:rsid w:val="008B0BB1"/>
    <w:rsid w:val="008C4C2F"/>
    <w:rsid w:val="008D09CA"/>
    <w:rsid w:val="00903B3E"/>
    <w:rsid w:val="009041C6"/>
    <w:rsid w:val="00977BE7"/>
    <w:rsid w:val="009867EB"/>
    <w:rsid w:val="00987572"/>
    <w:rsid w:val="009A079B"/>
    <w:rsid w:val="00A35A69"/>
    <w:rsid w:val="00A5754A"/>
    <w:rsid w:val="00AC2B4F"/>
    <w:rsid w:val="00AC2EA2"/>
    <w:rsid w:val="00AE6351"/>
    <w:rsid w:val="00B447A0"/>
    <w:rsid w:val="00B80AFD"/>
    <w:rsid w:val="00B82754"/>
    <w:rsid w:val="00BA5F49"/>
    <w:rsid w:val="00BB1CF1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373B1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6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867E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867E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7E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7E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6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867E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867E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7E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7E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1737</izvorni_sadrzaj>
    <derivirana_varijabla naziv="DomainObject.Predmet.Broj_1">1737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St-1737/2016</izvorni_sadrzaj>
    <derivirana_varijabla naziv="DomainObject.Predmet.OznakaBroj_1">St-1737/2016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AIDA PUTOVANJA d.o.o. turistička agencija, trgovina i usluge</izvorni_sadrzaj>
    <derivirana_varijabla naziv="DomainObject.Predmet.ProtustrankaFormated_1">  AIDA PUTOVANJA d.o.o. turistička agencija, trgovina i usluge</derivirana_varijabla>
  </DomainObject.Predmet.ProtustrankaFormated>
  <DomainObject.Predmet.ProtustrankaFormatedOIB>
    <izvorni_sadrzaj>  AIDA PUTOVANJA d.o.o. turistička agencija, trgovina i usluge, OIB 59838650613</izvorni_sadrzaj>
    <derivirana_varijabla naziv="DomainObject.Predmet.ProtustrankaFormatedOIB_1">  AIDA PUTOVANJA d.o.o. turistička agencija, trgovina i usluge, OIB 59838650613</derivirana_varijabla>
  </DomainObject.Predmet.ProtustrankaFormatedOIB>
  <DomainObject.Predmet.ProtustrankaFormatedWithAdress>
    <izvorni_sadrzaj> AIDA PUTOVANJA d.o.o. turistička agencija, trgovina i usluge, Kneza Branimira 16, 31400 Đakovo</izvorni_sadrzaj>
    <derivirana_varijabla naziv="DomainObject.Predmet.ProtustrankaFormatedWithAdress_1"> AIDA PUTOVANJA d.o.o. turistička agencija, trgovina i usluge, Kneza Branimira 16, 31400 Đakovo</derivirana_varijabla>
  </DomainObject.Predmet.ProtustrankaFormatedWithAdress>
  <DomainObject.Predmet.ProtustrankaFormatedWithAdressOIB>
    <izvorni_sadrzaj> AIDA PUTOVANJA d.o.o. turistička agencija, trgovina i usluge, OIB 59838650613, Kneza Branimira 16, 31400 Đakovo</izvorni_sadrzaj>
    <derivirana_varijabla naziv="DomainObject.Predmet.ProtustrankaFormatedWithAdressOIB_1"> AIDA PUTOVANJA d.o.o. turistička agencija, trgovina i usluge, OIB 59838650613, Kneza Branimira 16, 31400 Đakovo</derivirana_varijabla>
  </DomainObject.Predmet.ProtustrankaFormatedWithAdressOIB>
  <DomainObject.Predmet.ProtustrankaWithAdress>
    <izvorni_sadrzaj>AIDA PUTOVANJA d.o.o. turistička agencija, trgovina i usluge Kneza Branimira 16, 31400 Đakovo</izvorni_sadrzaj>
    <derivirana_varijabla naziv="DomainObject.Predmet.ProtustrankaWithAdress_1">AIDA PUTOVANJA d.o.o. turistička agencija, trgovina i usluge Kneza Branimira 16, 31400 Đakovo</derivirana_varijabla>
  </DomainObject.Predmet.ProtustrankaWithAdress>
  <DomainObject.Predmet.ProtustrankaWithAdressOIB>
    <izvorni_sadrzaj>AIDA PUTOVANJA d.o.o. turistička agencija, trgovina i usluge, OIB 59838650613, Kneza Branimira 16, 31400 Đakovo</izvorni_sadrzaj>
    <derivirana_varijabla naziv="DomainObject.Predmet.ProtustrankaWithAdressOIB_1">AIDA PUTOVANJA d.o.o. turistička agencija, trgovina i usluge, OIB 59838650613, Kneza Branimira 16, 31400 Đakovo</derivirana_varijabla>
  </DomainObject.Predmet.ProtustrankaWithAdressOIB>
  <DomainObject.Predmet.ProtustrankaNazivFormated>
    <izvorni_sadrzaj>AIDA PUTOVANJA d.o.o. turistička agencija, trgovina i usluge</izvorni_sadrzaj>
    <derivirana_varijabla naziv="DomainObject.Predmet.ProtustrankaNazivFormated_1">AIDA PUTOVANJA d.o.o. turistička agencija, trgovina i usluge</derivirana_varijabla>
  </DomainObject.Predmet.ProtustrankaNazivFormated>
  <DomainObject.Predmet.ProtustrankaNazivFormatedOIB>
    <izvorni_sadrzaj>AIDA PUTOVANJA d.o.o. turistička agencija, trgovina i usluge, OIB 59838650613</izvorni_sadrzaj>
    <derivirana_varijabla naziv="DomainObject.Predmet.ProtustrankaNazivFormatedOIB_1">AIDA PUTOVANJA d.o.o. turistička agencija, trgovina i usluge, OIB 59838650613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AIDA PUTOVANJA d.o.o. turistička agencija, trgovina i usluge</item>
    </izvorni_sadrzaj>
    <derivirana_varijabla naziv="DomainObject.Predmet.ProtuStrankaListFormated_1">
      <item>AIDA PUTOVANJA d.o.o. turistička agencija, trgovina i usluge</item>
    </derivirana_varijabla>
  </DomainObject.Predmet.ProtuStrankaListFormated>
  <DomainObject.Predmet.ProtuStrankaListFormatedOIB>
    <izvorni_sadrzaj>
      <item>AIDA PUTOVANJA d.o.o. turistička agencija, trgovina i usluge, OIB 59838650613</item>
    </izvorni_sadrzaj>
    <derivirana_varijabla naziv="DomainObject.Predmet.ProtuStrankaListFormatedOIB_1">
      <item>AIDA PUTOVANJA d.o.o. turistička agencija, trgovina i usluge, OIB 59838650613</item>
    </derivirana_varijabla>
  </DomainObject.Predmet.ProtuStrankaListFormatedOIB>
  <DomainObject.Predmet.ProtuStrankaListFormatedWithAdress>
    <izvorni_sadrzaj>
      <item>AIDA PUTOVANJA d.o.o. turistička agencija, trgovina i usluge, Kneza Branimira 16, 31400 Đakovo</item>
    </izvorni_sadrzaj>
    <derivirana_varijabla naziv="DomainObject.Predmet.ProtuStrankaListFormatedWithAdress_1">
      <item>AIDA PUTOVANJA d.o.o. turistička agencija, trgovina i usluge, Kneza Branimira 16, 31400 Đakovo</item>
    </derivirana_varijabla>
  </DomainObject.Predmet.ProtuStrankaListFormatedWithAdress>
  <DomainObject.Predmet.ProtuStrankaListFormatedWithAdressOIB>
    <izvorni_sadrzaj>
      <item>AIDA PUTOVANJA d.o.o. turistička agencija, trgovina i usluge, OIB 59838650613, Kneza Branimira 16, 31400 Đakovo</item>
    </izvorni_sadrzaj>
    <derivirana_varijabla naziv="DomainObject.Predmet.ProtuStrankaListFormatedWithAdressOIB_1">
      <item>AIDA PUTOVANJA d.o.o. turistička agencija, trgovina i usluge, OIB 59838650613, Kneza Branimira 16, 31400 Đakovo</item>
    </derivirana_varijabla>
  </DomainObject.Predmet.ProtuStrankaListFormatedWithAdressOIB>
  <DomainObject.Predmet.ProtuStrankaListNazivFormated>
    <izvorni_sadrzaj>
      <item>AIDA PUTOVANJA d.o.o. turistička agencija, trgovina i usluge</item>
    </izvorni_sadrzaj>
    <derivirana_varijabla naziv="DomainObject.Predmet.ProtuStrankaListNazivFormated_1">
      <item>AIDA PUTOVANJA d.o.o. turistička agencija, trgovina i usluge</item>
    </derivirana_varijabla>
  </DomainObject.Predmet.ProtuStrankaListNazivFormated>
  <DomainObject.Predmet.ProtuStrankaListNazivFormatedOIB>
    <izvorni_sadrzaj>
      <item>AIDA PUTOVANJA d.o.o. turistička agencija, trgovina i usluge, OIB 59838650613</item>
    </izvorni_sadrzaj>
    <derivirana_varijabla naziv="DomainObject.Predmet.ProtuStrankaListNazivFormatedOIB_1">
      <item>AIDA PUTOVANJA d.o.o. turistička agencija, trgovina i usluge, OIB 59838650613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AIDA PUTOVANJA d.o.o. turistička agencija, trgovina i usluge</izvorni_sadrzaj>
    <derivirana_varijabla naziv="DomainObject.Predmet.ProtustrankaIDrugi_1">AIDA PUTOVANJA d.o.o. turistička agencija,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AIDA PUTOVANJA d.o.o. turistička agencija, trgovina i usluge, OIB 59838650613, Kneza Branimira 16, 31400 Đakovo</izvorni_sadrzaj>
    <derivirana_varijabla naziv="DomainObject.Predmet.ProtustrankaIDrugiAdressOIB_1">AIDA PUTOVANJA d.o.o. turistička agencija, trgovina i usluge, OIB 59838650613, Kneza Branimira 16,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AIDA PUTOVANJA d.o.o. turistička agencija, trgovina i usluge</item>
    </izvorni_sadrzaj>
    <derivirana_varijabla naziv="DomainObject.Predmet.SudioniciListNaziv_1">
      <item>FINA RC OSIJEK</item>
      <item>AIDA PUTOVANJA d.o.o. turistička agencija, trgovina i usluge</item>
    </derivirana_varijabla>
  </DomainObject.Predmet.SudioniciListNaziv>
  <DomainObject.Predmet.SudioniciListAdressOIB>
    <izvorni_sadrzaj>
      <item>FINA RC OSIJEK, OIB 85821130368</item>
      <item>AIDA PUTOVANJA d.o.o. turistička agencija, trgovina i usluge, OIB 59838650613, Kneza Branimira 16,31400 Đakovo</item>
    </izvorni_sadrzaj>
    <derivirana_varijabla naziv="DomainObject.Predmet.SudioniciListAdressOIB_1">
      <item>FINA RC OSIJEK, OIB 85821130368</item>
      <item>AIDA PUTOVANJA d.o.o. turistička agencija, trgovina i usluge, OIB 59838650613, Kneza Branimira 16,31400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59838650613</item>
    </izvorni_sadrzaj>
    <derivirana_varijabla naziv="DomainObject.Predmet.SudioniciListNazivOIB_1">
      <item>, OIB 85821130368</item>
      <item>, OIB 59838650613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C644F-EF8E-4896-8167-70B918295F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2424</properties:Characters>
  <properties:Lines>92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2016-08-19T06:59:00Z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2016-08-19T07:05:00Z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