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bee4" w14:paraId="84cbee4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AD741E">
        <w:t>3237/2018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AD741E">
        <w:t>3237/2018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AD741E">
        <w:t>AQUILA Velić jednostavno društvo s ograničenom odgovornošću za usluge i trgovinu, Sesvete (Grad Zagreb), Brune Bjelinskog 13, OIB: 06523867653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AD741E">
        <w:t>125.105,94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392D">
        <w:t xml:space="preserve"> 12. ožujka</w:t>
      </w:r>
      <w:r w:rsidR="004B3F81">
        <w:t xml:space="preserve"> </w:t>
      </w:r>
      <w:r w:rsidR="00F812ED">
        <w:t>201</w:t>
      </w:r>
      <w:r w:rsidR="00E577D8">
        <w:t>9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0F794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392D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D741E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3237</izvorni_sadrzaj>
    <derivirana_varijabla naziv="DomainObject.Predmet.Broj_1">3237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St-3237/2018</izvorni_sadrzaj>
    <derivirana_varijabla naziv="DomainObject.Predmet.OznakaBroj_1">St-3237/2018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AQUILA Velić jednostavno društvo s ograničenom odgovornošću za usluge i trgovinu zastupanog po punomoćniku Stipo Velić</izvorni_sadrzaj>
    <derivirana_varijabla naziv="DomainObject.Predmet.ProtustrankaFormated_1">  AQUILA Velić jednostavno društvo s ograničenom odgovornošću za usluge i trgovinu zastupanog po punomoćniku Stipo Velić</derivirana_varijabla>
  </DomainObject.Predmet.ProtustrankaFormated>
  <DomainObject.Predmet.ProtustrankaFormatedOIB>
    <izvorni_sadrzaj>  AQUILA Velić jednostavno društvo s ograničenom odgovornošću za usluge i trgovinu, OIB 06523867653 zastupanog po punomoćniku Stipo Velić</izvorni_sadrzaj>
    <derivirana_varijabla naziv="DomainObject.Predmet.ProtustrankaFormatedOIB_1">  AQUILA Velić jednostavno društvo s ograničenom odgovornošću za usluge i trgovinu, OIB 06523867653 zastupanog po punomoćniku Stipo Velić</derivirana_varijabla>
  </DomainObject.Predmet.ProtustrankaFormatedOIB>
  <DomainObject.Predmet.ProtustrankaFormatedWithAdress>
    <izvorni_sadrzaj> AQUILA Velić jednostavno društvo s ograničenom odgovornošću za usluge i trgovinu, Ulica Brune Bjelinskog 13, 10360 Sesvete zastupanog po punomoćniku Stipo Velić</izvorni_sadrzaj>
    <derivirana_varijabla naziv="DomainObject.Predmet.ProtustrankaFormatedWithAdress_1"> AQUILA Velić jednostavno društvo s ograničenom odgovornošću za usluge i trgovinu, Ulica Brune Bjelinskog 13, 10360 Sesvete zastupanog po punomoćniku Stipo Velić</derivirana_varijabla>
  </DomainObject.Predmet.ProtustrankaFormatedWithAdress>
  <DomainObject.Predmet.ProtustrankaFormatedWithAdressOIB>
    <izvorni_sadrzaj> AQUILA Velić jednostavno društvo s ograničenom odgovornošću za usluge i trgovinu, OIB 06523867653, Ulica Brune Bjelinskog 13, 10360 Sesvete zastupanog po punomoćniku Stipo Velić</izvorni_sadrzaj>
    <derivirana_varijabla naziv="DomainObject.Predmet.ProtustrankaFormatedWithAdressOIB_1"> AQUILA Velić jednostavno društvo s ograničenom odgovornošću za usluge i trgovinu, OIB 06523867653, Ulica Brune Bjelinskog 13, 10360 Sesvete zastupanog po punomoćniku Stipo Velić</derivirana_varijabla>
  </DomainObject.Predmet.ProtustrankaFormatedWithAdressOIB>
  <DomainObject.Predmet.ProtustrankaWithAdress>
    <izvorni_sadrzaj>AQUILA Velić jednostavno društvo s ograničenom odgovornošću za usluge i trgovinu Ulica Brune Bjelinskog 13, 10360 Sesvete</izvorni_sadrzaj>
    <derivirana_varijabla naziv="DomainObject.Predmet.ProtustrankaWithAdress_1">AQUILA Velić jednostavno društvo s ograničenom odgovornošću za usluge i trgovinu Ulica Brune Bjelinskog 13, 10360 Sesvete</derivirana_varijabla>
  </DomainObject.Predmet.ProtustrankaWithAdress>
  <DomainObject.Predmet.ProtustrankaWithAdressOIB>
    <izvorni_sadrzaj>AQUILA Velić jednostavno društvo s ograničenom odgovornošću za usluge i trgovinu, OIB 06523867653, Ulica Brune Bjelinskog 13, 10360 Sesvete</izvorni_sadrzaj>
    <derivirana_varijabla naziv="DomainObject.Predmet.ProtustrankaWithAdressOIB_1">AQUILA Velić jednostavno društvo s ograničenom odgovornošću za usluge i trgovinu, OIB 06523867653, Ulica Brune Bjelinskog 13, 10360 Sesvete</derivirana_varijabla>
  </DomainObject.Predmet.ProtustrankaWithAdressOIB>
  <DomainObject.Predmet.ProtustrankaNazivFormated>
    <izvorni_sadrzaj>AQUILA Velić jednostavno društvo s ograničenom odgovornošću za usluge i trgovinu</izvorni_sadrzaj>
    <derivirana_varijabla naziv="DomainObject.Predmet.ProtustrankaNazivFormated_1">AQUILA Velić jednostavno društvo s ograničenom odgovornošću za usluge i trgovinu</derivirana_varijabla>
  </DomainObject.Predmet.ProtustrankaNazivFormated>
  <DomainObject.Predmet.ProtustrankaNazivFormatedOIB>
    <izvorni_sadrzaj>AQUILA Velić jednostavno društvo s ograničenom odgovornošću za usluge i trgovinu, OIB 06523867653</izvorni_sadrzaj>
    <derivirana_varijabla naziv="DomainObject.Predmet.ProtustrankaNazivFormatedOIB_1">AQUILA Velić jednostavno društvo s ograničenom odgovornošću za usluge i trgovinu, OIB 06523867653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AQUILA Velić jednostavno društvo s ograničenom odgovornošću za usluge i trgovinu zastupanog po punomoćniku Stipo Velić</item>
    </izvorni_sadrzaj>
    <derivirana_varijabla naziv="DomainObject.Predmet.ProtuStrankaListFormated_1">
      <item>AQUILA Velić jednostavno društvo s ograničenom odgovornošću za usluge i trgovinu zastupanog po punomoćniku Stipo Velić</item>
    </derivirana_varijabla>
  </DomainObject.Predmet.ProtuStrankaListFormated>
  <DomainObject.Predmet.ProtuStrankaListFormatedOIB>
    <izvorni_sadrzaj>
      <item>AQUILA Velić jednostavno društvo s ograničenom odgovornošću za usluge i trgovinu, OIB 06523867653 zastupanog po punomoćniku Stipo Velić</item>
    </izvorni_sadrzaj>
    <derivirana_varijabla naziv="DomainObject.Predmet.ProtuStrankaListFormatedOIB_1">
      <item>AQUILA Velić jednostavno društvo s ograničenom odgovornošću za usluge i trgovinu, OIB 06523867653 zastupanog po punomoćniku Stipo Velić</item>
    </derivirana_varijabla>
  </DomainObject.Predmet.ProtuStrankaListFormatedOIB>
  <DomainObject.Predmet.ProtuStrankaListFormatedWithAdress>
    <izvorni_sadrzaj>
      <item>AQUILA Velić jednostavno društvo s ograničenom odgovornošću za usluge i trgovinu, Ulica Brune Bjelinskog 13, 10360 Sesvete zastupanog po punomoćniku Stipo Velić</item>
    </izvorni_sadrzaj>
    <derivirana_varijabla naziv="DomainObject.Predmet.ProtuStrankaListFormatedWithAdress_1">
      <item>AQUILA Velić jednostavno društvo s ograničenom odgovornošću za usluge i trgovinu, Ulica Brune Bjelinskog 13, 10360 Sesvete zastupanog po punomoćniku Stipo Velić</item>
    </derivirana_varijabla>
  </DomainObject.Predmet.ProtuStrankaListFormatedWithAdress>
  <DomainObject.Predmet.ProtuStrankaListFormatedWithAdressOIB>
    <izvorni_sadrzaj>
      <item>AQUILA Velić jednostavno društvo s ograničenom odgovornošću za usluge i trgovinu, OIB 06523867653, Ulica Brune Bjelinskog 13, 10360 Sesvete zastupanog po punomoćniku Stipo Velić</item>
    </izvorni_sadrzaj>
    <derivirana_varijabla naziv="DomainObject.Predmet.ProtuStrankaListFormatedWithAdressOIB_1">
      <item>AQUILA Velić jednostavno društvo s ograničenom odgovornošću za usluge i trgovinu, OIB 06523867653, Ulica Brune Bjelinskog 13, 10360 Sesvete zastupanog po punomoćniku Stipo Velić</item>
    </derivirana_varijabla>
  </DomainObject.Predmet.ProtuStrankaListFormatedWithAdressOIB>
  <DomainObject.Predmet.ProtuStrankaListNazivFormated>
    <izvorni_sadrzaj>
      <item>AQUILA Velić jednostavno društvo s ograničenom odgovornošću za usluge i trgovinu</item>
    </izvorni_sadrzaj>
    <derivirana_varijabla naziv="DomainObject.Predmet.ProtuStrankaListNazivFormated_1">
      <item>AQUILA Velić jednostavno društvo s ograničenom odgovornošću za usluge i trgovinu</item>
    </derivirana_varijabla>
  </DomainObject.Predmet.ProtuStrankaListNazivFormated>
  <DomainObject.Predmet.ProtuStrankaListNazivFormatedOIB>
    <izvorni_sadrzaj>
      <item>AQUILA Velić jednostavno društvo s ograničenom odgovornošću za usluge i trgovinu, OIB 06523867653</item>
    </izvorni_sadrzaj>
    <derivirana_varijabla naziv="DomainObject.Predmet.ProtuStrankaListNazivFormatedOIB_1">
      <item>AQUILA Velić jednostavno društvo s ograničenom odgovornošću za usluge i trgovinu, OIB 06523867653</item>
    </derivirana_varijabla>
  </DomainObject.Predmet.ProtuStrankaListNazivFormatedOIB>
  <DomainObject.Predmet.OstaliListFormated>
    <izvorni_sadrzaj>
      <item>Stipo Velić punomoćnik sudionika u postupku AQUILA Velić jednostavno društvo s ograničenom odgovornošću za usluge i trgovinu</item>
    </izvorni_sadrzaj>
    <derivirana_varijabla naziv="DomainObject.Predmet.OstaliListFormated_1">
      <item>Stipo Velić punomoćnik sudionika u postupku AQUILA Velić jednostavno društvo s ograničenom odgovornošću za usluge i trgovinu</item>
    </derivirana_varijabla>
  </DomainObject.Predmet.OstaliListFormated>
  <DomainObject.Predmet.OstaliListFormatedOIB>
    <izvorni_sadrzaj>
      <item>Stipo Velić, OIB 10209204600 punomoćnik sudionika u postupku AQUILA Velić jednostavno društvo s ograničenom odgovornošću za usluge i trgovinu</item>
    </izvorni_sadrzaj>
    <derivirana_varijabla naziv="DomainObject.Predmet.OstaliListFormatedOIB_1">
      <item>Stipo Velić, OIB 10209204600 punomoćnik sudionika u postupku AQUILA Velić jednostavno društvo s ograničenom odgovornošću za usluge i trgovinu</item>
    </derivirana_varijabla>
  </DomainObject.Predmet.OstaliListFormatedOIB>
  <DomainObject.Predmet.OstaliListFormatedWithAdress>
    <izvorni_sadrzaj>
      <item>Stipo Velić, Ulica Brune Bjelinskog 13, 10360 Sesvete punomoćnik sudionika u postupku AQUILA Velić jednostavno društvo s ograničenom odgovornošću za usluge i trgovinu</item>
    </izvorni_sadrzaj>
    <derivirana_varijabla naziv="DomainObject.Predmet.OstaliListFormatedWithAdress_1">
      <item>Stipo Velić, Ulica Brune Bjelinskog 13, 10360 Sesvete punomoćnik sudionika u postupku AQUILA Velić jednostavno društvo s ograničenom odgovornošću za usluge i trgovinu</item>
    </derivirana_varijabla>
  </DomainObject.Predmet.OstaliListFormatedWithAdress>
  <DomainObject.Predmet.OstaliListFormatedWithAdressOIB>
    <izvorni_sadrzaj>
      <item>Stipo Velić, OIB 10209204600, Ulica Brune Bjelinskog 13, 10360 Sesvete punomoćnik sudionika u postupku AQUILA Velić jednostavno društvo s ograničenom odgovornošću za usluge i trgovinu</item>
    </izvorni_sadrzaj>
    <derivirana_varijabla naziv="DomainObject.Predmet.OstaliListFormatedWithAdressOIB_1">
      <item>Stipo Velić, OIB 10209204600, Ulica Brune Bjelinskog 13, 10360 Sesvete punomoćnik sudionika u postupku AQUILA Velić jednostavno društvo s ograničenom odgovornošću za usluge i trgovinu</item>
    </derivirana_varijabla>
  </DomainObject.Predmet.OstaliListFormatedWithAdressOIB>
  <DomainObject.Predmet.OstaliListNazivFormated>
    <izvorni_sadrzaj>
      <item>Stipo Velić</item>
    </izvorni_sadrzaj>
    <derivirana_varijabla naziv="DomainObject.Predmet.OstaliListNazivFormated_1">
      <item>Stipo Velić</item>
    </derivirana_varijabla>
  </DomainObject.Predmet.OstaliListNazivFormated>
  <DomainObject.Predmet.OstaliListNazivFormatedOIB>
    <izvorni_sadrzaj>
      <item>Stipo Velić, OIB 10209204600</item>
    </izvorni_sadrzaj>
    <derivirana_varijabla naziv="DomainObject.Predmet.OstaliListNazivFormatedOIB_1">
      <item>Stipo Velić, OIB 10209204600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AQUILA Velić jednostavno društvo s ograničenom odgovornošću za usluge i trgovinu</izvorni_sadrzaj>
    <derivirana_varijabla naziv="DomainObject.Predmet.ProtustrankaIDrugi_1">AQUILA Velić jednostavno društvo s ograničenom odgovornošću za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AQUILA Velić jednostavno društvo s ograničenom odgovornošću za usluge i trgovinu, OIB 06523867653, Ulica Brune Bjelinskog 13, 10360 Sesvete</izvorni_sadrzaj>
    <derivirana_varijabla naziv="DomainObject.Predmet.ProtustrankaIDrugiAdressOIB_1">AQUILA Velić jednostavno društvo s ograničenom odgovornošću za usluge i trgovinu, OIB 06523867653, Ulica Brune Bjelinskog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AQUILA Velić jednostavno društvo s ograničenom odgovornošću za usluge i trgovinu</item>
      <item>FINANCIJSKA AGENCIJA, RC Zagreb</item>
      <item>Stipo Velić</item>
    </izvorni_sadrzaj>
    <derivirana_varijabla naziv="DomainObject.Predmet.SudioniciListNaziv_1">
      <item>AQUILA Velić jednostavno društvo s ograničenom odgovornošću za usluge i trgovinu</item>
      <item>FINANCIJSKA AGENCIJA, RC Zagreb</item>
      <item>Stipo Velić</item>
    </derivirana_varijabla>
  </DomainObject.Predmet.SudioniciListNaziv>
  <DomainObject.Predmet.SudioniciListAdressOIB>
    <izvorni_sadrzaj>
      <item>AQUILA Velić jednostavno društvo s ograničenom odgovornošću za usluge i trgovinu, OIB 06523867653, Ulica Brune Bjelinskog 13,10360 Sesvete</item>
      <item>FINANCIJSKA AGENCIJA, RC Zagreb, OIB 85821130368, Trg svibanjskih žrtava 1995. 1,10000 Zagreb</item>
      <item>Stipo Velić, OIB 10209204600, Ulica Brune Bjelinskog 13,10360 Sesvete</item>
    </izvorni_sadrzaj>
    <derivirana_varijabla naziv="DomainObject.Predmet.SudioniciListAdressOIB_1">
      <item>AQUILA Velić jednostavno društvo s ograničenom odgovornošću za usluge i trgovinu, OIB 06523867653, Ulica Brune Bjelinskog 13,10360 Sesvete</item>
      <item>FINANCIJSKA AGENCIJA, RC Zagreb, OIB 85821130368, Trg svibanjskih žrtava 1995. 1,10000 Zagreb</item>
      <item>Stipo Velić, OIB 10209204600, Ulica Brune Bjelinskog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06523867653</item>
      <item>, OIB 10209204600</item>
    </izvorni_sadrzaj>
    <derivirana_varijabla naziv="DomainObject.Predmet.SudioniciListNazivOIB_1">
      <item>, OIB 85821130368</item>
      <item>, OIB 06523867653</item>
      <item>, OIB 10209204600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1389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2019-03-07T08:27:00Z</dcterms:created>
  <dc:creator>ilukac</dc:creator>
  <cp:lastModifiedBy>Katarina Babić</cp:lastModifiedBy>
  <cp:lastPrinted>2019-03-12T12:11:00Z</cp:lastPrinted>
  <dcterms:modified xmlns:xsi="http://www.w3.org/2001/XMLSchema-instance" xsi:type="dcterms:W3CDTF">2019-03-12T12:11:00Z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(3237-18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