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62b4c" w14:paraId="f562b4c"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 xml:space="preserve">Zagreb, </w:t>
      </w:r>
      <w:proofErr w:type="spellStart"/>
      <w:r w:rsidRPr="00F47E3D">
        <w:t>Amruševa</w:t>
      </w:r>
      <w:proofErr w:type="spellEnd"/>
      <w:r w:rsidRPr="00F47E3D">
        <w:t xml:space="preserve"> 2/II</w:t>
      </w:r>
      <w:r w:rsidRPr="00F47E3D">
        <w:tab/>
      </w:r>
      <w:r w:rsidR="001E0E34" w:rsidRPr="00F47E3D">
        <w:tab/>
      </w:r>
      <w:r w:rsidR="001E0E34" w:rsidRPr="00F47E3D">
        <w:tab/>
      </w:r>
      <w:r w:rsidR="001E0E34" w:rsidRPr="00F47E3D">
        <w:tab/>
      </w:r>
      <w:r w:rsidR="00576F95">
        <w:tab/>
      </w:r>
      <w:r w:rsidR="00576F95">
        <w:tab/>
      </w:r>
      <w:r w:rsidR="00E907D2">
        <w:t xml:space="preserve">          </w:t>
      </w:r>
      <w:r w:rsidR="00D17915">
        <w:t xml:space="preserve">    </w:t>
      </w:r>
      <w:proofErr w:type="spellStart"/>
      <w:r w:rsidR="00562131">
        <w:t>48</w:t>
      </w:r>
      <w:proofErr w:type="spellEnd"/>
      <w:r w:rsidR="00562131">
        <w:t xml:space="preserve"> </w:t>
      </w:r>
      <w:r w:rsidR="00576F95">
        <w:t>St-</w:t>
      </w:r>
      <w:proofErr w:type="spellStart"/>
      <w:r w:rsidR="00733506">
        <w:t>329</w:t>
      </w:r>
      <w:proofErr w:type="spellEnd"/>
      <w:r w:rsidR="00733506">
        <w:t>/</w:t>
      </w:r>
      <w:proofErr w:type="spellStart"/>
      <w:r w:rsidR="00733506">
        <w:t>12</w:t>
      </w:r>
      <w:proofErr w:type="spellEnd"/>
      <w:r w:rsidR="00733506">
        <w:t>-</w:t>
      </w:r>
      <w:proofErr w:type="spellStart"/>
      <w:r w:rsidR="00733506">
        <w:t>204</w:t>
      </w:r>
      <w:proofErr w:type="spellEnd"/>
    </w:p>
    <w:p w:rsidRDefault="001E0E34" w:rsidP="00E67818" w:rsidR="001E0E34" w:rsidRPr="00F47E3D"/>
    <w:p w:rsidRDefault="001E0E34" w:rsidP="00C862FE" w:rsidR="00C862FE" w:rsidRPr="00F47E3D">
      <w:pPr>
        <w:jc w:val="center"/>
        <w:rPr>
          <w:bCs/>
        </w:rPr>
      </w:pPr>
      <w:r w:rsidRPr="00F47E3D">
        <w:tab/>
      </w:r>
    </w:p>
    <w:p w:rsidRDefault="00C862FE" w:rsidP="007D4AD8" w:rsidR="00325400">
      <w:pPr>
        <w:jc w:val="both"/>
      </w:pPr>
      <w:r w:rsidRPr="00F47E3D">
        <w:rPr>
          <w:bCs/>
        </w:rPr>
        <w:tab/>
      </w:r>
      <w:r w:rsidR="00DC5126">
        <w:rPr>
          <w:bCs/>
        </w:rPr>
        <w:t xml:space="preserve">        </w:t>
      </w:r>
      <w:r w:rsidR="00D51C43" w:rsidRPr="00F47E3D">
        <w:rPr>
          <w:bCs/>
        </w:rPr>
        <w:t>TRGOVAČKI SUD U ZAGREBU</w:t>
      </w:r>
      <w:r w:rsidR="00D51C43" w:rsidRPr="00F47E3D">
        <w:t xml:space="preserve"> po sucu toga suda </w:t>
      </w:r>
      <w:r w:rsidR="00562131">
        <w:t>Vesni Sremac Šoštar</w:t>
      </w:r>
      <w:r w:rsidR="00640341">
        <w:t xml:space="preserve">, </w:t>
      </w:r>
      <w:r w:rsidR="00D51C43" w:rsidRPr="00F47E3D">
        <w:t xml:space="preserve">u stečajnom </w:t>
      </w:r>
      <w:r w:rsidR="00640341">
        <w:t>postupku nad  stečajnim dužnikom</w:t>
      </w:r>
      <w:r w:rsidR="00D51C43" w:rsidRPr="00F47E3D">
        <w:t xml:space="preserve"> </w:t>
      </w:r>
      <w:proofErr w:type="spellStart"/>
      <w:r w:rsidR="00E0045D" w:rsidRPr="00D56C0D">
        <w:t>MADIG</w:t>
      </w:r>
      <w:proofErr w:type="spellEnd"/>
      <w:r w:rsidR="00E0045D" w:rsidRPr="00D56C0D">
        <w:t xml:space="preserve"> d.o.o. u stečaju</w:t>
      </w:r>
      <w:r w:rsidR="00E0045D">
        <w:t>,</w:t>
      </w:r>
      <w:r w:rsidR="00E0045D" w:rsidRPr="00D56C0D">
        <w:t xml:space="preserve"> Ogulin, </w:t>
      </w:r>
      <w:proofErr w:type="spellStart"/>
      <w:r w:rsidR="00E0045D" w:rsidRPr="00D56C0D">
        <w:t>Prapućanska</w:t>
      </w:r>
      <w:proofErr w:type="spellEnd"/>
      <w:r w:rsidR="00E0045D" w:rsidRPr="00D56C0D">
        <w:t xml:space="preserve"> ulica </w:t>
      </w:r>
      <w:proofErr w:type="spellStart"/>
      <w:r w:rsidR="00E0045D" w:rsidRPr="00D56C0D">
        <w:t>22</w:t>
      </w:r>
      <w:proofErr w:type="spellEnd"/>
      <w:r w:rsidR="00E0045D" w:rsidRPr="00D56C0D">
        <w:t xml:space="preserve">, </w:t>
      </w:r>
      <w:proofErr w:type="spellStart"/>
      <w:r w:rsidR="00E0045D" w:rsidRPr="00D56C0D">
        <w:t>MBS</w:t>
      </w:r>
      <w:proofErr w:type="spellEnd"/>
      <w:r w:rsidR="00E0045D" w:rsidRPr="00D56C0D">
        <w:t xml:space="preserve">: </w:t>
      </w:r>
      <w:proofErr w:type="spellStart"/>
      <w:r w:rsidR="00E0045D" w:rsidRPr="00D56C0D">
        <w:t>020001945</w:t>
      </w:r>
      <w:proofErr w:type="spellEnd"/>
      <w:r w:rsidR="00E0045D" w:rsidRPr="00D56C0D">
        <w:t xml:space="preserve">, </w:t>
      </w:r>
      <w:proofErr w:type="spellStart"/>
      <w:r w:rsidR="00E0045D" w:rsidRPr="00D56C0D">
        <w:t>OIB</w:t>
      </w:r>
      <w:proofErr w:type="spellEnd"/>
      <w:r w:rsidR="00E0045D" w:rsidRPr="00D56C0D">
        <w:t xml:space="preserve">: </w:t>
      </w:r>
      <w:proofErr w:type="spellStart"/>
      <w:r w:rsidR="00E0045D" w:rsidRPr="00D56C0D">
        <w:t>40909371570</w:t>
      </w:r>
      <w:proofErr w:type="spellEnd"/>
      <w:r w:rsidR="00E0045D">
        <w:t xml:space="preserve"> </w:t>
      </w:r>
      <w:r w:rsidR="00D51C43" w:rsidRPr="00F47E3D">
        <w:t xml:space="preserve">dana </w:t>
      </w:r>
      <w:proofErr w:type="spellStart"/>
      <w:r w:rsidR="00E0045D">
        <w:t>12</w:t>
      </w:r>
      <w:proofErr w:type="spellEnd"/>
      <w:r w:rsidR="00C86BB3">
        <w:t xml:space="preserve">. travnja </w:t>
      </w:r>
      <w:proofErr w:type="spellStart"/>
      <w:r w:rsidR="00C86BB3">
        <w:t>2019</w:t>
      </w:r>
      <w:proofErr w:type="spellEnd"/>
      <w:r w:rsidR="00C86BB3">
        <w:t>.</w:t>
      </w:r>
      <w:r w:rsidR="00A333BC">
        <w:t xml:space="preserve"> </w:t>
      </w:r>
      <w:r w:rsidR="006C17DB">
        <w:t xml:space="preserve"> </w:t>
      </w:r>
      <w:r w:rsidR="00D51C43" w:rsidRPr="00F47E3D">
        <w:t>godine</w:t>
      </w:r>
    </w:p>
    <w:p w:rsidRDefault="00E0045D" w:rsidP="007D4AD8" w:rsidR="00E0045D" w:rsidRPr="00F47E3D">
      <w:pPr>
        <w:jc w:val="both"/>
      </w:pP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B477B" w:rsidP="00733506" w:rsidR="00733506">
      <w:pPr>
        <w:pStyle w:val="Odlomakpopisa"/>
        <w:numPr>
          <w:ilvl w:val="0"/>
          <w:numId w:val="11"/>
        </w:numPr>
        <w:jc w:val="both"/>
      </w:pPr>
      <w:r w:rsidRPr="00F47E3D">
        <w:t>Nalaže se stečajnom upravitelju da preda k</w:t>
      </w:r>
      <w:r w:rsidR="003D69DE" w:rsidRPr="00F47E3D">
        <w:t>upcu</w:t>
      </w:r>
      <w:r w:rsidR="000976EE" w:rsidRPr="00261983">
        <w:rPr>
          <w:color w:val="000000"/>
        </w:rPr>
        <w:t xml:space="preserve"> </w:t>
      </w:r>
      <w:proofErr w:type="spellStart"/>
      <w:r w:rsidR="00733506">
        <w:t>KATARINI</w:t>
      </w:r>
      <w:proofErr w:type="spellEnd"/>
      <w:r w:rsidR="00733506">
        <w:t xml:space="preserve"> </w:t>
      </w:r>
      <w:proofErr w:type="spellStart"/>
      <w:r w:rsidR="00733506">
        <w:t>JELIĆ</w:t>
      </w:r>
      <w:proofErr w:type="spellEnd"/>
      <w:r w:rsidR="00733506">
        <w:t xml:space="preserve">, Rijeka, Maria </w:t>
      </w:r>
    </w:p>
    <w:p w:rsidRDefault="00733506" w:rsidP="00733506" w:rsidR="00B51EB9">
      <w:pPr>
        <w:jc w:val="both"/>
      </w:pPr>
      <w:proofErr w:type="spellStart"/>
      <w:r>
        <w:t>Gennaria</w:t>
      </w:r>
      <w:proofErr w:type="spellEnd"/>
      <w:r>
        <w:t xml:space="preserve"> </w:t>
      </w:r>
      <w:proofErr w:type="spellStart"/>
      <w:r>
        <w:t>24</w:t>
      </w:r>
      <w:proofErr w:type="spellEnd"/>
      <w:r>
        <w:t xml:space="preserve">/2, </w:t>
      </w:r>
      <w:proofErr w:type="spellStart"/>
      <w:r>
        <w:t>OIB</w:t>
      </w:r>
      <w:proofErr w:type="spellEnd"/>
      <w:r>
        <w:t xml:space="preserve">: </w:t>
      </w:r>
      <w:proofErr w:type="spellStart"/>
      <w:r>
        <w:t>08254767631</w:t>
      </w:r>
      <w:proofErr w:type="spellEnd"/>
      <w:r>
        <w:t xml:space="preserve"> </w:t>
      </w:r>
      <w:r w:rsidR="00DB0788">
        <w:t>nekretninu</w:t>
      </w:r>
      <w:r w:rsidR="00B51EB9">
        <w:t xml:space="preserve"> stečajnog dužnika</w:t>
      </w:r>
      <w:r w:rsidR="004504E6" w:rsidRPr="004504E6">
        <w:t xml:space="preserve"> </w:t>
      </w:r>
      <w:proofErr w:type="spellStart"/>
      <w:r w:rsidR="00E0045D" w:rsidRPr="00D56C0D">
        <w:t>MADIG</w:t>
      </w:r>
      <w:proofErr w:type="spellEnd"/>
      <w:r w:rsidR="00E0045D" w:rsidRPr="00D56C0D">
        <w:t xml:space="preserve"> d.o.o. u stečaju</w:t>
      </w:r>
      <w:r w:rsidR="00E0045D">
        <w:t>,</w:t>
      </w:r>
      <w:r w:rsidR="00E0045D" w:rsidRPr="00D56C0D">
        <w:t xml:space="preserve"> Ogulin, </w:t>
      </w:r>
      <w:proofErr w:type="spellStart"/>
      <w:r w:rsidR="00E0045D" w:rsidRPr="00D56C0D">
        <w:t>Prapućanska</w:t>
      </w:r>
      <w:proofErr w:type="spellEnd"/>
      <w:r w:rsidR="00E0045D" w:rsidRPr="00D56C0D">
        <w:t xml:space="preserve"> ulica </w:t>
      </w:r>
      <w:proofErr w:type="spellStart"/>
      <w:r w:rsidR="00E0045D" w:rsidRPr="00D56C0D">
        <w:t>22</w:t>
      </w:r>
      <w:proofErr w:type="spellEnd"/>
      <w:r w:rsidR="00E0045D" w:rsidRPr="00D56C0D">
        <w:t xml:space="preserve">, </w:t>
      </w:r>
      <w:proofErr w:type="spellStart"/>
      <w:r w:rsidR="00E0045D" w:rsidRPr="00D56C0D">
        <w:t>MBS</w:t>
      </w:r>
      <w:proofErr w:type="spellEnd"/>
      <w:r w:rsidR="00E0045D" w:rsidRPr="00D56C0D">
        <w:t xml:space="preserve">: </w:t>
      </w:r>
      <w:proofErr w:type="spellStart"/>
      <w:r w:rsidR="00E0045D" w:rsidRPr="00D56C0D">
        <w:t>020001945</w:t>
      </w:r>
      <w:proofErr w:type="spellEnd"/>
      <w:r w:rsidR="00E0045D" w:rsidRPr="00D56C0D">
        <w:t xml:space="preserve">, </w:t>
      </w:r>
      <w:proofErr w:type="spellStart"/>
      <w:r w:rsidR="00E0045D" w:rsidRPr="00D56C0D">
        <w:t>OIB</w:t>
      </w:r>
      <w:proofErr w:type="spellEnd"/>
      <w:r w:rsidR="00E0045D" w:rsidRPr="00D56C0D">
        <w:t xml:space="preserve">: </w:t>
      </w:r>
      <w:proofErr w:type="spellStart"/>
      <w:r w:rsidR="00E0045D" w:rsidRPr="00D56C0D">
        <w:t>40909371570</w:t>
      </w:r>
      <w:proofErr w:type="spellEnd"/>
      <w:r w:rsidR="00E0045D">
        <w:t xml:space="preserve"> </w:t>
      </w:r>
      <w:r w:rsidR="00B51EB9">
        <w:t xml:space="preserve">i to: </w:t>
      </w:r>
    </w:p>
    <w:p w:rsidRDefault="00055D7B" w:rsidP="00055D7B" w:rsidR="00055D7B">
      <w:pPr>
        <w:jc w:val="both"/>
      </w:pPr>
    </w:p>
    <w:p w:rsidRDefault="00733506" w:rsidP="00733506" w:rsidR="00733506" w:rsidRPr="009B7129">
      <w:pPr>
        <w:pStyle w:val="Odlomakpopisa"/>
        <w:numPr>
          <w:ilvl w:val="0"/>
          <w:numId w:val="19"/>
        </w:numPr>
        <w:jc w:val="both"/>
      </w:pPr>
      <w:proofErr w:type="spellStart"/>
      <w:r w:rsidRPr="0006791C">
        <w:t>kčbr</w:t>
      </w:r>
      <w:proofErr w:type="spellEnd"/>
      <w:r w:rsidRPr="0006791C">
        <w:t xml:space="preserve">. </w:t>
      </w:r>
      <w:proofErr w:type="spellStart"/>
      <w:r w:rsidRPr="0006791C">
        <w:t>520</w:t>
      </w:r>
      <w:proofErr w:type="spellEnd"/>
      <w:r w:rsidRPr="0006791C">
        <w:t xml:space="preserve">  - kuća br. </w:t>
      </w:r>
      <w:proofErr w:type="spellStart"/>
      <w:r w:rsidRPr="0006791C">
        <w:t>68</w:t>
      </w:r>
      <w:proofErr w:type="spellEnd"/>
      <w:r w:rsidRPr="0006791C">
        <w:t>/</w:t>
      </w:r>
      <w:proofErr w:type="spellStart"/>
      <w:r w:rsidRPr="0006791C">
        <w:t>122</w:t>
      </w:r>
      <w:proofErr w:type="spellEnd"/>
      <w:r w:rsidRPr="0006791C">
        <w:t xml:space="preserve"> i dvorište u površini od </w:t>
      </w:r>
      <w:proofErr w:type="spellStart"/>
      <w:r w:rsidRPr="0006791C">
        <w:t>84</w:t>
      </w:r>
      <w:proofErr w:type="spellEnd"/>
      <w:r w:rsidRPr="0006791C">
        <w:t xml:space="preserve"> </w:t>
      </w:r>
      <w:proofErr w:type="spellStart"/>
      <w:r w:rsidRPr="0006791C">
        <w:t>čhv</w:t>
      </w:r>
      <w:proofErr w:type="spellEnd"/>
      <w:r w:rsidRPr="0006791C">
        <w:t>, upi</w:t>
      </w:r>
      <w:r>
        <w:t xml:space="preserve">sana u z.k.ul. </w:t>
      </w:r>
      <w:proofErr w:type="spellStart"/>
      <w:r>
        <w:t>2006</w:t>
      </w:r>
      <w:proofErr w:type="spellEnd"/>
      <w:r>
        <w:t xml:space="preserve"> k.o. Brinje</w:t>
      </w:r>
    </w:p>
    <w:p w:rsidRDefault="00983910" w:rsidP="00983910" w:rsidR="00983910">
      <w:pPr>
        <w:ind w:left="720"/>
        <w:jc w:val="both"/>
      </w:pPr>
    </w:p>
    <w:p w:rsidRDefault="001E0E34" w:rsidP="004E2FA1" w:rsidR="001E0E34" w:rsidRPr="00F47E3D">
      <w:pPr>
        <w:ind w:firstLine="708"/>
        <w:jc w:val="center"/>
      </w:pPr>
      <w:r w:rsidRPr="00F47E3D">
        <w:t>Obrazloženje</w:t>
      </w:r>
    </w:p>
    <w:p w:rsidRDefault="001E0E34" w:rsidP="001E0E34" w:rsidR="001E0E34" w:rsidRPr="00F47E3D">
      <w:pPr>
        <w:jc w:val="center"/>
      </w:pPr>
    </w:p>
    <w:p w:rsidRDefault="00F43622" w:rsidP="005D4988" w:rsidR="001E0E34" w:rsidRPr="00F47E3D">
      <w:pPr>
        <w:jc w:val="both"/>
      </w:pPr>
      <w:r>
        <w:tab/>
        <w:t>Rješenje</w:t>
      </w:r>
      <w:r w:rsidR="001E0E34" w:rsidRPr="00F47E3D">
        <w:t xml:space="preserve"> o</w:t>
      </w:r>
      <w:r w:rsidR="00C862FE" w:rsidRPr="00F47E3D">
        <w:t xml:space="preserve"> dosudi ovog suda broj St-</w:t>
      </w:r>
      <w:proofErr w:type="spellStart"/>
      <w:r>
        <w:t>329</w:t>
      </w:r>
      <w:proofErr w:type="spellEnd"/>
      <w:r>
        <w:t>/</w:t>
      </w:r>
      <w:proofErr w:type="spellStart"/>
      <w:r>
        <w:t>12</w:t>
      </w:r>
      <w:proofErr w:type="spellEnd"/>
      <w:r w:rsidR="00790F17">
        <w:t xml:space="preserve"> </w:t>
      </w:r>
      <w:r w:rsidR="00D51C43" w:rsidRPr="00F47E3D">
        <w:t>od</w:t>
      </w:r>
      <w:r w:rsidR="003C7446">
        <w:t xml:space="preserve"> </w:t>
      </w:r>
      <w:proofErr w:type="spellStart"/>
      <w:r w:rsidR="00733506">
        <w:t>28</w:t>
      </w:r>
      <w:proofErr w:type="spellEnd"/>
      <w:r w:rsidR="00733506">
        <w:t>. veljače</w:t>
      </w:r>
      <w:r>
        <w:t xml:space="preserve"> </w:t>
      </w:r>
      <w:r w:rsidR="003C7446">
        <w:t xml:space="preserve"> </w:t>
      </w:r>
      <w:proofErr w:type="spellStart"/>
      <w:r w:rsidR="003C7446">
        <w:t>2019.g</w:t>
      </w:r>
      <w:proofErr w:type="spellEnd"/>
      <w:r w:rsidR="003C7446">
        <w:t xml:space="preserve">., </w:t>
      </w:r>
      <w:r w:rsidR="00D51C43" w:rsidRPr="00F47E3D">
        <w:t xml:space="preserve"> </w:t>
      </w:r>
      <w:r w:rsidR="00F64CF5" w:rsidRPr="00F47E3D">
        <w:t xml:space="preserve">postalo je pravomoćno dana </w:t>
      </w:r>
      <w:proofErr w:type="spellStart"/>
      <w:r w:rsidR="00733506">
        <w:t>19</w:t>
      </w:r>
      <w:proofErr w:type="spellEnd"/>
      <w:r w:rsidR="00733506">
        <w:t>. ožujka</w:t>
      </w:r>
      <w:r w:rsidR="002D14E6">
        <w:t xml:space="preserve"> </w:t>
      </w:r>
      <w:proofErr w:type="spellStart"/>
      <w:r w:rsidR="003C7446">
        <w:t>2019</w:t>
      </w:r>
      <w:proofErr w:type="spellEnd"/>
      <w:r w:rsidR="003C7446">
        <w:t>.</w:t>
      </w:r>
      <w:r w:rsidR="00F168D4">
        <w:t xml:space="preserve"> godine </w:t>
      </w:r>
      <w:r w:rsidR="00ED6590">
        <w:t>i</w:t>
      </w:r>
      <w:r w:rsidR="006C4E83">
        <w:t xml:space="preserve"> </w:t>
      </w:r>
      <w:r w:rsidR="00BF364C">
        <w:t xml:space="preserve">kupac </w:t>
      </w:r>
      <w:r w:rsidR="008F4612">
        <w:t xml:space="preserve">je </w:t>
      </w:r>
      <w:r w:rsidR="00ED6590">
        <w:t>položio</w:t>
      </w:r>
      <w:r w:rsidR="001E0E34" w:rsidRPr="00F47E3D">
        <w:t xml:space="preserve"> </w:t>
      </w:r>
      <w:proofErr w:type="spellStart"/>
      <w:r w:rsidR="003D69DE" w:rsidRPr="00F47E3D">
        <w:t>kupovninu</w:t>
      </w:r>
      <w:proofErr w:type="spellEnd"/>
      <w:r w:rsidR="003D69DE" w:rsidRPr="00F47E3D">
        <w:t xml:space="preserve"> </w:t>
      </w:r>
      <w:r w:rsidR="00D51C43" w:rsidRPr="00F47E3D">
        <w:t xml:space="preserve">određenu u </w:t>
      </w:r>
      <w:r w:rsidR="00E431DD">
        <w:t>citiranim</w:t>
      </w:r>
      <w:r w:rsidR="006C4E83">
        <w:t xml:space="preserve"> </w:t>
      </w:r>
      <w:r w:rsidR="008F4612">
        <w:t>rješenj</w:t>
      </w:r>
      <w:r w:rsidR="00F168D4">
        <w:t>em</w:t>
      </w:r>
      <w:r w:rsidR="008F4612">
        <w:t xml:space="preserve"> o dosudi, </w:t>
      </w:r>
      <w:r w:rsidR="00CB1D66">
        <w:t>pa</w:t>
      </w:r>
      <w:r w:rsidR="007E6BE0" w:rsidRPr="00F47E3D">
        <w:t xml:space="preserve"> je</w:t>
      </w:r>
      <w:r w:rsidR="002C3533">
        <w:t xml:space="preserve">, stoga, </w:t>
      </w:r>
      <w:r w:rsidR="007E6BE0" w:rsidRPr="00F47E3D">
        <w:t xml:space="preserve">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proofErr w:type="spellStart"/>
      <w:r w:rsidR="00F43622">
        <w:t>12</w:t>
      </w:r>
      <w:proofErr w:type="spellEnd"/>
      <w:r w:rsidR="008D435D">
        <w:t>. travnja</w:t>
      </w:r>
      <w:r w:rsidR="00310DB4">
        <w:t xml:space="preserve"> </w:t>
      </w:r>
      <w:proofErr w:type="spellStart"/>
      <w:r w:rsidR="00770DED">
        <w:t>2019</w:t>
      </w:r>
      <w:proofErr w:type="spellEnd"/>
      <w:r w:rsidR="00770DED">
        <w:t xml:space="preserve">. </w:t>
      </w:r>
      <w:r w:rsidR="00310DB4">
        <w:t>godine</w:t>
      </w:r>
      <w:r w:rsidR="006C17DB">
        <w:t xml:space="preserve"> </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002654C9">
        <w:tab/>
      </w:r>
      <w:r w:rsidRPr="00F47E3D">
        <w:t xml:space="preserve">SUDAC </w:t>
      </w:r>
    </w:p>
    <w:p w:rsidRDefault="001E0E34" w:rsidP="00624927" w:rsidR="00D4647D">
      <w:pPr>
        <w:pStyle w:val="Uvuenotijeloteksta"/>
        <w:ind w:firstLine="141" w:left="1983"/>
        <w:jc w:val="right"/>
      </w:pPr>
      <w:r w:rsidRPr="00F47E3D">
        <w:tab/>
      </w:r>
      <w:r w:rsidRPr="00F47E3D">
        <w:tab/>
      </w:r>
      <w:r w:rsidRPr="00F47E3D">
        <w:tab/>
      </w:r>
      <w:r w:rsidRPr="00F47E3D">
        <w:tab/>
      </w:r>
      <w:r w:rsidRPr="00F47E3D">
        <w:tab/>
      </w:r>
      <w:r w:rsidR="003D69DE" w:rsidRPr="00F47E3D">
        <w:tab/>
      </w:r>
      <w:r w:rsidR="002C3533">
        <w:t>Vesna Sremac Šoštar</w:t>
      </w:r>
      <w:r w:rsidR="00F359E4">
        <w:t>,v.r.</w:t>
      </w:r>
    </w:p>
    <w:p w:rsidRDefault="00624927" w:rsidP="00624927" w:rsidR="00624927"/>
    <w:p w:rsidRDefault="00DC5126" w:rsidP="00624927" w:rsidR="00DC5126">
      <w:r>
        <w:t>Uputa o pravnom lijeku :</w:t>
      </w:r>
    </w:p>
    <w:p w:rsidRDefault="00113978" w:rsidP="00624927" w:rsidR="00DC5126">
      <w:r>
        <w:t>Protiv zaključka nije dopuštena</w:t>
      </w:r>
      <w:r w:rsidR="009A79C4">
        <w:t xml:space="preserve"> žalba.</w:t>
      </w:r>
    </w:p>
    <w:p w:rsidRDefault="002909D3" w:rsidP="00624927" w:rsidR="002909D3"/>
    <w:p w:rsidRDefault="00F359E4" w:rsidR="00F359E4">
      <w:r>
        <w:tab/>
      </w:r>
      <w:r>
        <w:tab/>
      </w:r>
      <w:r>
        <w:tab/>
      </w:r>
      <w:r>
        <w:tab/>
      </w:r>
      <w:r>
        <w:tab/>
      </w:r>
      <w:r>
        <w:tab/>
      </w:r>
      <w:r>
        <w:tab/>
        <w:t xml:space="preserve">Za točnost </w:t>
      </w:r>
      <w:proofErr w:type="spellStart"/>
      <w:r>
        <w:t>otpravka</w:t>
      </w:r>
      <w:proofErr w:type="spellEnd"/>
      <w:r>
        <w:t>-</w:t>
      </w:r>
      <w:proofErr w:type="spellStart"/>
      <w:r>
        <w:t>ovl</w:t>
      </w:r>
      <w:proofErr w:type="spellEnd"/>
      <w:r>
        <w:t>. službenik</w:t>
      </w:r>
    </w:p>
    <w:p w:rsidRDefault="00F359E4" w:rsidR="00F359E4">
      <w:r>
        <w:tab/>
      </w:r>
      <w:r>
        <w:tab/>
      </w:r>
      <w:r>
        <w:tab/>
      </w:r>
      <w:r>
        <w:tab/>
      </w:r>
      <w:r>
        <w:tab/>
      </w:r>
      <w:r>
        <w:tab/>
      </w:r>
      <w:r>
        <w:tab/>
      </w:r>
      <w:r>
        <w:tab/>
      </w:r>
      <w:r>
        <w:tab/>
        <w:t>Vinka Mihalinčić</w:t>
      </w:r>
    </w:p>
    <w:p w:rsidRDefault="005E7948" w:rsidP="00F359E4" w:rsidR="005E7948" w:rsidRPr="00F47E3D">
      <w:pPr>
        <w:pStyle w:val="Odlomakpopisa"/>
        <w:jc w:val="both"/>
      </w:pPr>
    </w:p>
    <w:sectPr w:rsidSect="00DA4CB5" w:rsidR="005E7948" w:rsidRPr="00F47E3D">
      <w:pgSz w:h="16838" w:w="11906"/>
      <w:pgMar w:gutter="0" w:footer="709" w:header="709" w:left="1418"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72A68"/>
    <w:multiLevelType w:val="hybridMultilevel"/>
    <w:tmpl w:val="9A564F8A"/>
    <w:lvl w:tplc="D5524FEC" w:ilvl="0">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1">
    <w:nsid w:val="08AA1B55"/>
    <w:multiLevelType w:val="hybridMultilevel"/>
    <w:tmpl w:val="4F525B24"/>
    <w:lvl w:tplc="6BA063A6" w:ilvl="0">
      <w:start w:val="1"/>
      <w:numFmt w:val="bullet"/>
      <w:lvlText w:val="-"/>
      <w:lvlJc w:val="left"/>
      <w:pPr>
        <w:ind w:hanging="360" w:left="1308"/>
      </w:pPr>
      <w:rPr>
        <w:rFonts w:cs="Times New Roman" w:eastAsia="Times New Roman" w:hAnsi="Times New Roman" w:ascii="Times New Roman" w:hint="default"/>
      </w:rPr>
    </w:lvl>
    <w:lvl w:tentative="true" w:tplc="041A0003" w:ilvl="1">
      <w:start w:val="1"/>
      <w:numFmt w:val="bullet"/>
      <w:lvlText w:val="o"/>
      <w:lvlJc w:val="left"/>
      <w:pPr>
        <w:ind w:hanging="360" w:left="2028"/>
      </w:pPr>
      <w:rPr>
        <w:rFonts w:cs="Courier New" w:hAnsi="Courier New" w:ascii="Courier New" w:hint="default"/>
      </w:rPr>
    </w:lvl>
    <w:lvl w:tentative="true" w:tplc="041A0005" w:ilvl="2">
      <w:start w:val="1"/>
      <w:numFmt w:val="bullet"/>
      <w:lvlText w:val=""/>
      <w:lvlJc w:val="left"/>
      <w:pPr>
        <w:ind w:hanging="360" w:left="2748"/>
      </w:pPr>
      <w:rPr>
        <w:rFonts w:hAnsi="Wingdings" w:ascii="Wingdings" w:hint="default"/>
      </w:rPr>
    </w:lvl>
    <w:lvl w:tentative="true" w:tplc="041A0001" w:ilvl="3">
      <w:start w:val="1"/>
      <w:numFmt w:val="bullet"/>
      <w:lvlText w:val=""/>
      <w:lvlJc w:val="left"/>
      <w:pPr>
        <w:ind w:hanging="360" w:left="3468"/>
      </w:pPr>
      <w:rPr>
        <w:rFonts w:hAnsi="Symbol" w:ascii="Symbol" w:hint="default"/>
      </w:rPr>
    </w:lvl>
    <w:lvl w:tentative="true" w:tplc="041A0003" w:ilvl="4">
      <w:start w:val="1"/>
      <w:numFmt w:val="bullet"/>
      <w:lvlText w:val="o"/>
      <w:lvlJc w:val="left"/>
      <w:pPr>
        <w:ind w:hanging="360" w:left="4188"/>
      </w:pPr>
      <w:rPr>
        <w:rFonts w:cs="Courier New" w:hAnsi="Courier New" w:ascii="Courier New" w:hint="default"/>
      </w:rPr>
    </w:lvl>
    <w:lvl w:tentative="true" w:tplc="041A0005" w:ilvl="5">
      <w:start w:val="1"/>
      <w:numFmt w:val="bullet"/>
      <w:lvlText w:val=""/>
      <w:lvlJc w:val="left"/>
      <w:pPr>
        <w:ind w:hanging="360" w:left="4908"/>
      </w:pPr>
      <w:rPr>
        <w:rFonts w:hAnsi="Wingdings" w:ascii="Wingdings" w:hint="default"/>
      </w:rPr>
    </w:lvl>
    <w:lvl w:tentative="true" w:tplc="041A0001" w:ilvl="6">
      <w:start w:val="1"/>
      <w:numFmt w:val="bullet"/>
      <w:lvlText w:val=""/>
      <w:lvlJc w:val="left"/>
      <w:pPr>
        <w:ind w:hanging="360" w:left="5628"/>
      </w:pPr>
      <w:rPr>
        <w:rFonts w:hAnsi="Symbol" w:ascii="Symbol" w:hint="default"/>
      </w:rPr>
    </w:lvl>
    <w:lvl w:tentative="true" w:tplc="041A0003" w:ilvl="7">
      <w:start w:val="1"/>
      <w:numFmt w:val="bullet"/>
      <w:lvlText w:val="o"/>
      <w:lvlJc w:val="left"/>
      <w:pPr>
        <w:ind w:hanging="360" w:left="6348"/>
      </w:pPr>
      <w:rPr>
        <w:rFonts w:cs="Courier New" w:hAnsi="Courier New" w:ascii="Courier New" w:hint="default"/>
      </w:rPr>
    </w:lvl>
    <w:lvl w:tentative="true" w:tplc="041A0005" w:ilvl="8">
      <w:start w:val="1"/>
      <w:numFmt w:val="bullet"/>
      <w:lvlText w:val=""/>
      <w:lvlJc w:val="left"/>
      <w:pPr>
        <w:ind w:hanging="360" w:left="7068"/>
      </w:pPr>
      <w:rPr>
        <w:rFonts w:hAnsi="Wingdings" w:ascii="Wingdings" w:hint="default"/>
      </w:rPr>
    </w:lvl>
  </w:abstractNum>
  <w:abstractNum w:abstractNumId="2">
    <w:nsid w:val="115A52D8"/>
    <w:multiLevelType w:val="hybridMultilevel"/>
    <w:tmpl w:val="E4925042"/>
    <w:lvl w:tplc="B0F659FE"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5">
    <w:nsid w:val="19463ACC"/>
    <w:multiLevelType w:val="hybridMultilevel"/>
    <w:tmpl w:val="A642DA92"/>
    <w:lvl w:tplc="C6926B9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A375664"/>
    <w:multiLevelType w:val="hybridMultilevel"/>
    <w:tmpl w:val="1C403ED0"/>
    <w:lvl w:tplc="E31ADF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4DC393E"/>
    <w:multiLevelType w:val="hybridMultilevel"/>
    <w:tmpl w:val="F800C288"/>
    <w:lvl w:tplc="8EFE0DE2" w:ilvl="0">
      <w:start w:val="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28724593"/>
    <w:multiLevelType w:val="hybridMultilevel"/>
    <w:tmpl w:val="58A04ACA"/>
    <w:lvl w:tplc="19D8EF9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65A535F"/>
    <w:multiLevelType w:val="hybridMultilevel"/>
    <w:tmpl w:val="31A61C24"/>
    <w:lvl w:tplc="213C486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9B62A46"/>
    <w:multiLevelType w:val="hybridMultilevel"/>
    <w:tmpl w:val="3FA88498"/>
    <w:lvl w:tplc="51DCD68C" w:ilvl="0">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2">
    <w:nsid w:val="3DFC1E89"/>
    <w:multiLevelType w:val="hybridMultilevel"/>
    <w:tmpl w:val="4BE033A8"/>
    <w:lvl w:tplc="73DAE044" w:ilvl="0">
      <w:start w:val="3"/>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51F91706"/>
    <w:multiLevelType w:val="hybridMultilevel"/>
    <w:tmpl w:val="25DCD4A2"/>
    <w:lvl w:tplc="948095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5">
    <w:nsid w:val="70540C9A"/>
    <w:multiLevelType w:val="hybridMultilevel"/>
    <w:tmpl w:val="75F25088"/>
    <w:lvl w:tplc="5F92CA90" w:ilvl="0">
      <w:start w:val="1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17">
    <w:nsid w:val="7CB62AA1"/>
    <w:multiLevelType w:val="hybridMultilevel"/>
    <w:tmpl w:val="EE5AA522"/>
    <w:lvl w:tplc="89DC53B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8">
    <w:nsid w:val="7DC54EF0"/>
    <w:multiLevelType w:val="hybridMultilevel"/>
    <w:tmpl w:val="F6EC730C"/>
    <w:lvl w:tplc="BD669E4A" w:ilvl="0">
      <w:start w:val="1"/>
      <w:numFmt w:val="decimal"/>
      <w:lvlText w:val="%1."/>
      <w:lvlJc w:val="left"/>
      <w:pPr>
        <w:ind w:hanging="375" w:left="3207"/>
      </w:pPr>
      <w:rPr>
        <w:rFonts w:hint="default"/>
      </w:rPr>
    </w:lvl>
    <w:lvl w:tentative="true" w:tplc="041A0019" w:ilvl="1">
      <w:start w:val="1"/>
      <w:numFmt w:val="lowerLetter"/>
      <w:lvlText w:val="%2."/>
      <w:lvlJc w:val="left"/>
      <w:pPr>
        <w:ind w:hanging="360" w:left="3912"/>
      </w:pPr>
    </w:lvl>
    <w:lvl w:tentative="true" w:tplc="041A001B" w:ilvl="2">
      <w:start w:val="1"/>
      <w:numFmt w:val="lowerRoman"/>
      <w:lvlText w:val="%3."/>
      <w:lvlJc w:val="right"/>
      <w:pPr>
        <w:ind w:hanging="180" w:left="4632"/>
      </w:pPr>
    </w:lvl>
    <w:lvl w:tentative="true" w:tplc="041A000F" w:ilvl="3">
      <w:start w:val="1"/>
      <w:numFmt w:val="decimal"/>
      <w:lvlText w:val="%4."/>
      <w:lvlJc w:val="left"/>
      <w:pPr>
        <w:ind w:hanging="360" w:left="5352"/>
      </w:pPr>
    </w:lvl>
    <w:lvl w:tentative="true" w:tplc="041A0019" w:ilvl="4">
      <w:start w:val="1"/>
      <w:numFmt w:val="lowerLetter"/>
      <w:lvlText w:val="%5."/>
      <w:lvlJc w:val="left"/>
      <w:pPr>
        <w:ind w:hanging="360" w:left="6072"/>
      </w:pPr>
    </w:lvl>
    <w:lvl w:tentative="true" w:tplc="041A001B" w:ilvl="5">
      <w:start w:val="1"/>
      <w:numFmt w:val="lowerRoman"/>
      <w:lvlText w:val="%6."/>
      <w:lvlJc w:val="right"/>
      <w:pPr>
        <w:ind w:hanging="180" w:left="6792"/>
      </w:pPr>
    </w:lvl>
    <w:lvl w:tentative="true" w:tplc="041A000F" w:ilvl="6">
      <w:start w:val="1"/>
      <w:numFmt w:val="decimal"/>
      <w:lvlText w:val="%7."/>
      <w:lvlJc w:val="left"/>
      <w:pPr>
        <w:ind w:hanging="360" w:left="7512"/>
      </w:pPr>
    </w:lvl>
    <w:lvl w:tentative="true" w:tplc="041A0019" w:ilvl="7">
      <w:start w:val="1"/>
      <w:numFmt w:val="lowerLetter"/>
      <w:lvlText w:val="%8."/>
      <w:lvlJc w:val="left"/>
      <w:pPr>
        <w:ind w:hanging="360" w:left="8232"/>
      </w:pPr>
    </w:lvl>
    <w:lvl w:tentative="true" w:tplc="041A001B" w:ilvl="8">
      <w:start w:val="1"/>
      <w:numFmt w:val="lowerRoman"/>
      <w:lvlText w:val="%9."/>
      <w:lvlJc w:val="right"/>
      <w:pPr>
        <w:ind w:hanging="180" w:left="8952"/>
      </w:pPr>
    </w:lvl>
  </w:abstractNum>
  <w:num w:numId="1">
    <w:abstractNumId w:val="3"/>
  </w:num>
  <w:num w:numId="2">
    <w:abstractNumId w:val="14"/>
  </w:num>
  <w:num w:numId="3">
    <w:abstractNumId w:val="11"/>
  </w:num>
  <w:num w:numId="4">
    <w:abstractNumId w:val="4"/>
  </w:num>
  <w:num w:numId="5">
    <w:abstractNumId w:val="12"/>
  </w:num>
  <w:num w:numId="6">
    <w:abstractNumId w:val="1"/>
  </w:num>
  <w:num w:numId="7">
    <w:abstractNumId w:val="10"/>
  </w:num>
  <w:num w:numId="8">
    <w:abstractNumId w:val="18"/>
  </w:num>
  <w:num w:numId="9">
    <w:abstractNumId w:val="13"/>
  </w:num>
  <w:num w:numId="10">
    <w:abstractNumId w:val="6"/>
  </w:num>
  <w:num w:numId="11">
    <w:abstractNumId w:val="17"/>
  </w:num>
  <w:num w:numId="12">
    <w:abstractNumId w:val="5"/>
  </w:num>
  <w:num w:numId="13">
    <w:abstractNumId w:val="15"/>
  </w:num>
  <w:num w:numId="14">
    <w:abstractNumId w:val="0"/>
  </w:num>
  <w:num w:numId="15">
    <w:abstractNumId w:val="9"/>
  </w:num>
  <w:num w:numId="16">
    <w:abstractNumId w:val="7"/>
  </w:num>
  <w:num w:numId="17">
    <w:abstractNumId w:val="2"/>
  </w:num>
  <w:num w:numId="18">
    <w:abstractNumId w:val="16"/>
  </w:num>
  <w:num w:numId="1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16045"/>
    <w:rsid w:val="000225AC"/>
    <w:rsid w:val="00027B40"/>
    <w:rsid w:val="00035E93"/>
    <w:rsid w:val="00040D47"/>
    <w:rsid w:val="00041213"/>
    <w:rsid w:val="000505C9"/>
    <w:rsid w:val="00055D7B"/>
    <w:rsid w:val="00062B7E"/>
    <w:rsid w:val="00081850"/>
    <w:rsid w:val="000944DE"/>
    <w:rsid w:val="000976EE"/>
    <w:rsid w:val="000C1799"/>
    <w:rsid w:val="000C3008"/>
    <w:rsid w:val="000C3D74"/>
    <w:rsid w:val="000D0307"/>
    <w:rsid w:val="000D1C33"/>
    <w:rsid w:val="000D30BD"/>
    <w:rsid w:val="000F5ECF"/>
    <w:rsid w:val="00111909"/>
    <w:rsid w:val="00111B95"/>
    <w:rsid w:val="00113978"/>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3861"/>
    <w:rsid w:val="002265B7"/>
    <w:rsid w:val="002310A1"/>
    <w:rsid w:val="00231261"/>
    <w:rsid w:val="00235B9E"/>
    <w:rsid w:val="00245D64"/>
    <w:rsid w:val="00261983"/>
    <w:rsid w:val="002637DE"/>
    <w:rsid w:val="002638BA"/>
    <w:rsid w:val="002654C9"/>
    <w:rsid w:val="002701B7"/>
    <w:rsid w:val="00271BAB"/>
    <w:rsid w:val="0027567A"/>
    <w:rsid w:val="0028723B"/>
    <w:rsid w:val="002909D3"/>
    <w:rsid w:val="00290D55"/>
    <w:rsid w:val="002A15BD"/>
    <w:rsid w:val="002A660B"/>
    <w:rsid w:val="002A6699"/>
    <w:rsid w:val="002A6BE2"/>
    <w:rsid w:val="002B1DD9"/>
    <w:rsid w:val="002B240F"/>
    <w:rsid w:val="002B6AE6"/>
    <w:rsid w:val="002C3533"/>
    <w:rsid w:val="002C4516"/>
    <w:rsid w:val="002C46B2"/>
    <w:rsid w:val="002C4795"/>
    <w:rsid w:val="002D1239"/>
    <w:rsid w:val="002D14E6"/>
    <w:rsid w:val="002E6D78"/>
    <w:rsid w:val="002F1045"/>
    <w:rsid w:val="002F1D29"/>
    <w:rsid w:val="002F290E"/>
    <w:rsid w:val="002F3BC7"/>
    <w:rsid w:val="0030334E"/>
    <w:rsid w:val="0030645C"/>
    <w:rsid w:val="00310DB4"/>
    <w:rsid w:val="00311B68"/>
    <w:rsid w:val="00325400"/>
    <w:rsid w:val="00336C05"/>
    <w:rsid w:val="00337276"/>
    <w:rsid w:val="00340B1A"/>
    <w:rsid w:val="00341FC8"/>
    <w:rsid w:val="003423C5"/>
    <w:rsid w:val="003453C8"/>
    <w:rsid w:val="00345948"/>
    <w:rsid w:val="003569FF"/>
    <w:rsid w:val="003573E1"/>
    <w:rsid w:val="00367BB9"/>
    <w:rsid w:val="0037223E"/>
    <w:rsid w:val="00375EAD"/>
    <w:rsid w:val="00383FFE"/>
    <w:rsid w:val="003866FB"/>
    <w:rsid w:val="00390F40"/>
    <w:rsid w:val="00393B1F"/>
    <w:rsid w:val="00397A6F"/>
    <w:rsid w:val="003A1305"/>
    <w:rsid w:val="003A59D2"/>
    <w:rsid w:val="003B2055"/>
    <w:rsid w:val="003C7446"/>
    <w:rsid w:val="003D69DE"/>
    <w:rsid w:val="003E14B6"/>
    <w:rsid w:val="003E29A7"/>
    <w:rsid w:val="00403A0C"/>
    <w:rsid w:val="00411420"/>
    <w:rsid w:val="00423C6F"/>
    <w:rsid w:val="00434935"/>
    <w:rsid w:val="0043554B"/>
    <w:rsid w:val="00442DF4"/>
    <w:rsid w:val="004504E6"/>
    <w:rsid w:val="004506A0"/>
    <w:rsid w:val="0045622A"/>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D5451"/>
    <w:rsid w:val="004E2FA1"/>
    <w:rsid w:val="004F5066"/>
    <w:rsid w:val="00507B1E"/>
    <w:rsid w:val="00513B56"/>
    <w:rsid w:val="00520467"/>
    <w:rsid w:val="00525B5D"/>
    <w:rsid w:val="005326D2"/>
    <w:rsid w:val="0054417F"/>
    <w:rsid w:val="00545EF5"/>
    <w:rsid w:val="00550B1A"/>
    <w:rsid w:val="00553904"/>
    <w:rsid w:val="0055587D"/>
    <w:rsid w:val="00562131"/>
    <w:rsid w:val="00576F95"/>
    <w:rsid w:val="00580F5B"/>
    <w:rsid w:val="005860C4"/>
    <w:rsid w:val="005907A0"/>
    <w:rsid w:val="005B1A92"/>
    <w:rsid w:val="005B2B1A"/>
    <w:rsid w:val="005B2C02"/>
    <w:rsid w:val="005C2A51"/>
    <w:rsid w:val="005C3929"/>
    <w:rsid w:val="005D4988"/>
    <w:rsid w:val="005E0F25"/>
    <w:rsid w:val="005E5E2A"/>
    <w:rsid w:val="005E6BEE"/>
    <w:rsid w:val="005E6F36"/>
    <w:rsid w:val="005E7948"/>
    <w:rsid w:val="005F08FD"/>
    <w:rsid w:val="005F0DB2"/>
    <w:rsid w:val="005F1969"/>
    <w:rsid w:val="00601D24"/>
    <w:rsid w:val="00603E9F"/>
    <w:rsid w:val="00605F01"/>
    <w:rsid w:val="00621876"/>
    <w:rsid w:val="00622641"/>
    <w:rsid w:val="00622E4F"/>
    <w:rsid w:val="00624927"/>
    <w:rsid w:val="00624C1B"/>
    <w:rsid w:val="00632778"/>
    <w:rsid w:val="00640341"/>
    <w:rsid w:val="00640BB5"/>
    <w:rsid w:val="00644DFD"/>
    <w:rsid w:val="00651AE7"/>
    <w:rsid w:val="00657BCA"/>
    <w:rsid w:val="006611E0"/>
    <w:rsid w:val="00663850"/>
    <w:rsid w:val="00663FE9"/>
    <w:rsid w:val="006658D6"/>
    <w:rsid w:val="00666E6C"/>
    <w:rsid w:val="00674441"/>
    <w:rsid w:val="00674CEF"/>
    <w:rsid w:val="0068393F"/>
    <w:rsid w:val="006A01A8"/>
    <w:rsid w:val="006A298A"/>
    <w:rsid w:val="006B022F"/>
    <w:rsid w:val="006B6770"/>
    <w:rsid w:val="006C1755"/>
    <w:rsid w:val="006C17DB"/>
    <w:rsid w:val="006C48A9"/>
    <w:rsid w:val="006C4E83"/>
    <w:rsid w:val="006D7383"/>
    <w:rsid w:val="006E65A1"/>
    <w:rsid w:val="006F15D5"/>
    <w:rsid w:val="006F22E2"/>
    <w:rsid w:val="006F4760"/>
    <w:rsid w:val="006F6BED"/>
    <w:rsid w:val="00711433"/>
    <w:rsid w:val="0071189A"/>
    <w:rsid w:val="00721F26"/>
    <w:rsid w:val="00730147"/>
    <w:rsid w:val="00733506"/>
    <w:rsid w:val="007447D0"/>
    <w:rsid w:val="007655E0"/>
    <w:rsid w:val="007676E6"/>
    <w:rsid w:val="00770DC0"/>
    <w:rsid w:val="00770DED"/>
    <w:rsid w:val="00774428"/>
    <w:rsid w:val="0077520A"/>
    <w:rsid w:val="00783D65"/>
    <w:rsid w:val="00786005"/>
    <w:rsid w:val="00787F10"/>
    <w:rsid w:val="00790F17"/>
    <w:rsid w:val="007910D0"/>
    <w:rsid w:val="00791898"/>
    <w:rsid w:val="00793B9B"/>
    <w:rsid w:val="00793BAE"/>
    <w:rsid w:val="007961F5"/>
    <w:rsid w:val="007A42C8"/>
    <w:rsid w:val="007B1EFF"/>
    <w:rsid w:val="007B3F49"/>
    <w:rsid w:val="007B475E"/>
    <w:rsid w:val="007B6FF9"/>
    <w:rsid w:val="007D4AD8"/>
    <w:rsid w:val="007D6552"/>
    <w:rsid w:val="007E2E5E"/>
    <w:rsid w:val="007E31AF"/>
    <w:rsid w:val="007E43F4"/>
    <w:rsid w:val="007E6BE0"/>
    <w:rsid w:val="007F79D3"/>
    <w:rsid w:val="00802DC2"/>
    <w:rsid w:val="00806988"/>
    <w:rsid w:val="00832BB0"/>
    <w:rsid w:val="0084485A"/>
    <w:rsid w:val="008552D8"/>
    <w:rsid w:val="008672B7"/>
    <w:rsid w:val="00877E60"/>
    <w:rsid w:val="00893E1F"/>
    <w:rsid w:val="008B5D60"/>
    <w:rsid w:val="008C6230"/>
    <w:rsid w:val="008C76A0"/>
    <w:rsid w:val="008D17BB"/>
    <w:rsid w:val="008D435D"/>
    <w:rsid w:val="008E0FE3"/>
    <w:rsid w:val="008E10AB"/>
    <w:rsid w:val="008E4B17"/>
    <w:rsid w:val="008E53D7"/>
    <w:rsid w:val="008E676A"/>
    <w:rsid w:val="008F4612"/>
    <w:rsid w:val="009003AA"/>
    <w:rsid w:val="00901154"/>
    <w:rsid w:val="009300D1"/>
    <w:rsid w:val="00931687"/>
    <w:rsid w:val="009329E7"/>
    <w:rsid w:val="00933442"/>
    <w:rsid w:val="009361E7"/>
    <w:rsid w:val="00951FE9"/>
    <w:rsid w:val="0098097C"/>
    <w:rsid w:val="00983910"/>
    <w:rsid w:val="00985634"/>
    <w:rsid w:val="00990571"/>
    <w:rsid w:val="0099101E"/>
    <w:rsid w:val="009A79A1"/>
    <w:rsid w:val="009A79C4"/>
    <w:rsid w:val="009B22C5"/>
    <w:rsid w:val="009B509F"/>
    <w:rsid w:val="009B557C"/>
    <w:rsid w:val="009C4A8C"/>
    <w:rsid w:val="009C7E47"/>
    <w:rsid w:val="009D2473"/>
    <w:rsid w:val="009D3C0B"/>
    <w:rsid w:val="009E4DC8"/>
    <w:rsid w:val="009F335A"/>
    <w:rsid w:val="009F3AAA"/>
    <w:rsid w:val="00A018FC"/>
    <w:rsid w:val="00A1172A"/>
    <w:rsid w:val="00A22EF4"/>
    <w:rsid w:val="00A333BC"/>
    <w:rsid w:val="00A53241"/>
    <w:rsid w:val="00A7444F"/>
    <w:rsid w:val="00A76EBB"/>
    <w:rsid w:val="00A873FA"/>
    <w:rsid w:val="00A9454B"/>
    <w:rsid w:val="00AA7E0A"/>
    <w:rsid w:val="00AB386F"/>
    <w:rsid w:val="00AB516A"/>
    <w:rsid w:val="00AB7CE1"/>
    <w:rsid w:val="00AC5AC3"/>
    <w:rsid w:val="00AC7A97"/>
    <w:rsid w:val="00AE5FE3"/>
    <w:rsid w:val="00AF21A8"/>
    <w:rsid w:val="00B017EB"/>
    <w:rsid w:val="00B13A35"/>
    <w:rsid w:val="00B17A89"/>
    <w:rsid w:val="00B17DA6"/>
    <w:rsid w:val="00B212DE"/>
    <w:rsid w:val="00B251FE"/>
    <w:rsid w:val="00B27198"/>
    <w:rsid w:val="00B4186D"/>
    <w:rsid w:val="00B51EB9"/>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364C"/>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86BB3"/>
    <w:rsid w:val="00C97B0E"/>
    <w:rsid w:val="00CA6282"/>
    <w:rsid w:val="00CB1D66"/>
    <w:rsid w:val="00CB45B2"/>
    <w:rsid w:val="00CB607C"/>
    <w:rsid w:val="00CC0D1E"/>
    <w:rsid w:val="00CC6DA1"/>
    <w:rsid w:val="00CC7576"/>
    <w:rsid w:val="00CD391F"/>
    <w:rsid w:val="00CD67AB"/>
    <w:rsid w:val="00CE059C"/>
    <w:rsid w:val="00CE77F7"/>
    <w:rsid w:val="00CF241F"/>
    <w:rsid w:val="00CF39EB"/>
    <w:rsid w:val="00D005FF"/>
    <w:rsid w:val="00D018C9"/>
    <w:rsid w:val="00D07441"/>
    <w:rsid w:val="00D10855"/>
    <w:rsid w:val="00D152FF"/>
    <w:rsid w:val="00D17915"/>
    <w:rsid w:val="00D20986"/>
    <w:rsid w:val="00D227DA"/>
    <w:rsid w:val="00D25817"/>
    <w:rsid w:val="00D329D4"/>
    <w:rsid w:val="00D40209"/>
    <w:rsid w:val="00D42AC1"/>
    <w:rsid w:val="00D4477C"/>
    <w:rsid w:val="00D4647D"/>
    <w:rsid w:val="00D476F5"/>
    <w:rsid w:val="00D51C43"/>
    <w:rsid w:val="00D54D33"/>
    <w:rsid w:val="00D67074"/>
    <w:rsid w:val="00D7703D"/>
    <w:rsid w:val="00D83677"/>
    <w:rsid w:val="00D96B9F"/>
    <w:rsid w:val="00D972CD"/>
    <w:rsid w:val="00DA38E9"/>
    <w:rsid w:val="00DA3A98"/>
    <w:rsid w:val="00DA4CB5"/>
    <w:rsid w:val="00DB0788"/>
    <w:rsid w:val="00DB41A4"/>
    <w:rsid w:val="00DB421B"/>
    <w:rsid w:val="00DB477B"/>
    <w:rsid w:val="00DB5316"/>
    <w:rsid w:val="00DC1442"/>
    <w:rsid w:val="00DC2695"/>
    <w:rsid w:val="00DC2A58"/>
    <w:rsid w:val="00DC5126"/>
    <w:rsid w:val="00DD6E6F"/>
    <w:rsid w:val="00E0045D"/>
    <w:rsid w:val="00E02E10"/>
    <w:rsid w:val="00E101B9"/>
    <w:rsid w:val="00E206C0"/>
    <w:rsid w:val="00E22A2E"/>
    <w:rsid w:val="00E2774C"/>
    <w:rsid w:val="00E311FB"/>
    <w:rsid w:val="00E31235"/>
    <w:rsid w:val="00E40CB9"/>
    <w:rsid w:val="00E417BA"/>
    <w:rsid w:val="00E431DD"/>
    <w:rsid w:val="00E519E5"/>
    <w:rsid w:val="00E65FFB"/>
    <w:rsid w:val="00E67818"/>
    <w:rsid w:val="00E84E47"/>
    <w:rsid w:val="00E907D2"/>
    <w:rsid w:val="00E93CE1"/>
    <w:rsid w:val="00EA0B3B"/>
    <w:rsid w:val="00EA7225"/>
    <w:rsid w:val="00EA7770"/>
    <w:rsid w:val="00EB4227"/>
    <w:rsid w:val="00EB7C63"/>
    <w:rsid w:val="00EC2861"/>
    <w:rsid w:val="00ED6590"/>
    <w:rsid w:val="00ED6A65"/>
    <w:rsid w:val="00EF06C7"/>
    <w:rsid w:val="00EF143C"/>
    <w:rsid w:val="00EF4568"/>
    <w:rsid w:val="00F10FD8"/>
    <w:rsid w:val="00F1325E"/>
    <w:rsid w:val="00F13944"/>
    <w:rsid w:val="00F168D4"/>
    <w:rsid w:val="00F32408"/>
    <w:rsid w:val="00F359E4"/>
    <w:rsid w:val="00F3611F"/>
    <w:rsid w:val="00F43622"/>
    <w:rsid w:val="00F47E3D"/>
    <w:rsid w:val="00F615B0"/>
    <w:rsid w:val="00F64CF5"/>
    <w:rsid w:val="00F71DF6"/>
    <w:rsid w:val="00F7487A"/>
    <w:rsid w:val="00F758EA"/>
    <w:rsid w:val="00F773F5"/>
    <w:rsid w:val="00F8020F"/>
    <w:rsid w:val="00F949F7"/>
    <w:rsid w:val="00FA059B"/>
    <w:rsid w:val="00FA4DD2"/>
    <w:rsid w:val="00FC7CB2"/>
    <w:rsid w:val="00FD0337"/>
    <w:rsid w:val="00FD2F4C"/>
    <w:rsid w:val="00FD5996"/>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link w:val="OdlomakpopisaChar"/>
    <w:uiPriority w:val="34"/>
    <w:qFormat/>
    <w:rsid w:val="00A873FA"/>
    <w:pPr>
      <w:ind w:left="720"/>
      <w:contextualSpacing/>
    </w:pPr>
  </w:style>
  <w:style w:styleId="Tekstrezerviranogmjesta" w:type="character">
    <w:name w:val="Placeholder Text"/>
    <w:basedOn w:val="Zadanifontodlomka"/>
    <w:uiPriority w:val="99"/>
    <w:semiHidden/>
    <w:rsid w:val="00D4647D"/>
    <w:rPr>
      <w:color w:val="808080"/>
      <w:bdr w:space="0" w:sz="0" w:color="auto" w:val="none"/>
      <w:shd w:fill="auto" w:color="auto" w:val="clear"/>
    </w:rPr>
  </w:style>
  <w:style w:customStyle="true" w:styleId="eSPISCCParagraphDefaultFont" w:type="character">
    <w:name w:val="eSPIS_CC_Paragraph Default Font"/>
    <w:basedOn w:val="Zadanifontodlomka"/>
    <w:rsid w:val="00D464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647D"/>
    <w:rPr>
      <w:bdr w:space="0" w:sz="0" w:color="auto" w:val="none"/>
      <w:shd w:fill="FFFFCC" w:color="auto" w:val="clear"/>
      <w:lang w:val="hr-HR"/>
    </w:rPr>
  </w:style>
  <w:style w:customStyle="true" w:styleId="PozadinaSvijetloCrvena" w:type="character">
    <w:name w:val="Pozadina_SvijetloCrvena"/>
    <w:basedOn w:val="eSPISCCParagraphDefaultFont"/>
    <w:rsid w:val="00D464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647D"/>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2654C9"/>
    <w:pPr>
      <w:ind w:firstLine="708"/>
      <w:jc w:val="both"/>
    </w:pPr>
  </w:style>
  <w:style w:customStyle="true" w:styleId="UvuenotijelotekstaChar" w:type="character">
    <w:name w:val="Uvučeno tijelo teksta Char"/>
    <w:basedOn w:val="Zadanifontodlomka"/>
    <w:link w:val="Uvuenotijeloteksta"/>
    <w:rsid w:val="002654C9"/>
    <w:rPr>
      <w:sz w:val="24"/>
      <w:szCs w:val="24"/>
    </w:rPr>
  </w:style>
  <w:style w:customStyle="true" w:styleId="OdlomakpopisaChar" w:type="character">
    <w:name w:val="Odlomak popisa Char"/>
    <w:basedOn w:val="Zadanifontodlomka"/>
    <w:link w:val="Odlomakpopisa"/>
    <w:uiPriority w:val="34"/>
    <w:rsid w:val="00605F01"/>
    <w:rPr>
      <w:sz w:val="24"/>
      <w:szCs w:val="24"/>
    </w:rPr>
  </w:style>
  <w:style w:styleId="Bezproreda" w:type="paragraph">
    <w:name w:val="No Spacing"/>
    <w:uiPriority w:val="1"/>
    <w:qFormat/>
    <w:rsid w:val="005F196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link w:val="OdlomakpopisaChar"/>
    <w:uiPriority w:val="34"/>
    <w:qFormat/>
    <w:rsid w:val="00A873FA"/>
    <w:pPr>
      <w:ind w:left="720"/>
      <w:contextualSpacing/>
    </w:pPr>
  </w:style>
  <w:style w:styleId="Tekstrezerviranogmjesta" w:type="character">
    <w:name w:val="Placeholder Text"/>
    <w:basedOn w:val="Zadanifontodlomka"/>
    <w:uiPriority w:val="99"/>
    <w:semiHidden/>
    <w:rsid w:val="00D4647D"/>
    <w:rPr>
      <w:color w:val="808080"/>
      <w:bdr w:color="auto" w:space="0" w:sz="0" w:val="none"/>
      <w:shd w:color="auto" w:fill="auto" w:val="clear"/>
    </w:rPr>
  </w:style>
  <w:style w:customStyle="1" w:styleId="eSPISCCParagraphDefaultFont" w:type="character">
    <w:name w:val="eSPIS_CC_Paragraph Default Font"/>
    <w:basedOn w:val="Zadanifontodlomka"/>
    <w:rsid w:val="00D464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647D"/>
    <w:rPr>
      <w:bdr w:color="auto" w:space="0" w:sz="0" w:val="none"/>
      <w:shd w:color="auto" w:fill="FFFFCC" w:val="clear"/>
      <w:lang w:val="hr-HR"/>
    </w:rPr>
  </w:style>
  <w:style w:customStyle="1" w:styleId="PozadinaSvijetloCrvena" w:type="character">
    <w:name w:val="Pozadina_SvijetloCrvena"/>
    <w:basedOn w:val="eSPISCCParagraphDefaultFont"/>
    <w:rsid w:val="00D464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647D"/>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2654C9"/>
    <w:pPr>
      <w:ind w:firstLine="708"/>
      <w:jc w:val="both"/>
    </w:pPr>
  </w:style>
  <w:style w:customStyle="1" w:styleId="UvuenotijelotekstaChar" w:type="character">
    <w:name w:val="Uvučeno tijelo teksta Char"/>
    <w:basedOn w:val="Zadanifontodlomka"/>
    <w:link w:val="Uvuenotijeloteksta"/>
    <w:rsid w:val="002654C9"/>
    <w:rPr>
      <w:sz w:val="24"/>
      <w:szCs w:val="24"/>
    </w:rPr>
  </w:style>
  <w:style w:customStyle="1" w:styleId="OdlomakpopisaChar" w:type="character">
    <w:name w:val="Odlomak popisa Char"/>
    <w:basedOn w:val="Zadanifontodlomka"/>
    <w:link w:val="Odlomakpopisa"/>
    <w:uiPriority w:val="34"/>
    <w:rsid w:val="00605F01"/>
    <w:rPr>
      <w:sz w:val="24"/>
      <w:szCs w:val="24"/>
    </w:rPr>
  </w:style>
  <w:style w:styleId="Bezproreda" w:type="paragraph">
    <w:name w:val="No Spacing"/>
    <w:uiPriority w:val="1"/>
    <w:qFormat/>
    <w:rsid w:val="005F196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373770">
      <w:bodyDiv w:val="true"/>
      <w:marLeft w:val="0"/>
      <w:marRight w:val="0"/>
      <w:marTop w:val="0"/>
      <w:marBottom w:val="0"/>
      <w:divBdr>
        <w:top w:space="0" w:sz="0" w:color="auto" w:val="none"/>
        <w:left w:space="0" w:sz="0" w:color="auto" w:val="none"/>
        <w:bottom w:space="0" w:sz="0" w:color="auto" w:val="none"/>
        <w:right w:space="0" w:sz="0" w:color="auto" w:val="none"/>
      </w:divBdr>
    </w:div>
    <w:div w:id="7872853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2019.</izvorni_sadrzaj>
    <derivirana_varijabla naziv="DomainObject.DatumDonosenjaOdluke_1">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 GRAĐANSKO UPRAVNI ODJEL;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 KATARINA JELIĆ; LOVAČKO DRUŠTVO JELEN</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 GRAĐANSKO UPRAVNI ODJEL;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 KATARINA JELIĆ; LOVAČKO DRUŠTVO JELEN</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 GRAĐANSKO UPRAVNI ODJEL;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 KATARINA JELIĆ; LOVAČKO DRUŠTVO JELEN</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 GRAĐANSKO UPRAVNI ODJEL;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 KATARINA JELIĆ; LOVAČKO DRUŠTVO JELEN</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 GRAĐANSKO UPRAVNI ODJEL;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 KATARINA JELIĆ; LOVAČKO DRUŠTVO JELEN</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 GRAĐANSKO UPRAVNI ODJEL;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 KATARINA JELIĆ; LOVAČKO DRUŠTVO JELEN</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 GRAĐANSKO UPRAVNI ODJEL;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 KATARINA JELIĆ; LOVAČKO DRUŠTVO JELEN</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 GRAĐANSKO UPRAVNI ODJEL;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 KATARINA JELIĆ; LOVAČKO DRUŠTVO JELEN</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2,Ljubljana,KATARINA JELIĆ ,LOVAČKO DRUŠTVO JELEN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2,Ljubljana,KATARINA JELIĆ ,LOVAČKO DRUŠTVO JELEN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2,Ljubljana,KATARINA JELIĆ,LOVAČKO DRUŠTVO JELEN</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2,Ljubljana,KATARINA JELIĆ,LOVAČKO DRUŠTVO JELEN</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Bugarija,KATARINA JELIĆ,LOVAČKO DRUŠTVO JELEN</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Bugarija,KATARINA JELIĆ,LOVAČKO DRUŠTVO JELEN</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30019935237,KATARINA JELIĆ,LOVAČKO DRUŠTVO JELEN</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30019935237,KATARINA JELIĆ,LOVAČKO DRUŠTVO JELEN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 GRAĐANSKO UPRAVNI ODJEL</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item>KATARINA JELIĆ</item>
      <item>LOVAČKO DRUŠTVO JELEN</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 GRAĐANSKO UPRAVNI ODJEL</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item>KATARINA JELIĆ</item>
      <item>LOVAČKO DRUŠTVO JELEN</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 GRAĐANSKO UPRAVNI ODJEL</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 GRAĐANSKO UPRAVNI ODJEL</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 GRAĐANSKO UPRAVNI ODJEL</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item>KATARINA JELIĆ</item>
      <item>LOVAČKO DRUŠTVO JELEN</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 GRAĐANSKO UPRAVNI ODJEL</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item>KATARINA JELIĆ</item>
      <item>LOVAČKO DRUŠTVO JELEN</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 GRAĐANSKO UPRAVNI ODJEL</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item>KATARINA JELIĆ</item>
      <item>LOVAČKO DRUŠTVO JELEN</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 GRAĐANSKO UPRAVNI ODJEL</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item>KATARINA JELIĆ</item>
      <item>LOVAČKO DRUŠTVO JELEN</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item>KATARINA JELIĆ</item>
      <item>LOVAČKO DRUŠTVO JELEN</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item>KATARINA JELIĆ</item>
      <item>LOVAČKO DRUŠTVO JELEN</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 GRAĐANSKO UPRAVNI ODJEL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tem>IVAN TIĆAK</item>
      <item>MARKO KRPAN</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 GRAĐANSKO UPRAVNI ODJEL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tem>IVAN TIĆAK</item>
      <item>MARKO KRPAN</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 GRAĐANSKO UPRAVNI ODJEL,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tem>IVAN TIĆAK</item>
      <item>MARKO KRPAN, OIB 24419277674</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 GRAĐANSKO UPRAVNI ODJEL,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tem>IVAN TIĆAK</item>
      <item>MARKO KRPAN, OIB 24419277674</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 GRAĐANSKO UPRAVNI ODJEL, Trg hrvatskih branitelja 1,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tem>Davor Bugarija, Prušnikova Ulica 2, Ljubljana</item>
      <item>IVAN TIĆAK, Miroslava Kraljveića 18, 53000 Gospić</item>
      <item>MARKO KRPAN, Boškovićeva 16, 10000 Zagreb</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 GRAĐANSKO UPRAVNI ODJEL, Trg hrvatskih branitelja 1,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tem>Davor Bugarija, Prušnikova Ulica 2, Ljubljana</item>
      <item>IVAN TIĆAK, Miroslava Kraljveića 18, 53000 Gospić</item>
      <item>MARKO KRPAN, Boškovićeva 16, 10000 Zagreb</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 GRAĐANSKO UPRAVNI ODJEL, OIB 96351974803, Trg hrvatskih branitelja 1,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tem>Davor Bugarija, OIB 30019935237, Prušnikova Ulica 2, Ljubljana</item>
      <item>IVAN TIĆAK, Miroslava Kraljveića 18, 53000 Gospić</item>
      <item>MARKO KRPAN, OIB 24419277674, Boškovićeva 16, 10000 Zagreb</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 GRAĐANSKO UPRAVNI ODJEL, OIB 96351974803, Trg hrvatskih branitelja 1,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tem>Davor Bugarija, OIB 30019935237, Prušnikova Ulica 2, Ljubljana</item>
      <item>IVAN TIĆAK, Miroslava Kraljveića 18, 53000 Gospić</item>
      <item>MARKO KRPAN, OIB 24419277674, Boškovićeva 16, 10000 Zagreb</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 GRAĐANSKO UPRAVNI ODJEL</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tem>IVAN TIĆAK</item>
      <item>MARKO KRPAN</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 GRAĐANSKO UPRAVNI ODJEL</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tem>IVAN TIĆAK</item>
      <item>MARKO KRPAN</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 GRAĐANSKO UPRAVNI ODJEL,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tem>IVAN TIĆAK</item>
      <item>MARKO KRPAN, OIB 24419277674</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 GRAĐANSKO UPRAVNI ODJEL,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tem>IVAN TIĆAK</item>
      <item>MARKO KRPAN, OIB 24419277674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2019.</izvorni_sadrzaj>
    <derivirana_varijabla naziv="DomainObject.Datum_1">12. travnja 2019.</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 GRAĐANSKO UPRAVNI ODJEL</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item>Davor Bugarija</item>
      <item>KATARINA JELIĆ</item>
      <item>LOVAČKO DRUŠTVO JELEN</item>
      <item>IVAN TIĆAK</item>
      <item>MARKO KRPAN</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 GRAĐANSKO UPRAVNI ODJEL</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item>Davor Bugarija</item>
      <item>KATARINA JELIĆ</item>
      <item>LOVAČKO DRUŠTVO JELEN</item>
      <item>IVAN TIĆAK</item>
      <item>MARKO KRPAN</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 GRAĐANSKO UPRAVNI ODJEL, OIB 96351974803, Trg hrvatskih branitelja 1,47000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item>Davor Bugarija, OIB 30019935237, Prušnikova Ulica 2,Ljubljana</item>
      <item>KATARINA JELIĆ</item>
      <item>LOVAČKO DRUŠTVO JELEN</item>
      <item>IVAN TIĆAK, Miroslava Kraljveića 18,53000 Gospić</item>
      <item>MARKO KRPAN, OIB 24419277674, Boškovićeva 16,10000 Zagreb</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 GRAĐANSKO UPRAVNI ODJEL, OIB 96351974803, Trg hrvatskih branitelja 1,47000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item>Davor Bugarija, OIB 30019935237, Prušnikova Ulica 2,Ljubljana</item>
      <item>KATARINA JELIĆ</item>
      <item>LOVAČKO DRUŠTVO JELEN</item>
      <item>IVAN TIĆAK, Miroslava Kraljveića 18,53000 Gospić</item>
      <item>MARKO KRPAN, OIB 24419277674, Boškovićeva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40909371570</item>
      <item>, OIB 96351974803</item>
      <item>, OIB null</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item>, OIB 08106331075</item>
      <item>, OIB 30019935237</item>
      <item>, OIB 30019935237</item>
      <item>, OIB null</item>
      <item>, OIB null</item>
      <item>, OIB null</item>
      <item>, OIB 24419277674</item>
    </izvorni_sadrzaj>
    <derivirana_varijabla naziv="DomainObject.Predmet.SudioniciListNazivOIB_1">
      <item>, OIB 85821130368</item>
      <item>, OIB 18683136487</item>
      <item>, OIB 40909371570</item>
      <item>, OIB 96351974803</item>
      <item>, OIB null</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item>, OIB 08106331075</item>
      <item>, OIB 30019935237</item>
      <item>, OIB 30019935237</item>
      <item>, OIB null</item>
      <item>, OIB null</item>
      <item>, OIB null</item>
      <item>, OIB 24419277674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179</properties:Words>
  <properties:Characters>951</properties:Characters>
  <properties:Lines>36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2019-04-12T11:43:00Z</dcterms:created>
  <dc:creator>kraljicn</dc:creator>
  <cp:lastModifiedBy>Vinka Mihalinčić</cp:lastModifiedBy>
  <cp:lastPrinted>2019-04-12T11:43:00Z</cp:lastPrinted>
  <dcterms:modified xmlns:xsi="http://www.w3.org/2001/XMLSchema-instance" xsi:type="dcterms:W3CDTF">2019-04-12T11:43:00Z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(St-329-12-zaključak_o_predaji_nekretnine_kao_kupcu -Katarina Jelić.docx)</vt:lpwstr>
  </prop:property>
  <prop:property name="CC_coloring" pid="4" fmtid="{D5CDD505-2E9C-101B-9397-08002B2CF9AE}">
    <vt:bool>false</vt:bool>
  </prop:property>
  <prop:property name="BrojStranica" pid="5" fmtid="{D5CDD505-2E9C-101B-9397-08002B2CF9AE}">
    <vt:i4>1</vt:i4>
  </prop:property>
</prop:Properties>
</file>