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20499" w14:paraId="6620499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5A3167">
        <w:t>5980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24DEC">
        <w:t xml:space="preserve">09.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5A3167">
        <w:t xml:space="preserve">SPIKO d.o.o., Zaprešić, Tržna 3a </w:t>
      </w:r>
      <w:r w:rsidR="00AC4528">
        <w:t>(OIB</w:t>
      </w:r>
      <w:r w:rsidR="00EA5454">
        <w:t>:</w:t>
      </w:r>
      <w:r w:rsidR="005A3167">
        <w:t xml:space="preserve"> 15307817265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5A3167">
        <w:t xml:space="preserve">46.433,35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EA5454">
        <w:t xml:space="preserve">09.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42A86"/>
    <w:rsid w:val="00371DD2"/>
    <w:rsid w:val="0038246E"/>
    <w:rsid w:val="003B6F5C"/>
    <w:rsid w:val="003D35F9"/>
    <w:rsid w:val="003E3A15"/>
    <w:rsid w:val="00404E04"/>
    <w:rsid w:val="00413F4C"/>
    <w:rsid w:val="004315E8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3167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24DEC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3040A"/>
    <w:rsid w:val="00E5092D"/>
    <w:rsid w:val="00EA5454"/>
    <w:rsid w:val="00EC3302"/>
    <w:rsid w:val="00ED6AA8"/>
    <w:rsid w:val="00F034D3"/>
    <w:rsid w:val="00F67997"/>
    <w:rsid w:val="00F910AE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315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15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15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15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15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315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15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15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15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15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5980</izvorni_sadrzaj>
    <derivirana_varijabla naziv="DomainObject.Predmet.Broj_1">5980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St-5980/2015</izvorni_sadrzaj>
    <derivirana_varijabla naziv="DomainObject.Predmet.OznakaBroj_1">St-5980/2015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SPIKO d.o.o. zastupanog po punomoćniku Ivica Špiko</izvorni_sadrzaj>
    <derivirana_varijabla naziv="DomainObject.Predmet.ProtustrankaFormated_1">  SPIKO d.o.o. zastupanog po punomoćniku Ivica Špiko</derivirana_varijabla>
  </DomainObject.Predmet.ProtustrankaFormated>
  <DomainObject.Predmet.ProtustrankaFormatedOIB>
    <izvorni_sadrzaj>  SPIKO d.o.o., OIB 15307817265 zastupanog po punomoćniku Ivica Špiko</izvorni_sadrzaj>
    <derivirana_varijabla naziv="DomainObject.Predmet.ProtustrankaFormatedOIB_1">  SPIKO d.o.o., OIB 15307817265 zastupanog po punomoćniku Ivica Špiko</derivirana_varijabla>
  </DomainObject.Predmet.ProtustrankaFormatedOIB>
  <DomainObject.Predmet.ProtustrankaFormatedWithAdress>
    <izvorni_sadrzaj> SPIKO d.o.o., Tržna 3/a, 10290 Zaprešić zastupanog po punomoćniku Ivica Špiko</izvorni_sadrzaj>
    <derivirana_varijabla naziv="DomainObject.Predmet.ProtustrankaFormatedWithAdress_1"> SPIKO d.o.o., Tržna 3/a, 10290 Zaprešić zastupanog po punomoćniku Ivica Špiko</derivirana_varijabla>
  </DomainObject.Predmet.ProtustrankaFormatedWithAdress>
  <DomainObject.Predmet.ProtustrankaFormatedWithAdressOIB>
    <izvorni_sadrzaj> SPIKO d.o.o., OIB 15307817265, Tržna 3/a, 10290 Zaprešić zastupanog po punomoćniku Ivica Špiko</izvorni_sadrzaj>
    <derivirana_varijabla naziv="DomainObject.Predmet.ProtustrankaFormatedWithAdressOIB_1"> SPIKO d.o.o., OIB 15307817265, Tržna 3/a, 10290 Zaprešić zastupanog po punomoćniku Ivica Špiko</derivirana_varijabla>
  </DomainObject.Predmet.ProtustrankaFormatedWithAdressOIB>
  <DomainObject.Predmet.ProtustrankaWithAdress>
    <izvorni_sadrzaj>SPIKO d.o.o. Tržna 3/a, 10290 Zaprešić</izvorni_sadrzaj>
    <derivirana_varijabla naziv="DomainObject.Predmet.ProtustrankaWithAdress_1">SPIKO d.o.o. Tržna 3/a, 10290 Zaprešić</derivirana_varijabla>
  </DomainObject.Predmet.ProtustrankaWithAdress>
  <DomainObject.Predmet.ProtustrankaWithAdressOIB>
    <izvorni_sadrzaj>SPIKO d.o.o., OIB 15307817265, Tržna 3/a, 10290 Zaprešić</izvorni_sadrzaj>
    <derivirana_varijabla naziv="DomainObject.Predmet.ProtustrankaWithAdressOIB_1">SPIKO d.o.o., OIB 15307817265, Tržna 3/a, 10290 Zaprešić</derivirana_varijabla>
  </DomainObject.Predmet.ProtustrankaWithAdressOIB>
  <DomainObject.Predmet.ProtustrankaNazivFormated>
    <izvorni_sadrzaj>SPIKO d.o.o.</izvorni_sadrzaj>
    <derivirana_varijabla naziv="DomainObject.Predmet.ProtustrankaNazivFormated_1">SPIKO d.o.o.</derivirana_varijabla>
  </DomainObject.Predmet.ProtustrankaNazivFormated>
  <DomainObject.Predmet.ProtustrankaNazivFormatedOIB>
    <izvorni_sadrzaj>SPIKO d.o.o., OIB 15307817265</izvorni_sadrzaj>
    <derivirana_varijabla naziv="DomainObject.Predmet.ProtustrankaNazivFormatedOIB_1">SPIKO d.o.o., OIB 15307817265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SPIKO d.o.o. zastupanog po punomoćniku Ivica Špiko</item>
    </izvorni_sadrzaj>
    <derivirana_varijabla naziv="DomainObject.Predmet.ProtuStrankaListFormated_1">
      <item>SPIKO d.o.o. zastupanog po punomoćniku Ivica Špiko</item>
    </derivirana_varijabla>
  </DomainObject.Predmet.ProtuStrankaListFormated>
  <DomainObject.Predmet.ProtuStrankaListFormatedOIB>
    <izvorni_sadrzaj>
      <item>SPIKO d.o.o., OIB 15307817265 zastupanog po punomoćniku Ivica Špiko</item>
    </izvorni_sadrzaj>
    <derivirana_varijabla naziv="DomainObject.Predmet.ProtuStrankaListFormatedOIB_1">
      <item>SPIKO d.o.o., OIB 15307817265 zastupanog po punomoćniku Ivica Špiko</item>
    </derivirana_varijabla>
  </DomainObject.Predmet.ProtuStrankaListFormatedOIB>
  <DomainObject.Predmet.ProtuStrankaListFormatedWithAdress>
    <izvorni_sadrzaj>
      <item>SPIKO d.o.o., Tržna 3/a, 10290 Zaprešić zastupanog po punomoćniku Ivica Špiko</item>
    </izvorni_sadrzaj>
    <derivirana_varijabla naziv="DomainObject.Predmet.ProtuStrankaListFormatedWithAdress_1">
      <item>SPIKO d.o.o., Tržna 3/a, 10290 Zaprešić zastupanog po punomoćniku Ivica Špiko</item>
    </derivirana_varijabla>
  </DomainObject.Predmet.ProtuStrankaListFormatedWithAdress>
  <DomainObject.Predmet.ProtuStrankaListFormatedWithAdressOIB>
    <izvorni_sadrzaj>
      <item>SPIKO d.o.o., OIB 15307817265, Tržna 3/a, 10290 Zaprešić zastupanog po punomoćniku Ivica Špiko</item>
    </izvorni_sadrzaj>
    <derivirana_varijabla naziv="DomainObject.Predmet.ProtuStrankaListFormatedWithAdressOIB_1">
      <item>SPIKO d.o.o., OIB 15307817265, Tržna 3/a, 10290 Zaprešić zastupanog po punomoćniku Ivica Špiko</item>
    </derivirana_varijabla>
  </DomainObject.Predmet.ProtuStrankaListFormatedWithAdressOIB>
  <DomainObject.Predmet.ProtuStrankaListNazivFormated>
    <izvorni_sadrzaj>
      <item>SPIKO d.o.o.</item>
    </izvorni_sadrzaj>
    <derivirana_varijabla naziv="DomainObject.Predmet.ProtuStrankaListNazivFormated_1">
      <item>SPIKO d.o.o.</item>
    </derivirana_varijabla>
  </DomainObject.Predmet.ProtuStrankaListNazivFormated>
  <DomainObject.Predmet.ProtuStrankaListNazivFormatedOIB>
    <izvorni_sadrzaj>
      <item>SPIKO d.o.o., OIB 15307817265</item>
    </izvorni_sadrzaj>
    <derivirana_varijabla naziv="DomainObject.Predmet.ProtuStrankaListNazivFormatedOIB_1">
      <item>SPIKO d.o.o., OIB 15307817265</item>
    </derivirana_varijabla>
  </DomainObject.Predmet.ProtuStrankaListNazivFormatedOIB>
  <DomainObject.Predmet.OstaliListFormated>
    <izvorni_sadrzaj>
      <item>Ivica Špiko punomoćnik sudionika u postupku SPIKO d.o.o.</item>
    </izvorni_sadrzaj>
    <derivirana_varijabla naziv="DomainObject.Predmet.OstaliListFormated_1">
      <item>Ivica Špiko punomoćnik sudionika u postupku SPIKO d.o.o.</item>
    </derivirana_varijabla>
  </DomainObject.Predmet.OstaliListFormated>
  <DomainObject.Predmet.OstaliListFormatedOIB>
    <izvorni_sadrzaj>
      <item>Ivica Špiko, OIB 26404515042 punomoćnik sudionika u postupku SPIKO d.o.o.</item>
    </izvorni_sadrzaj>
    <derivirana_varijabla naziv="DomainObject.Predmet.OstaliListFormatedOIB_1">
      <item>Ivica Špiko, OIB 26404515042 punomoćnik sudionika u postupku SPIKO d.o.o.</item>
    </derivirana_varijabla>
  </DomainObject.Predmet.OstaliListFormatedOIB>
  <DomainObject.Predmet.OstaliListFormatedWithAdress>
    <izvorni_sadrzaj>
      <item>Ivica Špiko, Tržna 3a, 10290 Zaprešić punomoćnik sudionika u postupku SPIKO d.o.o.</item>
    </izvorni_sadrzaj>
    <derivirana_varijabla naziv="DomainObject.Predmet.OstaliListFormatedWithAdress_1">
      <item>Ivica Špiko, Tržna 3a, 10290 Zaprešić punomoćnik sudionika u postupku SPIKO d.o.o.</item>
    </derivirana_varijabla>
  </DomainObject.Predmet.OstaliListFormatedWithAdress>
  <DomainObject.Predmet.OstaliListFormatedWithAdressOIB>
    <izvorni_sadrzaj>
      <item>Ivica Špiko, OIB 26404515042, Tržna 3a, 10290 Zaprešić punomoćnik sudionika u postupku SPIKO d.o.o.</item>
    </izvorni_sadrzaj>
    <derivirana_varijabla naziv="DomainObject.Predmet.OstaliListFormatedWithAdressOIB_1">
      <item>Ivica Špiko, OIB 26404515042, Tržna 3a, 10290 Zaprešić punomoćnik sudionika u postupku SPIKO d.o.o.</item>
    </derivirana_varijabla>
  </DomainObject.Predmet.OstaliListFormatedWithAdressOIB>
  <DomainObject.Predmet.OstaliListNazivFormated>
    <izvorni_sadrzaj>
      <item>Ivica Špiko</item>
    </izvorni_sadrzaj>
    <derivirana_varijabla naziv="DomainObject.Predmet.OstaliListNazivFormated_1">
      <item>Ivica Špiko</item>
    </derivirana_varijabla>
  </DomainObject.Predmet.OstaliListNazivFormated>
  <DomainObject.Predmet.OstaliListNazivFormatedOIB>
    <izvorni_sadrzaj>
      <item>Ivica Špiko, OIB 26404515042</item>
    </izvorni_sadrzaj>
    <derivirana_varijabla naziv="DomainObject.Predmet.OstaliListNazivFormatedOIB_1">
      <item>Ivica Špiko, OIB 26404515042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SPIKO d.o.o.</izvorni_sadrzaj>
    <derivirana_varijabla naziv="DomainObject.Predmet.ProtustrankaIDrugi_1">SPIKO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SPIKO d.o.o., OIB 15307817265, Tržna 3/a, 10290 Zaprešić</izvorni_sadrzaj>
    <derivirana_varijabla naziv="DomainObject.Predmet.ProtustrankaIDrugiAdressOIB_1">SPIKO d.o.o., OIB 15307817265, Tržna 3/a,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SPIKO d.o.o.</item>
      <item>Ivica Špiko</item>
    </izvorni_sadrzaj>
    <derivirana_varijabla naziv="DomainObject.Predmet.SudioniciListNaziv_1">
      <item>FINA Regionalni centar Zagreb</item>
      <item>SPIKO d.o.o.</item>
      <item>Ivica Špiko</item>
    </derivirana_varijabla>
  </DomainObject.Predmet.SudioniciListNaziv>
  <DomainObject.Predmet.SudioniciListAdressOIB>
    <izvorni_sadrzaj>
      <item>FINA Regionalni centar Zagreb, OIB 85821130368, Trg svibanjskih žrtava 1995. 1,10000 Zagreb</item>
      <item>SPIKO d.o.o., OIB 15307817265, Tržna 3/a,10290 Zaprešić</item>
      <item>Ivica Špiko, OIB 26404515042, Tržna 3a,10290 Zaprešić</item>
    </izvorni_sadrzaj>
    <derivirana_varijabla naziv="DomainObject.Predmet.SudioniciListAdressOIB_1">
      <item>FINA Regionalni centar Zagreb, OIB 85821130368, Trg svibanjskih žrtava 1995. 1,10000 Zagreb</item>
      <item>SPIKO d.o.o., OIB 15307817265, Tržna 3/a,10290 Zaprešić</item>
      <item>Ivica Špiko, OIB 26404515042, Tržna 3a,10290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15307817265</item>
      <item>, OIB 26404515042</item>
    </izvorni_sadrzaj>
    <derivirana_varijabla naziv="DomainObject.Predmet.SudioniciListNazivOIB_1">
      <item>, OIB 85821130368</item>
      <item>, OIB 15307817265</item>
      <item>, OIB 26404515042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1297</properties:Characters>
  <properties:Lines>44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2015-12-09T12:09:00Z</dcterms:created>
  <dc:creator>ilukac</dc:creator>
  <cp:lastModifiedBy>Anita Ban</cp:lastModifiedBy>
  <cp:lastPrinted>2015-12-09T11:54:00Z</cp:lastPrinted>
  <dcterms:modified xmlns:xsi="http://www.w3.org/2001/XMLSchema-instance" xsi:type="dcterms:W3CDTF">2015-12-09T12:14:00Z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