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81957" w14:paraId="a281957" w:rsidRDefault="00B62970" w:rsidP="00B62970" w:rsidR="00B62970" w:rsidRPr="00977D8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REPUBLIKA HRVATSKA</w:t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TRGOVAČKI SUD U ZAGREBU</w:t>
      </w:r>
    </w:p>
    <w:p w:rsidRDefault="00B62970" w:rsidP="00B62970" w:rsidR="00DC0F7D">
      <w:pPr>
        <w:jc w:val="both"/>
        <w:rPr>
          <w:rFonts w:hAnsi="Times New Roman" w:ascii="Times New Roman"/>
          <w:szCs w:val="24"/>
          <w:lang w:val="hr-HR"/>
        </w:rPr>
      </w:pPr>
      <w:r w:rsidRPr="00977D8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77D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2/II</w:t>
      </w:r>
      <w:r w:rsidRPr="00977D8D">
        <w:rPr>
          <w:rFonts w:hAnsi="Times New Roman" w:ascii="Times New Roman"/>
          <w:szCs w:val="24"/>
          <w:lang w:val="hr-HR"/>
        </w:rPr>
        <w:tab/>
      </w:r>
    </w:p>
    <w:p w:rsidRDefault="00B62970" w:rsidP="00B62970" w:rsidR="00023B6B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4962D4" w:rsidP="00023B6B" w:rsidR="00B62970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 A K LJ U Č A K</w:t>
      </w:r>
    </w:p>
    <w:p w:rsidRDefault="00023B6B" w:rsidP="00B62970" w:rsidR="00023B6B" w:rsidRPr="00977D8D">
      <w:pPr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</w:r>
      <w:r w:rsidR="005B7141" w:rsidRPr="005B7141">
        <w:rPr>
          <w:rFonts w:hAnsi="Times New Roman" w:ascii="Times New Roman"/>
          <w:szCs w:val="24"/>
          <w:lang w:val="pl-PL"/>
        </w:rPr>
        <w:t xml:space="preserve">Trgovački sud u Zagrebu po sucu pojedincu Nikoli Ribariću, kao stečajnom sucu, u stečajnom predmetu nad dužnikom SLAVONA d.o.o. u stečaju, Zagreb, Savska 41, OIB: 21119339234, MBS: 010041809, dana </w:t>
      </w:r>
      <w:r w:rsidR="005B7141">
        <w:rPr>
          <w:rFonts w:hAnsi="Times New Roman" w:ascii="Times New Roman"/>
          <w:szCs w:val="24"/>
          <w:lang w:val="pl-PL"/>
        </w:rPr>
        <w:t>16. travnja</w:t>
      </w:r>
      <w:r w:rsidR="005B7141" w:rsidRPr="005B7141">
        <w:rPr>
          <w:rFonts w:hAnsi="Times New Roman" w:ascii="Times New Roman"/>
          <w:szCs w:val="24"/>
          <w:lang w:val="pl-PL"/>
        </w:rPr>
        <w:t xml:space="preserve"> 2019.,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4962D4" w:rsidP="00B62970" w:rsidR="00B62970" w:rsidRPr="00977D8D">
      <w:pPr>
        <w:ind w:left="26"/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z a k lj u č i o </w:t>
      </w:r>
      <w:r w:rsidR="00B62970" w:rsidRPr="00977D8D">
        <w:rPr>
          <w:rFonts w:hAnsi="Times New Roman" w:ascii="Times New Roman"/>
          <w:szCs w:val="24"/>
          <w:lang w:val="pl-PL"/>
        </w:rPr>
        <w:t xml:space="preserve">  j e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B62970" w:rsidP="00DC0F7D" w:rsidR="005B7141" w:rsidRPr="005B7141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 w:rsidRPr="00977D8D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Pr="00977D8D">
        <w:rPr>
          <w:rFonts w:hAnsi="Times New Roman" w:ascii="Times New Roman"/>
          <w:szCs w:val="24"/>
          <w:lang w:val="hr-HR"/>
        </w:rPr>
        <w:t xml:space="preserve">nekretnine </w:t>
      </w:r>
      <w:r w:rsidR="005B7141">
        <w:rPr>
          <w:rFonts w:hAnsi="Times New Roman" w:ascii="Times New Roman"/>
          <w:szCs w:val="24"/>
          <w:lang w:val="hr-HR"/>
        </w:rPr>
        <w:t xml:space="preserve">u vlasništvu </w:t>
      </w:r>
      <w:r w:rsidRPr="00977D8D">
        <w:rPr>
          <w:rFonts w:hAnsi="Times New Roman" w:ascii="Times New Roman"/>
          <w:szCs w:val="24"/>
          <w:lang w:val="hr-HR"/>
        </w:rPr>
        <w:t>stečajnog dužnika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B7141" w:rsidRPr="005B7141">
        <w:rPr>
          <w:rFonts w:hAnsi="Times New Roman" w:ascii="Times New Roman"/>
          <w:szCs w:val="24"/>
          <w:lang w:val="hr-HR"/>
        </w:rPr>
        <w:t xml:space="preserve">upisana u zemljišnim knjigama Općinskog suda u Osijeku, Zemljišnoknjižni odjel Donji Miholjac i to: </w:t>
      </w:r>
    </w:p>
    <w:p w:rsidRDefault="005B7141" w:rsidP="00DC0F7D" w:rsidR="005B7141" w:rsidRPr="005B7141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B7141" w:rsidP="005B7141" w:rsidR="005B7141" w:rsidRPr="005B7141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 w:rsidRPr="005B7141">
        <w:rPr>
          <w:rFonts w:hAnsi="Times New Roman" w:ascii="Times New Roman"/>
          <w:szCs w:val="24"/>
          <w:lang w:val="hr-HR"/>
        </w:rPr>
        <w:t>-</w:t>
      </w:r>
      <w:r w:rsidRPr="005B7141">
        <w:rPr>
          <w:rFonts w:hAnsi="Times New Roman" w:ascii="Times New Roman"/>
          <w:szCs w:val="24"/>
          <w:lang w:val="hr-HR"/>
        </w:rPr>
        <w:tab/>
      </w:r>
      <w:proofErr w:type="spellStart"/>
      <w:r w:rsidRPr="005B7141">
        <w:rPr>
          <w:rFonts w:hAnsi="Times New Roman" w:ascii="Times New Roman"/>
          <w:szCs w:val="24"/>
          <w:lang w:val="hr-HR"/>
        </w:rPr>
        <w:t>kat.čest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. 1119/1, HALA ZA PROIZVODNJU </w:t>
      </w:r>
      <w:proofErr w:type="spellStart"/>
      <w:r w:rsidRPr="005B7141">
        <w:rPr>
          <w:rFonts w:hAnsi="Times New Roman" w:ascii="Times New Roman"/>
          <w:szCs w:val="24"/>
          <w:lang w:val="hr-HR"/>
        </w:rPr>
        <w:t>OGRIJEVNE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TEHNIKE I EKONOMSKO DVORIŠTE U VUKOVARSKOJ ULICI BR. 142 A, ukupne površine </w:t>
      </w:r>
      <w:proofErr w:type="spellStart"/>
      <w:r w:rsidRPr="005B7141">
        <w:rPr>
          <w:rFonts w:hAnsi="Times New Roman" w:ascii="Times New Roman"/>
          <w:szCs w:val="24"/>
          <w:lang w:val="hr-HR"/>
        </w:rPr>
        <w:t>11558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B7141">
        <w:rPr>
          <w:rFonts w:hAnsi="Times New Roman" w:ascii="Times New Roman"/>
          <w:szCs w:val="24"/>
          <w:lang w:val="hr-HR"/>
        </w:rPr>
        <w:t>m2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, sve upisano u </w:t>
      </w:r>
      <w:proofErr w:type="spellStart"/>
      <w:r w:rsidRPr="005B7141">
        <w:rPr>
          <w:rFonts w:hAnsi="Times New Roman" w:ascii="Times New Roman"/>
          <w:szCs w:val="24"/>
          <w:lang w:val="hr-HR"/>
        </w:rPr>
        <w:t>zk.ul</w:t>
      </w:r>
      <w:proofErr w:type="spellEnd"/>
      <w:r w:rsidRPr="005B7141">
        <w:rPr>
          <w:rFonts w:hAnsi="Times New Roman" w:ascii="Times New Roman"/>
          <w:szCs w:val="24"/>
          <w:lang w:val="hr-HR"/>
        </w:rPr>
        <w:t>. 3133 k.o. DONJI MIHOLJAC</w:t>
      </w:r>
    </w:p>
    <w:p w:rsidRDefault="005B7141" w:rsidP="005B7141" w:rsidR="005B7141" w:rsidRPr="005B7141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</w:p>
    <w:p w:rsidRDefault="00B62970" w:rsidP="00A6515A" w:rsidR="00B62970">
      <w:pPr>
        <w:ind w:right="-1"/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 dan </w:t>
      </w:r>
      <w:r w:rsidR="008B692C">
        <w:rPr>
          <w:rFonts w:hAnsi="Times New Roman" w:ascii="Times New Roman"/>
          <w:szCs w:val="24"/>
          <w:lang w:val="pl-PL"/>
        </w:rPr>
        <w:t>1</w:t>
      </w:r>
      <w:r w:rsidR="00421E17">
        <w:rPr>
          <w:rFonts w:hAnsi="Times New Roman" w:ascii="Times New Roman"/>
          <w:szCs w:val="24"/>
          <w:lang w:val="pl-PL"/>
        </w:rPr>
        <w:t>3</w:t>
      </w:r>
      <w:r w:rsidR="001C78BD">
        <w:rPr>
          <w:rFonts w:hAnsi="Times New Roman" w:ascii="Times New Roman"/>
          <w:szCs w:val="24"/>
          <w:lang w:val="pl-PL"/>
        </w:rPr>
        <w:t>.</w:t>
      </w:r>
      <w:r w:rsidR="008B692C">
        <w:rPr>
          <w:rFonts w:hAnsi="Times New Roman" w:ascii="Times New Roman"/>
          <w:szCs w:val="24"/>
          <w:lang w:val="pl-PL"/>
        </w:rPr>
        <w:t xml:space="preserve"> svibnja</w:t>
      </w:r>
      <w:r>
        <w:rPr>
          <w:rFonts w:hAnsi="Times New Roman" w:ascii="Times New Roman"/>
          <w:szCs w:val="24"/>
          <w:lang w:val="pl-PL"/>
        </w:rPr>
        <w:t xml:space="preserve"> 201</w:t>
      </w:r>
      <w:r w:rsidR="008B692C">
        <w:rPr>
          <w:rFonts w:hAnsi="Times New Roman" w:ascii="Times New Roman"/>
          <w:szCs w:val="24"/>
          <w:lang w:val="pl-PL"/>
        </w:rPr>
        <w:t>9</w:t>
      </w:r>
      <w:r>
        <w:rPr>
          <w:rFonts w:hAnsi="Times New Roman" w:ascii="Times New Roman"/>
          <w:szCs w:val="24"/>
          <w:lang w:val="pl-PL"/>
        </w:rPr>
        <w:t xml:space="preserve">. u </w:t>
      </w:r>
      <w:r w:rsidR="008B692C">
        <w:rPr>
          <w:rFonts w:hAnsi="Times New Roman" w:ascii="Times New Roman"/>
          <w:szCs w:val="24"/>
          <w:lang w:val="pl-PL"/>
        </w:rPr>
        <w:t>11,30</w:t>
      </w:r>
      <w:r w:rsidRPr="00977D8D">
        <w:rPr>
          <w:rFonts w:hAnsi="Times New Roman" w:ascii="Times New Roman"/>
          <w:szCs w:val="24"/>
          <w:lang w:val="pl-PL"/>
        </w:rPr>
        <w:t xml:space="preserve"> sati</w:t>
      </w:r>
      <w:r w:rsidRPr="00977D8D">
        <w:rPr>
          <w:rFonts w:hAnsi="Times New Roman" w:ascii="Times New Roman"/>
          <w:szCs w:val="24"/>
          <w:lang w:val="hr-HR"/>
        </w:rPr>
        <w:t xml:space="preserve">, </w:t>
      </w:r>
      <w:r w:rsidRPr="00977D8D">
        <w:rPr>
          <w:rFonts w:hAnsi="Times New Roman" w:ascii="Times New Roman"/>
          <w:szCs w:val="24"/>
          <w:lang w:val="pl-PL"/>
        </w:rPr>
        <w:t xml:space="preserve">u zgradi ovog suda Zagreb, Petrinjska 8, II. kat soba </w:t>
      </w:r>
      <w:r w:rsidR="001C78BD">
        <w:rPr>
          <w:rFonts w:hAnsi="Times New Roman" w:ascii="Times New Roman"/>
          <w:szCs w:val="24"/>
          <w:lang w:val="pl-PL"/>
        </w:rPr>
        <w:t>82,</w:t>
      </w:r>
      <w:r w:rsidR="00A6515A">
        <w:rPr>
          <w:rFonts w:hAnsi="Times New Roman" w:ascii="Times New Roman"/>
          <w:szCs w:val="24"/>
          <w:lang w:val="pl-PL"/>
        </w:rPr>
        <w:t xml:space="preserve"> </w:t>
      </w:r>
      <w:r w:rsidRPr="00977D8D">
        <w:rPr>
          <w:rFonts w:hAnsi="Times New Roman" w:ascii="Times New Roman"/>
          <w:szCs w:val="24"/>
          <w:lang w:val="pl-PL"/>
        </w:rPr>
        <w:t>na koje se pozivaju dostavom ovog rješenja:</w:t>
      </w:r>
    </w:p>
    <w:p w:rsidRDefault="00A6515A" w:rsidP="00A6515A" w:rsidR="00A6515A">
      <w:pPr>
        <w:ind w:right="-1"/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- stečajni upravitelj </w:t>
      </w:r>
    </w:p>
    <w:p w:rsidRDefault="00B62970" w:rsidP="00645DF3" w:rsidR="00645DF3" w:rsidRPr="00A6515A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- razlučni vjerovnik</w:t>
      </w:r>
      <w:r w:rsidR="00364DF2">
        <w:rPr>
          <w:rFonts w:hAnsi="Times New Roman" w:ascii="Times New Roman"/>
          <w:szCs w:val="24"/>
          <w:lang w:val="pl-PL"/>
        </w:rPr>
        <w:t>:</w:t>
      </w:r>
    </w:p>
    <w:p w:rsidRDefault="00A6515A" w:rsidP="00364DF2" w:rsidR="00364DF2" w:rsidRPr="005B7141">
      <w:pPr>
        <w:ind w:hanging="765" w:right="-1" w:left="141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>
        <w:rPr>
          <w:rFonts w:hAnsi="Times New Roman" w:ascii="Times New Roman"/>
          <w:szCs w:val="24"/>
          <w:lang w:val="hr-HR"/>
        </w:rPr>
        <w:tab/>
        <w:t>H-</w:t>
      </w:r>
      <w:proofErr w:type="spellStart"/>
      <w:r>
        <w:rPr>
          <w:rFonts w:hAnsi="Times New Roman" w:ascii="Times New Roman"/>
          <w:szCs w:val="24"/>
          <w:lang w:val="hr-HR"/>
        </w:rPr>
        <w:t>ABDUCO</w:t>
      </w:r>
      <w:proofErr w:type="spellEnd"/>
      <w:r>
        <w:rPr>
          <w:rFonts w:hAnsi="Times New Roman" w:ascii="Times New Roman"/>
          <w:szCs w:val="24"/>
          <w:lang w:val="hr-HR"/>
        </w:rPr>
        <w:t xml:space="preserve"> d.o.o., </w:t>
      </w:r>
      <w:proofErr w:type="spellStart"/>
      <w:r>
        <w:rPr>
          <w:rFonts w:hAnsi="Times New Roman" w:ascii="Times New Roman"/>
          <w:szCs w:val="24"/>
          <w:lang w:val="hr-HR"/>
        </w:rPr>
        <w:t>OIB</w:t>
      </w:r>
      <w:proofErr w:type="spellEnd"/>
      <w:r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>
        <w:rPr>
          <w:rFonts w:hAnsi="Times New Roman" w:ascii="Times New Roman"/>
          <w:szCs w:val="24"/>
          <w:lang w:val="hr-HR"/>
        </w:rPr>
        <w:t>13667298928</w:t>
      </w:r>
      <w:proofErr w:type="spellEnd"/>
      <w:r>
        <w:rPr>
          <w:rFonts w:hAnsi="Times New Roman" w:ascii="Times New Roman"/>
          <w:szCs w:val="24"/>
          <w:lang w:val="hr-HR"/>
        </w:rPr>
        <w:t>, Zagreb, Slavonska Avenija</w:t>
      </w:r>
      <w:r w:rsidR="00364DF2" w:rsidRPr="005B7141">
        <w:rPr>
          <w:rFonts w:hAnsi="Times New Roman" w:ascii="Times New Roman"/>
          <w:szCs w:val="24"/>
          <w:lang w:val="hr-HR"/>
        </w:rPr>
        <w:t xml:space="preserve"> 6 A</w:t>
      </w:r>
    </w:p>
    <w:p w:rsidRDefault="00364DF2" w:rsidP="00364DF2" w:rsidR="00364DF2" w:rsidRPr="005B7141">
      <w:pPr>
        <w:ind w:hanging="765" w:right="-1" w:left="1411"/>
        <w:jc w:val="both"/>
        <w:rPr>
          <w:rFonts w:hAnsi="Times New Roman" w:ascii="Times New Roman"/>
          <w:szCs w:val="24"/>
          <w:lang w:val="hr-HR"/>
        </w:rPr>
      </w:pPr>
      <w:r w:rsidRPr="005B7141">
        <w:rPr>
          <w:rFonts w:hAnsi="Times New Roman" w:ascii="Times New Roman"/>
          <w:szCs w:val="24"/>
          <w:lang w:val="hr-HR"/>
        </w:rPr>
        <w:t>2.</w:t>
      </w:r>
      <w:r w:rsidRPr="005B7141">
        <w:rPr>
          <w:rFonts w:hAnsi="Times New Roman" w:ascii="Times New Roman"/>
          <w:szCs w:val="24"/>
          <w:lang w:val="hr-HR"/>
        </w:rPr>
        <w:tab/>
      </w:r>
      <w:proofErr w:type="spellStart"/>
      <w:r w:rsidRPr="005B7141">
        <w:rPr>
          <w:rFonts w:hAnsi="Times New Roman" w:ascii="Times New Roman"/>
          <w:szCs w:val="24"/>
          <w:lang w:val="hr-HR"/>
        </w:rPr>
        <w:t>ADRIANO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B7141">
        <w:rPr>
          <w:rFonts w:hAnsi="Times New Roman" w:ascii="Times New Roman"/>
          <w:szCs w:val="24"/>
          <w:lang w:val="hr-HR"/>
        </w:rPr>
        <w:t>CORSI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S.P.A., </w:t>
      </w:r>
      <w:proofErr w:type="spellStart"/>
      <w:r w:rsidRPr="005B7141">
        <w:rPr>
          <w:rFonts w:hAnsi="Times New Roman" w:ascii="Times New Roman"/>
          <w:szCs w:val="24"/>
          <w:lang w:val="hr-HR"/>
        </w:rPr>
        <w:t>OIB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Pr="005B7141">
        <w:rPr>
          <w:rFonts w:hAnsi="Times New Roman" w:ascii="Times New Roman"/>
          <w:szCs w:val="24"/>
          <w:lang w:val="hr-HR"/>
        </w:rPr>
        <w:t>92247873689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5B7141">
        <w:rPr>
          <w:rFonts w:hAnsi="Times New Roman" w:ascii="Times New Roman"/>
          <w:szCs w:val="24"/>
          <w:lang w:val="hr-HR"/>
        </w:rPr>
        <w:t>VIA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B7141">
        <w:rPr>
          <w:rFonts w:hAnsi="Times New Roman" w:ascii="Times New Roman"/>
          <w:szCs w:val="24"/>
          <w:lang w:val="hr-HR"/>
        </w:rPr>
        <w:t>SOVENZA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B7141">
        <w:rPr>
          <w:rFonts w:hAnsi="Times New Roman" w:ascii="Times New Roman"/>
          <w:szCs w:val="24"/>
          <w:lang w:val="hr-HR"/>
        </w:rPr>
        <w:t>20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5B7141">
        <w:rPr>
          <w:rFonts w:hAnsi="Times New Roman" w:ascii="Times New Roman"/>
          <w:szCs w:val="24"/>
          <w:lang w:val="hr-HR"/>
        </w:rPr>
        <w:t>34070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SAN </w:t>
      </w:r>
      <w:proofErr w:type="spellStart"/>
      <w:r w:rsidRPr="005B7141">
        <w:rPr>
          <w:rFonts w:hAnsi="Times New Roman" w:ascii="Times New Roman"/>
          <w:szCs w:val="24"/>
          <w:lang w:val="hr-HR"/>
        </w:rPr>
        <w:t>FLORIANO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B7141">
        <w:rPr>
          <w:rFonts w:hAnsi="Times New Roman" w:ascii="Times New Roman"/>
          <w:szCs w:val="24"/>
          <w:lang w:val="hr-HR"/>
        </w:rPr>
        <w:t>DEL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B7141">
        <w:rPr>
          <w:rFonts w:hAnsi="Times New Roman" w:ascii="Times New Roman"/>
          <w:szCs w:val="24"/>
          <w:lang w:val="hr-HR"/>
        </w:rPr>
        <w:t>COLLIO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5B7141">
        <w:rPr>
          <w:rFonts w:hAnsi="Times New Roman" w:ascii="Times New Roman"/>
          <w:szCs w:val="24"/>
          <w:lang w:val="hr-HR"/>
        </w:rPr>
        <w:t>GO</w:t>
      </w:r>
      <w:proofErr w:type="spellEnd"/>
      <w:r w:rsidRPr="005B714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5B7141">
        <w:rPr>
          <w:rFonts w:hAnsi="Times New Roman" w:ascii="Times New Roman"/>
          <w:szCs w:val="24"/>
          <w:lang w:val="hr-HR"/>
        </w:rPr>
        <w:t>ITALIJA</w:t>
      </w:r>
      <w:proofErr w:type="spellEnd"/>
      <w:r w:rsidR="00645DF3">
        <w:rPr>
          <w:rFonts w:hAnsi="Times New Roman" w:ascii="Times New Roman"/>
          <w:szCs w:val="24"/>
          <w:lang w:val="hr-HR"/>
        </w:rPr>
        <w:t>.</w:t>
      </w:r>
    </w:p>
    <w:p w:rsidRDefault="001C78BD" w:rsidP="00B62970" w:rsidR="001C78B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Zagreb, </w:t>
      </w:r>
      <w:r w:rsidR="00364DF2">
        <w:rPr>
          <w:rFonts w:hAnsi="Times New Roman" w:ascii="Times New Roman"/>
          <w:szCs w:val="24"/>
          <w:lang w:val="pl-PL"/>
        </w:rPr>
        <w:t>16</w:t>
      </w:r>
      <w:r>
        <w:rPr>
          <w:rFonts w:hAnsi="Times New Roman" w:ascii="Times New Roman"/>
          <w:szCs w:val="24"/>
          <w:lang w:val="pl-PL"/>
        </w:rPr>
        <w:t>.</w:t>
      </w:r>
      <w:r w:rsidR="00364DF2">
        <w:rPr>
          <w:rFonts w:hAnsi="Times New Roman" w:ascii="Times New Roman"/>
          <w:szCs w:val="24"/>
          <w:lang w:val="pl-PL"/>
        </w:rPr>
        <w:t xml:space="preserve"> travnja</w:t>
      </w:r>
      <w:r>
        <w:rPr>
          <w:rFonts w:hAnsi="Times New Roman" w:ascii="Times New Roman"/>
          <w:szCs w:val="24"/>
          <w:lang w:val="pl-PL"/>
        </w:rPr>
        <w:t xml:space="preserve"> 201</w:t>
      </w:r>
      <w:r w:rsidR="00364DF2">
        <w:rPr>
          <w:rFonts w:hAnsi="Times New Roman" w:ascii="Times New Roman"/>
          <w:szCs w:val="24"/>
          <w:lang w:val="pl-PL"/>
        </w:rPr>
        <w:t>9</w:t>
      </w:r>
      <w:r>
        <w:rPr>
          <w:rFonts w:hAnsi="Times New Roman" w:ascii="Times New Roman"/>
          <w:szCs w:val="24"/>
          <w:lang w:val="pl-PL"/>
        </w:rPr>
        <w:t>.</w:t>
      </w:r>
    </w:p>
    <w:p w:rsidRDefault="00B62970" w:rsidP="00E91121" w:rsidR="00B773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645DF3">
        <w:rPr>
          <w:rFonts w:hAnsi="Times New Roman" w:ascii="Times New Roman"/>
          <w:szCs w:val="24"/>
          <w:lang w:val="pl-PL"/>
        </w:rPr>
        <w:tab/>
      </w:r>
      <w:r w:rsidR="00645DF3">
        <w:rPr>
          <w:rFonts w:hAnsi="Times New Roman" w:ascii="Times New Roman"/>
          <w:szCs w:val="24"/>
          <w:lang w:val="pl-PL"/>
        </w:rPr>
        <w:tab/>
      </w:r>
      <w:r w:rsidR="00364DF2">
        <w:rPr>
          <w:rFonts w:hAnsi="Times New Roman" w:ascii="Times New Roman"/>
          <w:b w:val="false"/>
          <w:color w:val="auto"/>
          <w:szCs w:val="24"/>
        </w:rPr>
        <w:t>S</w:t>
      </w:r>
      <w:r w:rsidR="00B77352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B77352" w:rsidP="00645DF3" w:rsidR="00094C6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094C6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94C69" w:rsidP="00645DF3" w:rsidR="00094C69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094C69" w:rsidP="00094C69" w:rsidR="00094C69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094C69" w:rsidP="00645DF3" w:rsidR="00B62970" w:rsidRPr="00977D8D">
      <w:pPr>
        <w:pStyle w:val="Podnaslov"/>
        <w:ind w:firstLine="708" w:left="6372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B773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77352" w:rsidR="00B77352">
      <w:pPr>
        <w:rPr>
          <w:rFonts w:hAnsi="Times New Roman" w:ascii="Times New Roman"/>
        </w:rPr>
      </w:pPr>
    </w:p>
    <w:p w:rsidRDefault="000D6A78" w:rsidR="000D6A78">
      <w:pPr>
        <w:rPr>
          <w:rFonts w:hAnsi="Times New Roman" w:ascii="Times New Roman"/>
        </w:rPr>
      </w:pPr>
    </w:p>
    <w:p w:rsidRDefault="00094C69" w:rsidP="00336AA6" w:rsidR="00094C69">
      <w:pPr>
        <w:jc w:val="both"/>
        <w:rPr>
          <w:rFonts w:hAnsi="Times New Roman" w:ascii="Times New Roman"/>
        </w:rPr>
      </w:pPr>
    </w:p>
    <w:p w:rsidRDefault="00336AA6" w:rsidP="00336AA6" w:rsidR="00336AA6" w:rsidRPr="00336AA6">
      <w:pPr>
        <w:jc w:val="both"/>
        <w:rPr>
          <w:rFonts w:hAnsi="Times New Roman" w:ascii="Times New Roman"/>
        </w:rPr>
      </w:pPr>
      <w:proofErr w:type="spellStart"/>
      <w:r w:rsidRPr="00336AA6">
        <w:rPr>
          <w:rFonts w:hAnsi="Times New Roman" w:ascii="Times New Roman"/>
        </w:rPr>
        <w:t>UPUTA</w:t>
      </w:r>
      <w:proofErr w:type="spellEnd"/>
      <w:r w:rsidRPr="00336AA6">
        <w:rPr>
          <w:rFonts w:hAnsi="Times New Roman" w:ascii="Times New Roman"/>
        </w:rPr>
        <w:t xml:space="preserve"> O </w:t>
      </w:r>
      <w:proofErr w:type="spellStart"/>
      <w:r w:rsidRPr="00336AA6">
        <w:rPr>
          <w:rFonts w:hAnsi="Times New Roman" w:ascii="Times New Roman"/>
        </w:rPr>
        <w:t>PRAVNOM</w:t>
      </w:r>
      <w:proofErr w:type="spellEnd"/>
      <w:r w:rsidRPr="00336AA6">
        <w:rPr>
          <w:rFonts w:hAnsi="Times New Roman" w:ascii="Times New Roman"/>
        </w:rPr>
        <w:t xml:space="preserve"> </w:t>
      </w:r>
      <w:proofErr w:type="spellStart"/>
      <w:r w:rsidRPr="00336AA6">
        <w:rPr>
          <w:rFonts w:hAnsi="Times New Roman" w:ascii="Times New Roman"/>
        </w:rPr>
        <w:t>LIJEKU</w:t>
      </w:r>
      <w:proofErr w:type="spellEnd"/>
      <w:r w:rsidRPr="00336AA6">
        <w:rPr>
          <w:rFonts w:hAnsi="Times New Roman" w:ascii="Times New Roman"/>
        </w:rPr>
        <w:t>:</w:t>
      </w:r>
    </w:p>
    <w:p w:rsidRDefault="00336AA6" w:rsidP="00336AA6" w:rsidR="00336AA6" w:rsidRPr="00336AA6">
      <w:pPr>
        <w:jc w:val="both"/>
        <w:rPr>
          <w:rFonts w:hAnsi="Times New Roman" w:ascii="Times New Roman"/>
        </w:rPr>
      </w:pPr>
      <w:proofErr w:type="spellStart"/>
      <w:proofErr w:type="gramStart"/>
      <w:r w:rsidRPr="00336AA6">
        <w:rPr>
          <w:rFonts w:hAnsi="Times New Roman" w:ascii="Times New Roman"/>
        </w:rPr>
        <w:t>Protiv</w:t>
      </w:r>
      <w:proofErr w:type="spellEnd"/>
      <w:r w:rsidRPr="00336AA6">
        <w:rPr>
          <w:rFonts w:hAnsi="Times New Roman" w:ascii="Times New Roman"/>
        </w:rPr>
        <w:t xml:space="preserve"> </w:t>
      </w:r>
      <w:proofErr w:type="spellStart"/>
      <w:r w:rsidRPr="00336AA6">
        <w:rPr>
          <w:rFonts w:hAnsi="Times New Roman" w:ascii="Times New Roman"/>
        </w:rPr>
        <w:t>ovog</w:t>
      </w:r>
      <w:proofErr w:type="spellEnd"/>
      <w:r w:rsidRPr="00336AA6">
        <w:rPr>
          <w:rFonts w:hAnsi="Times New Roman" w:ascii="Times New Roman"/>
        </w:rPr>
        <w:t xml:space="preserve"> </w:t>
      </w:r>
      <w:proofErr w:type="spellStart"/>
      <w:r w:rsidRPr="00336AA6">
        <w:rPr>
          <w:rFonts w:hAnsi="Times New Roman" w:ascii="Times New Roman"/>
        </w:rPr>
        <w:t>zaključka</w:t>
      </w:r>
      <w:proofErr w:type="spellEnd"/>
      <w:r w:rsidRPr="00336AA6">
        <w:rPr>
          <w:rFonts w:hAnsi="Times New Roman" w:ascii="Times New Roman"/>
        </w:rPr>
        <w:t xml:space="preserve"> </w:t>
      </w:r>
      <w:proofErr w:type="spellStart"/>
      <w:r w:rsidRPr="00336AA6">
        <w:rPr>
          <w:rFonts w:hAnsi="Times New Roman" w:ascii="Times New Roman"/>
        </w:rPr>
        <w:t>nije</w:t>
      </w:r>
      <w:proofErr w:type="spellEnd"/>
      <w:r w:rsidRPr="00336AA6">
        <w:rPr>
          <w:rFonts w:hAnsi="Times New Roman" w:ascii="Times New Roman"/>
        </w:rPr>
        <w:t xml:space="preserve"> </w:t>
      </w:r>
      <w:proofErr w:type="spellStart"/>
      <w:r w:rsidRPr="00336AA6">
        <w:rPr>
          <w:rFonts w:hAnsi="Times New Roman" w:ascii="Times New Roman"/>
        </w:rPr>
        <w:t>dopuštena</w:t>
      </w:r>
      <w:proofErr w:type="spellEnd"/>
      <w:r w:rsidRPr="00336AA6">
        <w:rPr>
          <w:rFonts w:hAnsi="Times New Roman" w:ascii="Times New Roman"/>
        </w:rPr>
        <w:t xml:space="preserve"> </w:t>
      </w:r>
      <w:proofErr w:type="spellStart"/>
      <w:r w:rsidRPr="00336AA6">
        <w:rPr>
          <w:rFonts w:hAnsi="Times New Roman" w:ascii="Times New Roman"/>
        </w:rPr>
        <w:t>žalba</w:t>
      </w:r>
      <w:proofErr w:type="spellEnd"/>
      <w:r w:rsidRPr="00336AA6">
        <w:rPr>
          <w:rFonts w:hAnsi="Times New Roman" w:ascii="Times New Roman"/>
        </w:rPr>
        <w:t xml:space="preserve"> (</w:t>
      </w:r>
      <w:proofErr w:type="spellStart"/>
      <w:r w:rsidRPr="00336AA6">
        <w:rPr>
          <w:rFonts w:hAnsi="Times New Roman" w:ascii="Times New Roman"/>
        </w:rPr>
        <w:t>čl.11.st.9</w:t>
      </w:r>
      <w:proofErr w:type="spellEnd"/>
      <w:r w:rsidRPr="00336AA6">
        <w:rPr>
          <w:rFonts w:hAnsi="Times New Roman" w:ascii="Times New Roman"/>
        </w:rPr>
        <w:t>.</w:t>
      </w:r>
      <w:proofErr w:type="gramEnd"/>
      <w:r w:rsidRPr="00336AA6">
        <w:rPr>
          <w:rFonts w:hAnsi="Times New Roman" w:ascii="Times New Roman"/>
        </w:rPr>
        <w:t xml:space="preserve"> </w:t>
      </w:r>
      <w:proofErr w:type="spellStart"/>
      <w:proofErr w:type="gramStart"/>
      <w:r w:rsidRPr="00336AA6">
        <w:rPr>
          <w:rFonts w:hAnsi="Times New Roman" w:ascii="Times New Roman"/>
        </w:rPr>
        <w:t>SZ</w:t>
      </w:r>
      <w:proofErr w:type="spellEnd"/>
      <w:r w:rsidRPr="00336AA6">
        <w:rPr>
          <w:rFonts w:hAnsi="Times New Roman" w:ascii="Times New Roman"/>
        </w:rPr>
        <w:t>).</w:t>
      </w:r>
      <w:proofErr w:type="gramEnd"/>
    </w:p>
    <w:p w:rsidRDefault="000D6A78" w:rsidR="000D6A78">
      <w:pPr>
        <w:rPr>
          <w:rFonts w:hAnsi="Times New Roman" w:ascii="Times New Roman"/>
        </w:rPr>
      </w:pPr>
    </w:p>
    <w:p w:rsidRDefault="00B62970" w:rsidP="00094C69" w:rsidR="00B62970" w:rsidRPr="00645DF3">
      <w:pPr>
        <w:pStyle w:val="Odlomakpopisa"/>
        <w:rPr>
          <w:rFonts w:hAnsi="Times New Roman" w:ascii="Times New Roman"/>
        </w:rPr>
      </w:pPr>
    </w:p>
    <w:sectPr w:rsidSect="00653813" w:rsidR="00B62970" w:rsidRPr="00645DF3">
      <w:headerReference w:type="firs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F7D" w:rsidP="00DC0F7D" w:rsidR="00DC0F7D">
      <w:r>
        <w:separator/>
      </w:r>
    </w:p>
  </w:endnote>
  <w:endnote w:id="0" w:type="continuationSeparator">
    <w:p w:rsidRDefault="00DC0F7D" w:rsidP="00DC0F7D" w:rsidR="00DC0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F7D" w:rsidP="00DC0F7D" w:rsidR="00DC0F7D">
      <w:r>
        <w:separator/>
      </w:r>
    </w:p>
  </w:footnote>
  <w:footnote w:id="0" w:type="continuationSeparator">
    <w:p w:rsidRDefault="00DC0F7D" w:rsidP="00DC0F7D" w:rsidR="00DC0F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F7D" w:rsidP="00DC0F7D" w:rsidR="00DC0F7D">
    <w:pPr>
      <w:pStyle w:val="Zaglavlje"/>
      <w:jc w:val="right"/>
    </w:pPr>
    <w:r w:rsidRPr="00977D8D">
      <w:rPr>
        <w:rFonts w:hAnsi="Times New Roman" w:ascii="Times New Roman"/>
        <w:szCs w:val="24"/>
        <w:lang w:val="pl-PL"/>
      </w:rPr>
      <w:t>7</w:t>
    </w:r>
    <w:r>
      <w:rPr>
        <w:rFonts w:hAnsi="Times New Roman" w:ascii="Times New Roman"/>
        <w:szCs w:val="24"/>
        <w:lang w:val="pl-PL"/>
      </w:rPr>
      <w:t>2.</w:t>
    </w:r>
    <w:r w:rsidRPr="00977D8D">
      <w:rPr>
        <w:rFonts w:hAnsi="Times New Roman" w:ascii="Times New Roman"/>
        <w:szCs w:val="24"/>
        <w:lang w:val="pl-PL"/>
      </w:rPr>
      <w:t xml:space="preserve"> St-</w:t>
    </w:r>
    <w:r>
      <w:rPr>
        <w:rFonts w:hAnsi="Times New Roman" w:ascii="Times New Roman"/>
        <w:szCs w:val="24"/>
        <w:lang w:val="pl-PL"/>
      </w:rPr>
      <w:t>993/2012-89</w:t>
    </w:r>
  </w:p>
  <w:p w:rsidRDefault="00DC0F7D" w:rsidR="00DC0F7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809"/>
    <w:multiLevelType w:val="hybridMultilevel"/>
    <w:tmpl w:val="E39698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970"/>
    <w:rsid w:val="00023B6B"/>
    <w:rsid w:val="00094C69"/>
    <w:rsid w:val="000D6A78"/>
    <w:rsid w:val="00144C06"/>
    <w:rsid w:val="001C78BD"/>
    <w:rsid w:val="002B5649"/>
    <w:rsid w:val="00336AA6"/>
    <w:rsid w:val="00364DF2"/>
    <w:rsid w:val="00421E17"/>
    <w:rsid w:val="004962D4"/>
    <w:rsid w:val="004A1B40"/>
    <w:rsid w:val="004A21EC"/>
    <w:rsid w:val="005B7141"/>
    <w:rsid w:val="005E2BEA"/>
    <w:rsid w:val="00645DF3"/>
    <w:rsid w:val="0069391B"/>
    <w:rsid w:val="0073715D"/>
    <w:rsid w:val="008B692C"/>
    <w:rsid w:val="00A6515A"/>
    <w:rsid w:val="00B62970"/>
    <w:rsid w:val="00B77352"/>
    <w:rsid w:val="00DC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2970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cs="Tahoma" w:eastAsia="Times New Roman" w:hAnsi="Tahoma" w:asci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B77352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0F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0F7D"/>
    <w:rPr>
      <w:rFonts w:cs="Times New Roman" w:eastAsia="Times New Roman" w:hAnsi="Arial" w:asci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C0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0F7D"/>
    <w:rPr>
      <w:rFonts w:cs="Times New Roman" w:eastAsia="Times New Roman" w:hAnsi="Arial" w:ascii="Arial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645D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C6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C6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C6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C6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2970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ascii="Tahoma" w:cs="Tahoma" w:eastAsia="Times New Roman" w:hAns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B77352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C0F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0F7D"/>
    <w:rPr>
      <w:rFonts w:ascii="Arial" w:cs="Times New Roman" w:eastAsia="Times New Roman" w:hAnsi="Arial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C0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0F7D"/>
    <w:rPr>
      <w:rFonts w:ascii="Arial" w:cs="Times New Roman" w:eastAsia="Times New Roman" w:hAnsi="Arial"/>
      <w:sz w:val="24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645DF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C6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C6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- utvrđivanje vrijednosti nekretnine</izvorni_sadrzaj>
    <derivirana_varijabla naziv="DomainObject.Primjedba_1">Ročište - utvrđivanje vrijednosti nekretnine</derivirana_varijabla>
  </DomainObject.Primjedba>
  <DomainObject.Oznaka>
    <izvorni_sadrzaj>St-993/2012-89</izvorni_sadrzaj>
    <derivirana_varijabla naziv="DomainObject.Oznaka_1">St-993/2012-89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2012.</izvorni_sadrzaj>
    <derivirana_varijabla naziv="DomainObject.Predmet.DatumOsnivanja_1">21.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St-993/2012</izvorni_sadrzaj>
    <derivirana_varijabla naziv="DomainObject.Predmet.OznakaBroj_1">St-993/2012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izvanparničnoj pisarnici (ormar u hodniku)</izvorni_sadrzaj>
    <derivirana_varijabla naziv="DomainObject.Predmet.PrimjedbaSuca_1">PRIJAVE TRAŽBINA u izvanparničnoj pisarnici (ormar u hodniku)</derivirana_varijabla>
  </DomainObject.Predmet.PrimjedbaSuca>
  <DomainObject.Predmet.ProtustrankaFormated>
    <izvorni_sadrzaj>  SLAVONA društvo s ograničenom odgovornošću za proizvodnju i trgovinu</izvorni_sadrzaj>
    <derivirana_varijabla naziv="DomainObject.Predmet.ProtustrankaFormated_1">  SLAVONA društvo s ograničenom odgovornošću za proizvodnju i trgovinu</derivirana_varijabla>
  </DomainObject.Predmet.ProtustrankaFormated>
  <DomainObject.Predmet.ProtustrankaFormatedOIB>
    <izvorni_sadrzaj>  SLAVONA društvo s ograničenom odgovornošću za proizvodnju i trgovinu, OIB 21119339234</izvorni_sadrzaj>
    <derivirana_varijabla naziv="DomainObject.Predmet.ProtustrankaFormatedOIB_1">  SLAVONA društvo s ograničenom odgovornošću za proizvodnju i trgovinu, OIB 21119339234</derivirana_varijabla>
  </DomainObject.Predmet.ProtustrankaFormatedOIB>
  <DomainObject.Predmet.ProtustrankaFormatedWithAdress>
    <izvorni_sadrzaj> SLAVONA društvo s ograničenom odgovornošću za proizvodnju i trgovinu, GAJEVA 15a, Donji Miholjac</izvorni_sadrzaj>
    <derivirana_varijabla naziv="DomainObject.Predmet.ProtustrankaFormatedWithAdress_1"> SLAVONA društvo s ograničenom odgovornošću za proizvodnju i trgovinu, GAJEVA 15a, Donji Miholjac</derivirana_varijabla>
  </DomainObject.Predmet.ProtustrankaFormatedWithAdress>
  <DomainObject.Predmet.ProtustrankaFormatedWithAdressOIB>
    <izvorni_sadrzaj> SLAVONA društvo s ograničenom odgovornošću za proizvodnju i trgovinu, OIB 21119339234, GAJEVA 15a, Donji Miholjac</izvorni_sadrzaj>
    <derivirana_varijabla naziv="DomainObject.Predmet.ProtustrankaFormatedWithAdressOIB_1"> SLAVONA društvo s ograničenom odgovornošću za proizvodnju i trgovinu, OIB 21119339234, GAJEVA 15a, Donji Miholjac</derivirana_varijabla>
  </DomainObject.Predmet.ProtustrankaFormatedWithAdressOIB>
  <DomainObject.Predmet.ProtustrankaWithAdress>
    <izvorni_sadrzaj>SLAVONA društvo s ograničenom odgovornošću za proizvodnju i trgovinu GAJEVA 15a, Donji Miholjac</izvorni_sadrzaj>
    <derivirana_varijabla naziv="DomainObject.Predmet.ProtustrankaWithAdress_1">SLAVONA društvo s ograničenom odgovornošću za proizvodnju i trgovinu GAJEVA 15a, Donji Miholjac</derivirana_varijabla>
  </DomainObject.Predmet.ProtustrankaWithAdress>
  <DomainObject.Predmet.ProtustrankaWithAdressOIB>
    <izvorni_sadrzaj>SLAVONA društvo s ograničenom odgovornošću za proizvodnju i trgovinu, OIB 21119339234, GAJEVA 15a, Donji Miholjac</izvorni_sadrzaj>
    <derivirana_varijabla naziv="DomainObject.Predmet.ProtustrankaWithAdressOIB_1">SLAVONA društvo s ograničenom odgovornošću za proizvodnju i trgovinu, OIB 21119339234, GAJEVA 15a, Donji Miholjac</derivirana_varijabla>
  </DomainObject.Predmet.ProtustrankaWithAdressOIB>
  <DomainObject.Predmet.ProtustrankaNazivFormated>
    <izvorni_sadrzaj>SLAVONA društvo s ograničenom odgovornošću za proizvodnju i trgovinu</izvorni_sadrzaj>
    <derivirana_varijabla naziv="DomainObject.Predmet.ProtustrankaNazivFormated_1">SLAVONA društvo s ograničenom odgovornošću za proizvodnju i trgovinu</derivirana_varijabla>
  </DomainObject.Predmet.ProtustrankaNazivFormated>
  <DomainObject.Predmet.ProtustrankaNazivFormatedOIB>
    <izvorni_sadrzaj>SLAVONA društvo s ograničenom odgovornošću za proizvodnju i trgovinu, OIB 21119339234</izvorni_sadrzaj>
    <derivirana_varijabla naziv="DomainObject.Predmet.ProtustrankaNazivFormatedOIB_1">SLAVONA društvo s ograničenom odgovornošću za proizvodnju i trgovinu, OIB 21119339234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VJEROVNICI</izvorni_sadrzaj>
    <derivirana_varijabla naziv="DomainObject.Predmet.StrankaFormated_1">  HYPO ALPE-ADRIA-BANK dioničko društvo; VJEROVNICI</derivirana_varijabla>
  </DomainObject.Predmet.StrankaFormated>
  <DomainObject.Predmet.StrankaFormatedOIB>
    <izvorni_sadrzaj>  HYPO ALPE-ADRIA-BANK dioničko društvo, OIB 14036333877; VJEROVNICI</izvorni_sadrzaj>
    <derivirana_varijabla naziv="DomainObject.Predmet.StrankaFormatedOIB_1">  HYPO ALPE-ADRIA-BANK dioničko društvo, OIB 14036333877; VJEROVNICI</derivirana_varijabla>
  </DomainObject.Predmet.StrankaFormatedOIB>
  <DomainObject.Predmet.StrankaFormatedWithAdress>
    <izvorni_sadrzaj> HYPO ALPE-ADRIA-BANK dioničko društvo, Slavonska avenija 6, 10000 Zagreb; VJEROVNICI</izvorni_sadrzaj>
    <derivirana_varijabla naziv="DomainObject.Predmet.StrankaFormatedWithAdress_1"> HYPO ALPE-ADRIA-BANK dioničko društvo, Slavonska avenija 6, 10000 Zagreb; VJEROVNICI</derivirana_varijabla>
  </DomainObject.Predmet.StrankaFormatedWithAdress>
  <DomainObject.Predmet.StrankaFormatedWithAdressOIB>
    <izvorni_sadrzaj> HYPO ALPE-ADRIA-BANK dioničko društvo, OIB 14036333877, Slavonska avenija 6, 10000 Zagreb; VJEROVNICI</izvorni_sadrzaj>
    <derivirana_varijabla naziv="DomainObject.Predmet.StrankaFormatedWithAdressOIB_1"> HYPO ALPE-ADRIA-BANK dioničko društvo, OIB 14036333877, Slavonska avenija 6, 10000 Zagreb; VJEROVNICI</derivirana_varijabla>
  </DomainObject.Predmet.StrankaFormatedWithAdressOIB>
  <DomainObject.Predmet.StrankaWithAdress>
    <izvorni_sadrzaj>HYPO ALPE-ADRIA-BANK dioničko društvo Slavonska avenija 6,10000 Zagreb,VJEROVNICI </izvorni_sadrzaj>
    <derivirana_varijabla naziv="DomainObject.Predmet.StrankaWithAdress_1">HYPO ALPE-ADRIA-BANK dioničko društvo Slavonska avenija 6,10000 Zagreb,VJEROVNICI </derivirana_varijabla>
  </DomainObject.Predmet.StrankaWithAdress>
  <DomainObject.Predmet.StrankaWithAdressOIB>
    <izvorni_sadrzaj>HYPO ALPE-ADRIA-BANK dioničko društvo, OIB 14036333877, Slavonska avenija 6,10000 Zagreb,VJEROVNICI</izvorni_sadrzaj>
    <derivirana_varijabla naziv="DomainObject.Predmet.StrankaWithAdressOIB_1">HYPO ALPE-ADRIA-BANK dioničko društvo, OIB 14036333877, Slavonska avenija 6,10000 Zagreb,VJEROVNICI</derivirana_varijabla>
  </DomainObject.Predmet.StrankaWithAdressOIB>
  <DomainObject.Predmet.StrankaNazivFormated>
    <izvorni_sadrzaj>HYPO ALPE-ADRIA-BANK dioničko društvo,VJEROVNICI</izvorni_sadrzaj>
    <derivirana_varijabla naziv="DomainObject.Predmet.StrankaNazivFormated_1">HYPO ALPE-ADRIA-BANK dioničko društvo,VJEROVNICI</derivirana_varijabla>
  </DomainObject.Predmet.StrankaNazivFormated>
  <DomainObject.Predmet.StrankaNazivFormatedOIB>
    <izvorni_sadrzaj>HYPO ALPE-ADRIA-BANK dioničko društvo, OIB 14036333877,VJEROVNICI</izvorni_sadrzaj>
    <derivirana_varijabla naziv="DomainObject.Predmet.StrankaNazivFormatedOIB_1">HYPO ALPE-ADRIA-BANK dioničko društvo, OIB 14036333877,VJEROVNICI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HYPO ALPE-ADRIA-BANK dioničko društvo</item>
      <item>VJEROVNICI</item>
    </izvorni_sadrzaj>
    <derivirana_varijabla naziv="DomainObject.Predmet.StrankaListFormated_1">
      <item>HYPO ALPE-ADRIA-BANK dioničko društvo</item>
      <item>VJEROVNICI</item>
    </derivirana_varijabla>
  </DomainObject.Predmet.StrankaListFormated>
  <DomainObject.Predmet.StrankaListFormatedOIB>
    <izvorni_sadrzaj>
      <item>HYPO ALPE-ADRIA-BANK dioničko društvo, OIB 14036333877</item>
      <item>VJEROVNICI</item>
    </izvorni_sadrzaj>
    <derivirana_varijabla naziv="DomainObject.Predmet.StrankaListFormatedOIB_1">
      <item>HYPO ALPE-ADRIA-BANK dioničko društvo, OIB 14036333877</item>
      <item>VJEROVNICI</item>
    </derivirana_varijabla>
  </DomainObject.Predmet.StrankaListFormatedOIB>
  <DomainObject.Predmet.StrankaListFormatedWithAdress>
    <izvorni_sadrzaj>
      <item>HYPO ALPE-ADRIA-BANK dioničko društvo, Slavonska avenija 6, 10000 Zagreb</item>
      <item>VJEROVNICI</item>
    </izvorni_sadrzaj>
    <derivirana_varijabla naziv="DomainObject.Predmet.StrankaListFormatedWithAdress_1">
      <item>HYPO ALPE-ADRIA-BANK dioničko društvo, Slavonska avenija 6, 10000 Zagreb</item>
      <item>VJEROVNICI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VJEROVNICI</item>
    </izvorni_sadrzaj>
    <derivirana_varijabla naziv="DomainObject.Predmet.StrankaListFormatedWithAdressOIB_1">
      <item>HYPO ALPE-ADRIA-BANK dioničko društvo, OIB 14036333877, Slavonska avenija 6, 10000 Zagreb</item>
      <item>VJEROVNICI</item>
    </derivirana_varijabla>
  </DomainObject.Predmet.StrankaListFormatedWithAdressOIB>
  <DomainObject.Predmet.StrankaListNazivFormated>
    <izvorni_sadrzaj>
      <item>HYPO ALPE-ADRIA-BANK dioničko društvo</item>
      <item>VJEROVNICI</item>
    </izvorni_sadrzaj>
    <derivirana_varijabla naziv="DomainObject.Predmet.StrankaListNazivFormated_1">
      <item>HYPO ALPE-ADRIA-BANK dioničko društvo</item>
      <item>VJEROVNICI</item>
    </derivirana_varijabla>
  </DomainObject.Predmet.StrankaListNazivFormated>
  <DomainObject.Predmet.StrankaListNazivFormatedOIB>
    <izvorni_sadrzaj>
      <item>HYPO ALPE-ADRIA-BANK dioničko društvo, OIB 14036333877</item>
      <item>VJEROVNICI</item>
    </izvorni_sadrzaj>
    <derivirana_varijabla naziv="DomainObject.Predmet.StrankaListNazivFormatedOIB_1">
      <item>HYPO ALPE-ADRIA-BANK dioničko društvo, OIB 14036333877</item>
      <item>VJEROVNICI</item>
    </derivirana_varijabla>
  </DomainObject.Predmet.StrankaListNazivFormatedOIB>
  <DomainObject.Predmet.ProtuStrankaListFormated>
    <izvorni_sadrzaj>
      <item>SLAVONA društvo s ograničenom odgovornošću za proizvodnju i trgovinu</item>
    </izvorni_sadrzaj>
    <derivirana_varijabla naziv="DomainObject.Predmet.ProtuStrankaListFormated_1">
      <item>SLAVONA društvo s ograničenom odgovornošću za proizvodnju i trgovinu</item>
    </derivirana_varijabla>
  </DomainObject.Predmet.ProtuStrankaListFormated>
  <DomainObject.Predmet.ProtuStrankaListFormatedOIB>
    <izvorni_sadrzaj>
      <item>SLAVONA društvo s ograničenom odgovornošću za proizvodnju i trgovinu, OIB 21119339234</item>
    </izvorni_sadrzaj>
    <derivirana_varijabla naziv="DomainObject.Predmet.ProtuStrankaListFormatedOIB_1">
      <item>SLAVONA društvo s ograničenom odgovornošću za proizvodnju i trgovinu, OIB 21119339234</item>
    </derivirana_varijabla>
  </DomainObject.Predmet.ProtuStrankaListFormatedOIB>
  <DomainObject.Predmet.ProtuStrankaListFormatedWithAdress>
    <izvorni_sadrzaj>
      <item>SLAVONA društvo s ograničenom odgovornošću za proizvodnju i trgovinu, GAJEVA 15a, Donji Miholjac</item>
    </izvorni_sadrzaj>
    <derivirana_varijabla naziv="DomainObject.Predmet.ProtuStrankaListFormatedWithAdress_1">
      <item>SLAVONA društvo s ograničenom odgovornošću za proizvodnju i trgovinu, GAJEVA 15a, Donji Miholjac</item>
    </derivirana_varijabla>
  </DomainObject.Predmet.ProtuStrankaListFormatedWithAdress>
  <DomainObject.Predmet.ProtuStrankaListFormatedWithAdressOIB>
    <izvorni_sadrzaj>
      <item>SLAVONA društvo s ograničenom odgovornošću za proizvodnju i trgovinu, OIB 21119339234, GAJEVA 15a, Donji Miholjac</item>
    </izvorni_sadrzaj>
    <derivirana_varijabla naziv="DomainObject.Predmet.ProtuStrankaListFormatedWithAdressOIB_1">
      <item>SLAVONA društvo s ograničenom odgovornošću za proizvodnju i trgovinu, OIB 21119339234, GAJEVA 15a, Donji Miholjac</item>
    </derivirana_varijabla>
  </DomainObject.Predmet.ProtuStrankaListFormatedWithAdressOIB>
  <DomainObject.Predmet.ProtuStrankaListNazivFormated>
    <izvorni_sadrzaj>
      <item>SLAVONA društvo s ograničenom odgovornošću za proizvodnju i trgovinu</item>
    </izvorni_sadrzaj>
    <derivirana_varijabla naziv="DomainObject.Predmet.ProtuStrankaListNazivFormated_1">
      <item>SLAVONA društvo s ograničenom odgovornošću za proizvodnju i trgovinu</item>
    </derivirana_varijabla>
  </DomainObject.Predmet.ProtuStrankaListNazivFormated>
  <DomainObject.Predmet.ProtuStrankaListNazivFormatedOIB>
    <izvorni_sadrzaj>
      <item>SLAVONA društvo s ograničenom odgovornošću za proizvodnju i trgovinu, OIB 21119339234</item>
    </izvorni_sadrzaj>
    <derivirana_varijabla naziv="DomainObject.Predmet.ProtuStrankaListNazivFormatedOIB_1">
      <item>SLAVONA društvo s ograničenom odgovornošću za proizvodnju i trgovinu, OIB 21119339234</item>
    </derivirana_varijabla>
  </DomainObject.Predmet.ProtuStrankaListNazivFormatedOIB>
  <DomainObject.Predmet.OstaliListFormated>
    <izvorni_sadrzaj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izvorni_sadrzaj>
    <derivirana_varijabla naziv="DomainObject.Predmet.OstaliListFormated_1"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derivirana_varijabla>
  </DomainObject.Predmet.OstaliListFormated>
  <DomainObject.Predmet.OstaliListFormatedOIB>
    <izvorni_sadrzaj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izvorni_sadrzaj>
    <derivirana_varijabla naziv="DomainObject.Predmet.OstaliListFormatedOIB_1"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derivirana_varijabla>
  </DomainObject.Predmet.OstaliListFormatedOIB>
  <DomainObject.Predmet.OstaliListFormatedWithAdress>
    <izvorni_sadrzaj>
      <item>Jure Marušić, Bleiweisova 21, 10000 Zagreb</item>
      <item>ŽDO Zagreb</item>
      <item>RH, Ministarstvo financija, Porezna uprava, Av. Dubrovnik 32, 10000 Zagreb</item>
      <item>Općinski sud u Osijeku, SS u Valpovu, ZK odjel Donji Miholac, Trg A. Starčevića 25, 31540 Donji Miholjac</item>
      <item>H-ABDUCO društvo s ograničenom odgovornošću za usluge, Slavonska avenija 6A , 10000 Zagreb</item>
      <item>ADRIANO CORSI S.P.A., Via Sovenza 020, 34070 San Floriano Del Collio</item>
    </izvorni_sadrzaj>
    <derivirana_varijabla naziv="DomainObject.Predmet.OstaliListFormatedWithAdress_1">
      <item>Jure Marušić, Bleiweisova 21, 10000 Zagreb</item>
      <item>ŽDO Zagreb</item>
      <item>RH, Ministarstvo financija, Porezna uprava, Av. Dubrovnik 32, 10000 Zagreb</item>
      <item>Općinski sud u Osijeku, SS u Valpovu, ZK odjel Donji Miholac, Trg A. Starčevića 25, 31540 Donji Miholjac</item>
      <item>H-ABDUCO društvo s ograničenom odgovornošću za usluge, Slavonska avenija 6A , 10000 Zagreb</item>
      <item>ADRIANO CORSI S.P.A., Via Sovenza 020, 34070 San Floriano Del Collio</item>
    </derivirana_varijabla>
  </DomainObject.Predmet.OstaliListFormatedWithAdress>
  <DomainObject.Predmet.OstaliListFormatedWithAdressOIB>
    <izvorni_sadrzaj>
      <item>Jure Marušić, OIB 52703189678, Bleiweisova 21, 10000 Zagreb</item>
      <item>ŽDO Zagreb, OIB 16488001145</item>
      <item>RH, Ministarstvo financija, Porezna uprava, OIB 18683136487, Av. Dubrovnik 32, 10000 Zagreb</item>
      <item>Općinski sud u Osijeku, SS u Valpovu, ZK odjel Donji Miholac, Trg A. Starčevića 25, 31540 Donji Miholjac</item>
      <item>H-ABDUCO društvo s ograničenom odgovornošću za usluge, OIB 13667298928, Slavonska avenija 6A , 10000 Zagreb</item>
      <item>ADRIANO CORSI S.P.A., OIB 92247873689, Via Sovenza 020, 34070 San Floriano Del Collio</item>
    </izvorni_sadrzaj>
    <derivirana_varijabla naziv="DomainObject.Predmet.OstaliListFormatedWithAdressOIB_1">
      <item>Jure Marušić, OIB 52703189678, Bleiweisova 21, 10000 Zagreb</item>
      <item>ŽDO Zagreb, OIB 16488001145</item>
      <item>RH, Ministarstvo financija, Porezna uprava, OIB 18683136487, Av. Dubrovnik 32, 10000 Zagreb</item>
      <item>Općinski sud u Osijeku, SS u Valpovu, ZK odjel Donji Miholac, Trg A. Starčevića 25, 31540 Donji Miholjac</item>
      <item>H-ABDUCO društvo s ograničenom odgovornošću za usluge, OIB 13667298928, Slavonska avenija 6A , 10000 Zagreb</item>
      <item>ADRIANO CORSI S.P.A., OIB 92247873689, Via Sovenza 020, 34070 San Floriano Del Collio</item>
    </derivirana_varijabla>
  </DomainObject.Predmet.OstaliListFormatedWithAdressOIB>
  <DomainObject.Predmet.OstaliListNazivFormated>
    <izvorni_sadrzaj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izvorni_sadrzaj>
    <derivirana_varijabla naziv="DomainObject.Predmet.OstaliListNazivFormated_1"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derivirana_varijabla>
  </DomainObject.Predmet.OstaliListNazivFormated>
  <DomainObject.Predmet.OstaliListNazivFormatedOIB>
    <izvorni_sadrzaj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izvorni_sadrzaj>
    <derivirana_varijabla naziv="DomainObject.Predmet.OstaliListNazivFormatedOIB_1">
      <item>Jure Marušić, OIB 52703189678</item>
      <item>ŽDO Zagreb, OIB 16488001145</item>
      <item>RH, Ministarstvo financija, Porezna uprava, OIB 18683136487</item>
      <item>Općinski sud u Osijeku, SS u Valpovu, ZK odjel Donji Miholac</item>
      <item>H-ABDUCO društvo s ograničenom odgovornošću za usluge, OIB 13667298928</item>
      <item>ADRIANO CORSI S.P.A., OIB 92247873689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St-993/2012-89</izvorni_sadrzaj>
    <derivirana_varijabla naziv="DomainObject.PoslovniBrojDokumenta_1">St-993/2012-89</derivirana_varijabla>
  </DomainObject.PoslovniBrojDokumenta>
  <DomainObject.Predmet.StrankaIDrugi>
    <izvorni_sadrzaj>HYPO ALPE-ADRIA-BANK dioničko društvo i dr.</izvorni_sadrzaj>
    <derivirana_varijabla naziv="DomainObject.Predmet.StrankaIDrugi_1">HYPO ALPE-ADRIA-BANK dioničko društvo i dr.</derivirana_varijabla>
  </DomainObject.Predmet.StrankaIDrugi>
  <DomainObject.Predmet.ProtustrankaIDrugi>
    <izvorni_sadrzaj>SLAVONA društvo s ograničenom odgovornošću za proizvodnju i trgovinu</izvorni_sadrzaj>
    <derivirana_varijabla naziv="DomainObject.Predmet.ProtustrankaIDrugi_1">SLAVONA društvo s ograničenom odgovornošću za proizvodnju i trgovinu</derivirana_varijabla>
  </DomainObject.Predmet.ProtustrankaIDrugi>
  <DomainObject.Predmet.StrankaIDrugiAdressOIB>
    <izvorni_sadrzaj>HYPO ALPE-ADRIA-BANK dioničko društvo, OIB 14036333877, Slavonska avenija 6, 10000 Zagreb i dr.</izvorni_sadrzaj>
    <derivirana_varijabla naziv="DomainObject.Predmet.StrankaIDrugiAdressOIB_1">HYPO ALPE-ADRIA-BANK dioničko društvo, OIB 14036333877, Slavonska avenija 6, 10000 Zagreb i dr.</derivirana_varijabla>
  </DomainObject.Predmet.StrankaIDrugiAdressOIB>
  <DomainObject.Predmet.ProtustrankaIDrugiAdressOIB>
    <izvorni_sadrzaj>SLAVONA društvo s ograničenom odgovornošću za proizvodnju i trgovinu, OIB 21119339234, GAJEVA 15a, Donji Miholjac</izvorni_sadrzaj>
    <derivirana_varijabla naziv="DomainObject.Predmet.ProtustrankaIDrugiAdressOIB_1">SLAVONA društvo s ograničenom odgovornošću za proizvodnju i trgovinu, OIB 21119339234, GAJEVA 15a,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dioničko društvo</item>
      <item>SLAVONA društvo s ograničenom odgovornošću za proizvodnju i trgovinu</item>
      <item>VJEROVNICI</item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izvorni_sadrzaj>
    <derivirana_varijabla naziv="DomainObject.Predmet.SudioniciListNaziv_1">
      <item>HYPO ALPE-ADRIA-BANK dioničko društvo</item>
      <item>SLAVONA društvo s ograničenom odgovornošću za proizvodnju i trgovinu</item>
      <item>VJEROVNICI</item>
      <item>Jure Marušić</item>
      <item>ŽDO Zagreb</item>
      <item>RH, Ministarstvo financija, Porezna uprava</item>
      <item>Općinski sud u Osijeku, SS u Valpovu, ZK odjel Donji Miholac</item>
      <item>H-ABDUCO društvo s ograničenom odgovornošću za usluge</item>
      <item>ADRIANO CORSI S.P.A.</item>
    </derivirana_varijabla>
  </DomainObject.Predmet.SudioniciListNaziv>
  <DomainObject.Predmet.SudioniciListAdressOIB>
    <izvorni_sadrzaj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  <item>RH, Ministarstvo financija, Porezna uprava, OIB 18683136487, Av. Dubrovnik 32,10000 Zagreb</item>
      <item>Općinski sud u Osijeku, SS u Valpovu, ZK odjel Donji Miholac, Trg A. Starčevića 25,31540 Donji Miholjac</item>
      <item>H-ABDUCO društvo s ograničenom odgovornošću za usluge, OIB 13667298928, Slavonska avenija 6A ,10000 Zagreb</item>
      <item>ADRIANO CORSI S.P.A., OIB 92247873689, Via Sovenza 020,34070 San Floriano Del Collio</item>
    </izvorni_sadrzaj>
    <derivirana_varijabla naziv="DomainObject.Predmet.SudioniciListAdressOIB_1">
      <item>HYPO ALPE-ADRIA-BANK dioničko društvo, OIB 14036333877, Slavonska avenija 6,10000 Zagreb</item>
      <item>SLAVONA društvo s ograničenom odgovornošću za proizvodnju i trgovinu, OIB 21119339234, GAJEVA 15a,Donji Miholjac</item>
      <item>VJEROVNICI</item>
      <item>Jure Marušić, OIB 52703189678, Bleiweisova 21,10000 Zagreb</item>
      <item>ŽDO Zagreb, OIB 16488001145</item>
      <item>RH, Ministarstvo financija, Porezna uprava, OIB 18683136487, Av. Dubrovnik 32,10000 Zagreb</item>
      <item>Općinski sud u Osijeku, SS u Valpovu, ZK odjel Donji Miholac, Trg A. Starčevića 25,31540 Donji Miholjac</item>
      <item>H-ABDUCO društvo s ograničenom odgovornošću za usluge, OIB 13667298928, Slavonska avenija 6A ,10000 Zagreb</item>
      <item>ADRIANO CORSI S.P.A., OIB 92247873689, Via Sovenza 020,34070 San Floriano Del Collio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21119339234</item>
      <item>, OIB null</item>
      <item>, OIB 52703189678</item>
      <item>, OIB 16488001145</item>
      <item>, OIB 18683136487</item>
      <item>, OIB null</item>
      <item>, OIB 13667298928</item>
      <item>, OIB 92247873689</item>
    </izvorni_sadrzaj>
    <derivirana_varijabla naziv="DomainObject.Predmet.SudioniciListNazivOIB_1">
      <item>, OIB 14036333877</item>
      <item>, OIB 21119339234</item>
      <item>, OIB null</item>
      <item>, OIB 52703189678</item>
      <item>, OIB 16488001145</item>
      <item>, OIB 18683136487</item>
      <item>, OIB null</item>
      <item>, OIB 13667298928</item>
      <item>, OIB 92247873689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2017.</izvorni_sadrzaj>
    <derivirana_varijabla naziv="DomainObject.Predmet.DatumZadnjeOdrzaneSudskeRadnje_1">14. prosinca 2017.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St-993/2012-85</izvorni_sadrzaj>
    <derivirana_varijabla naziv="DomainObject.PredzadnjaOdlukaIzPredmeta.Oznaka_1">St-993/2012-85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1056</properties:Characters>
  <properties:Lines>46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2019-04-16T11:58:00Z</dcterms:created>
  <dc:creator>Nikola Ribarić</dc:creator>
  <cp:lastModifiedBy>Maja Hajtek</cp:lastModifiedBy>
  <cp:lastPrinted>2019-04-16T12:14:00Z</cp:lastPrinted>
  <dcterms:modified xmlns:xsi="http://www.w3.org/2001/XMLSchema-instance" xsi:type="dcterms:W3CDTF">2019-04-16T12:38:00Z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St-993/2012-89 / Odluka - Zaključak (zaključak ročište radi utvrđivanja vrijednosti slavona 16.4.2019. - 89.docx)</vt:lpwstr>
  </prop:property>
  <prop:property name="CC_coloring" pid="5" fmtid="{D5CDD505-2E9C-101B-9397-08002B2CF9AE}">
    <vt:bool>false</vt:bool>
  </prop:property>
</prop:Properties>
</file>