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8e95" w14:paraId="f808e95" w:rsidRDefault="006926D9" w:rsidP="00CA3336" w:rsidR="00D4027A" w:rsidRPr="00CA3336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DC2057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  <w:t xml:space="preserve">             </w:t>
      </w:r>
      <w:r w:rsidR="00222CAC" w:rsidRPr="00CA3336">
        <w:rPr>
          <w:b/>
          <w:lang w:val="hr-HR"/>
        </w:rPr>
        <w:t>Posl. br.</w:t>
      </w:r>
      <w:r w:rsidR="00D4027A" w:rsidRPr="00CA3336">
        <w:rPr>
          <w:b/>
          <w:lang w:val="hr-HR"/>
        </w:rPr>
        <w:t xml:space="preserve"> 12. St</w:t>
      </w:r>
      <w:r w:rsidR="009D3C21" w:rsidRPr="00CA3336">
        <w:rPr>
          <w:b/>
          <w:lang w:val="hr-HR"/>
        </w:rPr>
        <w:t>-</w:t>
      </w:r>
      <w:r w:rsidR="00E6569E">
        <w:rPr>
          <w:b/>
          <w:lang w:val="hr-HR"/>
        </w:rPr>
        <w:t>1169/2017</w:t>
      </w:r>
    </w:p>
    <w:p w:rsidRDefault="00B46B1F" w:rsidP="00B46B1F" w:rsidR="00B46B1F" w:rsidRPr="00C175E7">
      <w:pPr>
        <w:rPr>
          <w:sz w:val="4"/>
          <w:szCs w:val="4"/>
          <w:lang w:eastAsia="hr-HR" w:val="hr-HR"/>
        </w:rPr>
      </w:pPr>
    </w:p>
    <w:p w:rsidRDefault="00D4027A" w:rsidP="00D4027A" w:rsidR="00D4027A" w:rsidRPr="00CA3336">
      <w:pPr>
        <w:pStyle w:val="Naslov1"/>
        <w:jc w:val="both"/>
      </w:pPr>
      <w:r w:rsidRPr="00CA3336">
        <w:t>REPUBLIKA HRVATSKA</w:t>
      </w: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b/>
          <w:lang w:val="hr-HR"/>
        </w:rPr>
        <w:t xml:space="preserve">TRGOVAČKI SUD U SPLITU </w:t>
      </w:r>
      <w:r w:rsidRPr="00CA3336">
        <w:rPr>
          <w:lang w:val="hr-HR"/>
        </w:rPr>
        <w:t xml:space="preserve">            </w:t>
      </w:r>
      <w:r w:rsidRPr="00CA3336">
        <w:rPr>
          <w:lang w:val="hr-HR"/>
        </w:rPr>
        <w:tab/>
      </w:r>
      <w:r w:rsidRPr="00CA3336">
        <w:rPr>
          <w:lang w:val="hr-HR"/>
        </w:rPr>
        <w:tab/>
      </w:r>
      <w:r w:rsidRPr="00CA3336">
        <w:rPr>
          <w:lang w:val="hr-HR"/>
        </w:rPr>
        <w:tab/>
        <w:t xml:space="preserve">      </w:t>
      </w:r>
    </w:p>
    <w:p w:rsidRDefault="009A7AD1" w:rsidP="00D4027A" w:rsidR="00D4027A" w:rsidRPr="00CA3336">
      <w:pPr>
        <w:rPr>
          <w:b/>
          <w:lang w:val="hr-HR"/>
        </w:rPr>
      </w:pPr>
      <w:r w:rsidRPr="00CA3336">
        <w:rPr>
          <w:b/>
          <w:lang w:val="hr-HR"/>
        </w:rPr>
        <w:t>Split, Sukoišanska br. 6</w:t>
      </w:r>
    </w:p>
    <w:p w:rsidRDefault="00D4027A" w:rsidP="00D4027A" w:rsidR="00D4027A" w:rsidRPr="00CA3336">
      <w:pPr>
        <w:rPr>
          <w:lang w:val="hr-HR"/>
        </w:rPr>
      </w:pPr>
    </w:p>
    <w:p w:rsidRDefault="00C450CF" w:rsidP="00C450CF" w:rsidR="00C450CF" w:rsidRPr="00CA3336">
      <w:pPr>
        <w:pStyle w:val="Naslov1"/>
      </w:pPr>
      <w:r w:rsidRPr="00CA3336">
        <w:t>R E P U B L I K A   H R V A T S K A</w:t>
      </w:r>
    </w:p>
    <w:p w:rsidRDefault="00C450CF" w:rsidP="00C450CF" w:rsidR="00C450CF" w:rsidRPr="00CA3336">
      <w:pPr>
        <w:rPr>
          <w:lang w:eastAsia="hr-HR" w:val="hr-HR"/>
        </w:rPr>
      </w:pPr>
    </w:p>
    <w:p w:rsidRDefault="00B556BD" w:rsidP="00D4027A" w:rsidR="00D4027A" w:rsidRPr="00CA3336">
      <w:pPr>
        <w:pStyle w:val="Naslov2"/>
        <w:rPr>
          <w:b/>
          <w:bCs/>
          <w:szCs w:val="24"/>
        </w:rPr>
      </w:pPr>
      <w:r w:rsidRPr="00CA3336">
        <w:rPr>
          <w:b/>
          <w:bCs/>
          <w:szCs w:val="24"/>
        </w:rPr>
        <w:t>R J E Š E N</w:t>
      </w:r>
      <w:r w:rsidR="00C450CF" w:rsidRPr="00CA3336">
        <w:rPr>
          <w:b/>
          <w:bCs/>
          <w:szCs w:val="24"/>
        </w:rPr>
        <w:t xml:space="preserve"> </w:t>
      </w:r>
      <w:r w:rsidRPr="00CA3336">
        <w:rPr>
          <w:b/>
          <w:bCs/>
          <w:szCs w:val="24"/>
        </w:rPr>
        <w:t xml:space="preserve">J E </w:t>
      </w:r>
    </w:p>
    <w:p w:rsidRDefault="00D4027A" w:rsidP="00D4027A" w:rsidR="00D4027A" w:rsidRPr="00CA3336">
      <w:pPr>
        <w:rPr>
          <w:lang w:val="hr-HR"/>
        </w:rPr>
      </w:pPr>
    </w:p>
    <w:p w:rsidRDefault="00B556BD" w:rsidP="00536255" w:rsidR="00536255" w:rsidRPr="00CA3336">
      <w:pPr>
        <w:pStyle w:val="Tijeloteksta"/>
        <w:rPr>
          <w:szCs w:val="24"/>
          <w:lang w:val="hr-HR"/>
        </w:rPr>
      </w:pPr>
      <w:r w:rsidRPr="00CA3336">
        <w:rPr>
          <w:szCs w:val="24"/>
          <w:lang w:val="hr-HR"/>
        </w:rPr>
        <w:tab/>
      </w:r>
      <w:r w:rsidR="00536255" w:rsidRPr="00CA3336">
        <w:rPr>
          <w:szCs w:val="24"/>
          <w:lang w:val="hr-HR"/>
        </w:rPr>
        <w:t xml:space="preserve">Trgovački sud u Splitu, po sucu </w:t>
      </w:r>
      <w:r w:rsidR="00CA3336">
        <w:rPr>
          <w:szCs w:val="24"/>
          <w:lang w:val="hr-HR"/>
        </w:rPr>
        <w:t>t</w:t>
      </w:r>
      <w:r w:rsidR="00536255" w:rsidRPr="00CA3336">
        <w:rPr>
          <w:szCs w:val="24"/>
          <w:lang w:val="hr-HR"/>
        </w:rPr>
        <w:t xml:space="preserve">og suda Pašku Bačiću, kao stečajnom sucu, u stečajnom </w:t>
      </w:r>
      <w:r w:rsidR="00C450CF" w:rsidRPr="00CA3336">
        <w:rPr>
          <w:szCs w:val="24"/>
          <w:lang w:val="hr-HR"/>
        </w:rPr>
        <w:t>postupku</w:t>
      </w:r>
      <w:r w:rsidR="00536255" w:rsidRPr="00CA3336">
        <w:rPr>
          <w:szCs w:val="24"/>
          <w:lang w:val="hr-HR"/>
        </w:rPr>
        <w:t xml:space="preserve"> povodom prijedloga </w:t>
      </w:r>
      <w:r w:rsidR="00E6569E" w:rsidRPr="00E6569E">
        <w:rPr>
          <w:szCs w:val="24"/>
          <w:lang w:val="hr-HR"/>
        </w:rPr>
        <w:t>predlagatelja – vjerovnika REPUBLIKE HRVATSKE, Ministarstva financija, OIB: 18683136487, zastupano</w:t>
      </w:r>
      <w:r w:rsidR="00382D37">
        <w:rPr>
          <w:szCs w:val="24"/>
          <w:lang w:val="hr-HR"/>
        </w:rPr>
        <w:t>g</w:t>
      </w:r>
      <w:r w:rsidR="00E6569E" w:rsidRPr="00E6569E">
        <w:rPr>
          <w:szCs w:val="24"/>
          <w:lang w:val="hr-HR"/>
        </w:rPr>
        <w:t xml:space="preserve"> po Županijskom državnom odvjetništvu u Splitu, za otvaranje stečajnog postupka nad dužnikom STEIKO – SPLIT d.o.o. Split, Mosećka 48, OIB: 66626647372</w:t>
      </w:r>
      <w:r w:rsidR="00536255" w:rsidRPr="00CA3336">
        <w:rPr>
          <w:szCs w:val="24"/>
          <w:lang w:val="hr-HR"/>
        </w:rPr>
        <w:t xml:space="preserve">, dana </w:t>
      </w:r>
      <w:r w:rsidR="00E6569E">
        <w:rPr>
          <w:szCs w:val="24"/>
          <w:lang w:val="hr-HR"/>
        </w:rPr>
        <w:t>21</w:t>
      </w:r>
      <w:r w:rsidR="00E36DA5">
        <w:rPr>
          <w:szCs w:val="24"/>
          <w:lang w:val="hr-HR"/>
        </w:rPr>
        <w:t>. rujna</w:t>
      </w:r>
      <w:r w:rsidR="006926D9">
        <w:rPr>
          <w:szCs w:val="24"/>
          <w:lang w:val="hr-HR"/>
        </w:rPr>
        <w:t xml:space="preserve"> 2018.</w:t>
      </w:r>
    </w:p>
    <w:p w:rsidRDefault="00EF6C92" w:rsidP="00D4027A" w:rsidR="00EF6C92">
      <w:pPr>
        <w:rPr>
          <w:sz w:val="26"/>
          <w:szCs w:val="26"/>
          <w:lang w:val="hr-HR"/>
        </w:rPr>
      </w:pPr>
    </w:p>
    <w:p w:rsidRDefault="00E36DA5" w:rsidP="00D4027A" w:rsidR="00E36DA5" w:rsidRPr="00E36DA5">
      <w:pPr>
        <w:rPr>
          <w:sz w:val="20"/>
          <w:szCs w:val="20"/>
          <w:lang w:val="hr-HR"/>
        </w:rPr>
      </w:pPr>
    </w:p>
    <w:p w:rsidRDefault="00B556BD" w:rsidP="00D4027A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</w:t>
      </w:r>
      <w:r w:rsidR="00D4027A" w:rsidRPr="00CA3336">
        <w:rPr>
          <w:lang w:val="hr-HR"/>
        </w:rPr>
        <w:t xml:space="preserve">j e                                               </w:t>
      </w:r>
    </w:p>
    <w:p w:rsidRDefault="00D4027A" w:rsidP="00D4027A" w:rsidR="00D4027A" w:rsidRPr="00CA3336">
      <w:pPr>
        <w:jc w:val="both"/>
        <w:rPr>
          <w:lang w:val="hr-HR"/>
        </w:rPr>
      </w:pPr>
    </w:p>
    <w:p w:rsidRDefault="0033674C" w:rsidP="0033674C" w:rsidR="0033674C" w:rsidRPr="006926D9">
      <w:pPr>
        <w:pStyle w:val="Naslov3"/>
        <w:ind w:firstLine="12" w:left="708"/>
        <w:rPr>
          <w:b w:val="false"/>
          <w:szCs w:val="24"/>
        </w:rPr>
      </w:pPr>
      <w:r w:rsidRPr="00CA3336">
        <w:rPr>
          <w:b w:val="false"/>
          <w:szCs w:val="24"/>
        </w:rPr>
        <w:t>I. Otvara se stečajni postupak nad dužnikom</w:t>
      </w:r>
      <w:r w:rsidR="00EF6C92" w:rsidRPr="00CA3336">
        <w:rPr>
          <w:b w:val="false"/>
          <w:szCs w:val="24"/>
        </w:rPr>
        <w:t xml:space="preserve"> </w:t>
      </w:r>
      <w:r w:rsidR="00E6569E" w:rsidRPr="00E6569E">
        <w:rPr>
          <w:b w:val="false"/>
        </w:rPr>
        <w:t>STEIKO – SPLIT d.o.o. Split, Mosećka 48, OIB: 66626647372</w:t>
      </w:r>
      <w:r w:rsidR="001838E0">
        <w:rPr>
          <w:b w:val="false"/>
        </w:rPr>
        <w:t>, MBS: 060</w:t>
      </w:r>
      <w:r w:rsidR="00E6569E">
        <w:rPr>
          <w:b w:val="false"/>
        </w:rPr>
        <w:t>048032</w:t>
      </w:r>
      <w:r w:rsidR="00CA3336" w:rsidRPr="006926D9">
        <w:rPr>
          <w:b w:val="false"/>
          <w:szCs w:val="24"/>
        </w:rPr>
        <w:t>.</w:t>
      </w:r>
    </w:p>
    <w:p w:rsidRDefault="0033674C" w:rsidP="0033674C" w:rsidR="0033674C" w:rsidRPr="00CA3336">
      <w:pPr>
        <w:rPr>
          <w:lang w:val="hr-HR"/>
        </w:rPr>
      </w:pPr>
    </w:p>
    <w:p w:rsidRDefault="0033674C" w:rsidP="00284543" w:rsidR="0033674C" w:rsidRPr="00CA3336">
      <w:pPr>
        <w:ind w:left="708"/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 w:rsidR="00E6569E">
        <w:rPr>
          <w:lang w:val="hr-HR"/>
        </w:rPr>
        <w:t xml:space="preserve"> </w:t>
      </w:r>
      <w:r w:rsidR="00E6569E">
        <w:t>Vlaho Monković, dipl. ekonomist iz Cavtata, Ul. Vlaha Paljetka 12, OIB: 72627093549</w:t>
      </w:r>
      <w:r w:rsidR="00CA3336">
        <w:rPr>
          <w:lang w:val="hr-HR"/>
        </w:rPr>
        <w:t>.</w:t>
      </w:r>
    </w:p>
    <w:p w:rsidRDefault="004A65BB" w:rsidP="00AB1B0B" w:rsidR="004A65BB" w:rsidRPr="00CA3336">
      <w:pPr>
        <w:ind w:left="708"/>
        <w:jc w:val="both"/>
        <w:rPr>
          <w:lang w:val="hr-HR"/>
        </w:rPr>
      </w:pPr>
    </w:p>
    <w:p w:rsidRDefault="0033674C" w:rsidP="0033674C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E6569E">
        <w:rPr>
          <w:lang w:val="hr-HR"/>
        </w:rPr>
        <w:t>21</w:t>
      </w:r>
      <w:r w:rsidR="00412A64">
        <w:rPr>
          <w:lang w:val="hr-HR"/>
        </w:rPr>
        <w:t>. rujna</w:t>
      </w:r>
      <w:r w:rsidR="006926D9">
        <w:rPr>
          <w:lang w:val="hr-HR"/>
        </w:rPr>
        <w:t xml:space="preserve"> 2018.</w:t>
      </w:r>
      <w:r w:rsidR="00E54B9B" w:rsidRPr="00CA3336">
        <w:rPr>
          <w:lang w:val="hr-HR"/>
        </w:rPr>
        <w:t xml:space="preserve"> u </w:t>
      </w:r>
      <w:r w:rsidR="006926D9">
        <w:rPr>
          <w:lang w:val="hr-HR"/>
        </w:rPr>
        <w:t>1</w:t>
      </w:r>
      <w:r w:rsidR="00382D37">
        <w:rPr>
          <w:lang w:val="hr-HR"/>
        </w:rPr>
        <w:t>3,3</w:t>
      </w:r>
      <w:r w:rsidR="00147C3D" w:rsidRPr="00CA3336">
        <w:rPr>
          <w:lang w:val="hr-HR"/>
        </w:rPr>
        <w:t>0</w:t>
      </w:r>
      <w:r w:rsidRPr="00CA3336">
        <w:rPr>
          <w:lang w:val="hr-HR"/>
        </w:rPr>
        <w:t xml:space="preserve"> sati kada je ovo rješenje o otvaranju stečajnog postupka </w:t>
      </w:r>
      <w:r w:rsidR="00CA3336">
        <w:rPr>
          <w:lang w:val="hr-HR"/>
        </w:rPr>
        <w:t>objavljeno</w:t>
      </w:r>
      <w:r w:rsidRPr="00CA3336">
        <w:rPr>
          <w:lang w:val="hr-HR"/>
        </w:rPr>
        <w:t xml:space="preserve"> na</w:t>
      </w:r>
      <w:r w:rsidR="00CA3336"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 w:rsidR="00CA3336">
        <w:rPr>
          <w:lang w:val="hr-HR"/>
        </w:rPr>
        <w:t>e-Oglasna</w:t>
      </w:r>
      <w:r w:rsidR="00CA3336" w:rsidRPr="00CA3336">
        <w:rPr>
          <w:lang w:val="hr-HR"/>
        </w:rPr>
        <w:t xml:space="preserve"> </w:t>
      </w:r>
      <w:r w:rsidR="00CA3336">
        <w:rPr>
          <w:lang w:val="hr-HR"/>
        </w:rPr>
        <w:t xml:space="preserve">ploča sudova.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CA50B4" w:rsidP="00CA50B4" w:rsidR="00CA50B4" w:rsidRPr="00664803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 </w:t>
      </w:r>
      <w:r w:rsidR="00E6569E">
        <w:t>Vlaha Monkovića iz Cavtata, Ul. Vlaha Paljetka 12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E6569E">
        <w:rPr>
          <w:lang w:val="hr-HR"/>
        </w:rPr>
        <w:t>116917</w:t>
      </w:r>
      <w:r w:rsidRPr="00664803">
        <w:rPr>
          <w:lang w:val="hr-HR"/>
        </w:rPr>
        <w:t>, uz naznaku svrhe plaćanja: „sudska pristojba za prijavu tražbine u predmetu 12.St-</w:t>
      </w:r>
      <w:r w:rsidR="00E6569E">
        <w:rPr>
          <w:lang w:val="hr-HR"/>
        </w:rPr>
        <w:t>1169</w:t>
      </w:r>
      <w:r>
        <w:rPr>
          <w:lang w:val="hr-HR"/>
        </w:rPr>
        <w:t>/</w:t>
      </w:r>
      <w:r w:rsidR="00412A64">
        <w:rPr>
          <w:lang w:val="hr-HR"/>
        </w:rPr>
        <w:t>201</w:t>
      </w:r>
      <w:r w:rsidR="00E6569E">
        <w:rPr>
          <w:lang w:val="hr-HR"/>
        </w:rPr>
        <w:t>7</w:t>
      </w:r>
      <w:r w:rsidRPr="00664803">
        <w:rPr>
          <w:lang w:val="hr-HR"/>
        </w:rPr>
        <w:t xml:space="preserve">“. </w:t>
      </w:r>
    </w:p>
    <w:p w:rsidRDefault="00CA50B4" w:rsidP="00CA50B4" w:rsidR="00CA50B4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CA50B4" w:rsidP="00CA50B4" w:rsidR="00CA50B4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lastRenderedPageBreak/>
        <w:t>VI. Pozivaju se izlučni vjerovnici u roku od 60 dana od dana objave ovog rješenja na mrežnoj stranici e-Oglasna ploča sudova obavijestiti stečajnog upravitelja pisanim podneskom o svom izlučnom pravu, pravnoj osnovi izlučnog prava te naznačiti predmet na koji se njihovo izlučno pravo odnosi, odnosno u obavijesti naznačiti pravo iz čl. 148. Stečajnog zakona.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D35A72">
        <w:rPr>
          <w:lang w:val="hr-HR"/>
        </w:rPr>
        <w:t>6. prosinca</w:t>
      </w:r>
      <w:r w:rsidRPr="003E59F2">
        <w:rPr>
          <w:lang w:val="hr-HR"/>
        </w:rPr>
        <w:t xml:space="preserve"> 2018. u 9,00 sati,</w:t>
      </w:r>
      <w:r w:rsidRPr="00664803">
        <w:rPr>
          <w:lang w:val="hr-HR"/>
        </w:rPr>
        <w:t xml:space="preserve"> u </w:t>
      </w:r>
      <w:r>
        <w:rPr>
          <w:lang w:val="hr-HR"/>
        </w:rPr>
        <w:t>s</w:t>
      </w:r>
      <w:r w:rsidR="006926D9">
        <w:rPr>
          <w:lang w:val="hr-HR"/>
        </w:rPr>
        <w:t>obi</w:t>
      </w:r>
      <w:r w:rsidRPr="00664803">
        <w:rPr>
          <w:lang w:val="hr-HR"/>
        </w:rPr>
        <w:t xml:space="preserve"> broj </w:t>
      </w:r>
      <w:r w:rsidR="006926D9">
        <w:rPr>
          <w:lang w:val="hr-HR"/>
        </w:rPr>
        <w:t>118/I</w:t>
      </w:r>
      <w:r w:rsidRPr="00664803">
        <w:rPr>
          <w:lang w:val="hr-HR"/>
        </w:rPr>
        <w:t xml:space="preserve"> (</w:t>
      </w:r>
      <w:r w:rsidR="006926D9">
        <w:rPr>
          <w:lang w:val="hr-HR"/>
        </w:rPr>
        <w:t>sudnica br. 4</w:t>
      </w:r>
      <w:r w:rsidRPr="00664803">
        <w:rPr>
          <w:lang w:val="hr-HR"/>
        </w:rPr>
        <w:t>), Trgovačkog suda u Splitu, Sukoišanska br. 6.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D35A72">
        <w:rPr>
          <w:lang w:val="hr-HR"/>
        </w:rPr>
        <w:t>6. prosinca</w:t>
      </w:r>
      <w:r w:rsidR="003E59F2">
        <w:rPr>
          <w:lang w:val="hr-HR"/>
        </w:rPr>
        <w:t xml:space="preserve"> 2018. u 9,2</w:t>
      </w:r>
      <w:r w:rsidR="003E59F2" w:rsidRPr="003E59F2">
        <w:rPr>
          <w:lang w:val="hr-HR"/>
        </w:rPr>
        <w:t>0 sati,</w:t>
      </w:r>
      <w:r w:rsidR="006926D9" w:rsidRPr="00664803">
        <w:rPr>
          <w:lang w:val="hr-HR"/>
        </w:rPr>
        <w:t xml:space="preserve"> u </w:t>
      </w:r>
      <w:r w:rsidR="006926D9">
        <w:rPr>
          <w:lang w:val="hr-HR"/>
        </w:rPr>
        <w:t>sobi</w:t>
      </w:r>
      <w:r w:rsidR="006926D9" w:rsidRPr="00664803">
        <w:rPr>
          <w:lang w:val="hr-HR"/>
        </w:rPr>
        <w:t xml:space="preserve"> broj </w:t>
      </w:r>
      <w:r w:rsidR="006926D9">
        <w:rPr>
          <w:lang w:val="hr-HR"/>
        </w:rPr>
        <w:t>118/I</w:t>
      </w:r>
      <w:r w:rsidR="006926D9" w:rsidRPr="00664803">
        <w:rPr>
          <w:lang w:val="hr-HR"/>
        </w:rPr>
        <w:t xml:space="preserve"> (</w:t>
      </w:r>
      <w:r w:rsidR="006926D9">
        <w:rPr>
          <w:lang w:val="hr-HR"/>
        </w:rPr>
        <w:t>sudnica br. 4</w:t>
      </w:r>
      <w:r w:rsidR="006926D9" w:rsidRPr="00664803">
        <w:rPr>
          <w:lang w:val="hr-HR"/>
        </w:rPr>
        <w:t xml:space="preserve">), </w:t>
      </w:r>
      <w:r w:rsidRPr="00664803">
        <w:rPr>
          <w:lang w:val="hr-HR"/>
        </w:rPr>
        <w:t>Trgovačkog suda u Splitu, Sukoišanska br. 6.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</w:p>
    <w:p w:rsidRDefault="00CA50B4" w:rsidP="00CA50B4" w:rsidR="00CA50B4">
      <w:pPr>
        <w:ind w:left="705"/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C547CD" w:rsidP="00CA50B4" w:rsidR="00C547CD">
      <w:pPr>
        <w:ind w:left="705"/>
        <w:jc w:val="both"/>
        <w:rPr>
          <w:lang w:val="hr-HR"/>
        </w:rPr>
      </w:pPr>
    </w:p>
    <w:p w:rsidRDefault="00C547CD" w:rsidP="00C547CD" w:rsidR="00C547CD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 xml:space="preserve">XI. Određuje se otvaranje ovog stečajnog postupka upisati u sudski registar Trgovačkog suda u Splitu, </w:t>
      </w:r>
      <w:r>
        <w:rPr>
          <w:lang w:val="hr-HR"/>
        </w:rPr>
        <w:t xml:space="preserve">a što će registarski odjel ovog suda </w:t>
      </w:r>
      <w:r w:rsidRPr="00AC3735">
        <w:rPr>
          <w:lang w:val="hr-HR"/>
        </w:rPr>
        <w:t>provesti po službenoj dužnosti nakon primitka ovog rješenja.</w:t>
      </w:r>
    </w:p>
    <w:p w:rsidRDefault="00412A64" w:rsidP="00A93925" w:rsidR="00412A64" w:rsidRPr="00664803">
      <w:pPr>
        <w:jc w:val="both"/>
        <w:rPr>
          <w:lang w:val="hr-HR"/>
        </w:rPr>
      </w:pPr>
    </w:p>
    <w:p w:rsidRDefault="00A93925" w:rsidP="00CA50B4" w:rsidR="00CA50B4" w:rsidRPr="00664803">
      <w:pPr>
        <w:ind w:left="705"/>
        <w:jc w:val="both"/>
        <w:rPr>
          <w:lang w:val="hr-HR"/>
        </w:rPr>
      </w:pPr>
      <w:r>
        <w:rPr>
          <w:lang w:val="hr-HR"/>
        </w:rPr>
        <w:t>X</w:t>
      </w:r>
      <w:r w:rsidR="00C547CD">
        <w:rPr>
          <w:lang w:val="hr-HR"/>
        </w:rPr>
        <w:t>I</w:t>
      </w:r>
      <w:r>
        <w:rPr>
          <w:lang w:val="hr-HR"/>
        </w:rPr>
        <w:t>I</w:t>
      </w:r>
      <w:r w:rsidR="00CA50B4" w:rsidRPr="00664803">
        <w:rPr>
          <w:lang w:val="hr-HR"/>
        </w:rPr>
        <w:t xml:space="preserve">. Ovo rješenje o otvaranju stečajnog postupka objavit će se na mrežnoj stranici  e-Oglasna ploča sudova istog dana kada je i doneseno. </w:t>
      </w:r>
    </w:p>
    <w:p w:rsidRDefault="00CA50B4" w:rsidP="00CA50B4" w:rsidR="00CA50B4" w:rsidRPr="00664803">
      <w:pPr>
        <w:rPr>
          <w:sz w:val="16"/>
          <w:szCs w:val="16"/>
          <w:lang w:val="hr-HR"/>
        </w:rPr>
      </w:pPr>
    </w:p>
    <w:p w:rsidRDefault="00B556BD" w:rsidP="00B556BD" w:rsidR="00B556BD" w:rsidRPr="00D45178">
      <w:pPr>
        <w:rPr>
          <w:sz w:val="16"/>
          <w:szCs w:val="16"/>
          <w:lang w:val="hr-HR"/>
        </w:rPr>
      </w:pPr>
    </w:p>
    <w:p w:rsidRDefault="009A7AD1" w:rsidP="00B556BD" w:rsidR="009A7AD1" w:rsidRPr="00DA0B88">
      <w:pPr>
        <w:rPr>
          <w:sz w:val="16"/>
          <w:szCs w:val="16"/>
          <w:lang w:val="hr-HR"/>
        </w:rPr>
      </w:pPr>
    </w:p>
    <w:p w:rsidRDefault="00B556BD" w:rsidP="00B556BD" w:rsidR="00B556BD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B556BD" w:rsidP="00B556BD" w:rsidR="00B556BD" w:rsidRPr="00CA3336">
      <w:pPr>
        <w:jc w:val="center"/>
        <w:rPr>
          <w:lang w:val="hr-HR"/>
        </w:rPr>
      </w:pPr>
    </w:p>
    <w:p w:rsidRDefault="006926D9" w:rsidP="004231FB" w:rsidR="004231FB">
      <w:pPr>
        <w:ind w:firstLine="708"/>
        <w:jc w:val="both"/>
        <w:rPr>
          <w:lang w:val="hr-HR"/>
        </w:rPr>
      </w:pPr>
      <w:r w:rsidRPr="006926D9">
        <w:rPr>
          <w:lang w:val="hr-HR"/>
        </w:rPr>
        <w:t xml:space="preserve">Financijska agencija, Regionalni centar Split </w:t>
      </w:r>
      <w:r>
        <w:rPr>
          <w:lang w:val="hr-HR"/>
        </w:rPr>
        <w:t xml:space="preserve">(u daljnjem tekstu: FINA) </w:t>
      </w:r>
      <w:r w:rsidR="004231FB">
        <w:rPr>
          <w:lang w:val="hr-HR"/>
        </w:rPr>
        <w:t xml:space="preserve">podnijela je ovom sudu </w:t>
      </w:r>
      <w:r w:rsidR="004231FB" w:rsidRPr="004231FB">
        <w:rPr>
          <w:lang w:val="hr-HR"/>
        </w:rPr>
        <w:t xml:space="preserve">zahtjev za provedbu skraćenog stečajnog postupka nad dužnikom </w:t>
      </w:r>
      <w:r w:rsidR="00E6569E" w:rsidRPr="00E6569E">
        <w:rPr>
          <w:lang w:val="hr-HR"/>
        </w:rPr>
        <w:t>STEIKO – SPLIT d.o.o. Split</w:t>
      </w:r>
      <w:r w:rsidR="004231FB">
        <w:rPr>
          <w:lang w:val="hr-HR"/>
        </w:rPr>
        <w:t xml:space="preserve">, a povodom kojeg zahtjeva je ovaj sud, temeljem odredbi čl. 430. Stečajnog zakona (Narodne novine broj 71/15 i 104/17, dalje SZ), objavio oglas kojim su osobe ovlaštene za zastupanje dužnika pozvane da u roku od 15 dana podnesu sudu javnobilježnički ovjerovljeni popis imovine i obveza dužnika, dok su vjerovnici dužnika pozvani da najkasnije u roku od 45 dana predlože otvaranje stečajnog postupka nad dužnikom, a sve to uz upozorenje na pravne posljedice nepodnošenja prijedloga za otvaranje stečajnog postupka. </w:t>
      </w:r>
    </w:p>
    <w:p w:rsidRDefault="004231FB" w:rsidP="004231FB" w:rsidR="004231FB">
      <w:pPr>
        <w:ind w:firstLine="708"/>
        <w:jc w:val="both"/>
        <w:rPr>
          <w:lang w:val="hr-HR"/>
        </w:rPr>
      </w:pPr>
    </w:p>
    <w:p w:rsidRDefault="004231FB" w:rsidP="004231FB" w:rsidR="00E6569E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objavljenog oglasa, predlagatelj – vjerovnik </w:t>
      </w:r>
      <w:r w:rsidR="00E6569E" w:rsidRPr="00E6569E">
        <w:rPr>
          <w:lang w:val="hr-HR"/>
        </w:rPr>
        <w:t>Republika Hrvatska, Ministarstvo financija</w:t>
      </w:r>
      <w:r w:rsidR="00A93925">
        <w:rPr>
          <w:lang w:val="hr-HR"/>
        </w:rPr>
        <w:t xml:space="preserve"> podnio</w:t>
      </w:r>
      <w:r w:rsidR="00E6569E">
        <w:rPr>
          <w:lang w:val="hr-HR"/>
        </w:rPr>
        <w:t xml:space="preserve"> </w:t>
      </w:r>
      <w:r>
        <w:rPr>
          <w:lang w:val="hr-HR"/>
        </w:rPr>
        <w:t xml:space="preserve">je ovom sudu pravovremeno, </w:t>
      </w:r>
      <w:r w:rsidR="00E6569E" w:rsidRPr="00E6569E">
        <w:rPr>
          <w:lang w:val="hr-HR"/>
        </w:rPr>
        <w:t>22. rujna</w:t>
      </w:r>
      <w:r w:rsidR="00E6569E">
        <w:rPr>
          <w:lang w:val="hr-HR"/>
        </w:rPr>
        <w:t xml:space="preserve"> 2017</w:t>
      </w:r>
      <w:r>
        <w:rPr>
          <w:lang w:val="hr-HR"/>
        </w:rPr>
        <w:t xml:space="preserve">. prijedlog za otvaranje </w:t>
      </w:r>
      <w:r w:rsidR="00A93925">
        <w:rPr>
          <w:lang w:val="hr-HR"/>
        </w:rPr>
        <w:t>stečajnog postupka nad dužnikom.</w:t>
      </w:r>
    </w:p>
    <w:p w:rsidRDefault="00A93925" w:rsidP="004231FB" w:rsidR="00A93925">
      <w:pPr>
        <w:ind w:firstLine="708"/>
        <w:jc w:val="both"/>
        <w:rPr>
          <w:lang w:val="hr-HR"/>
        </w:rPr>
      </w:pPr>
    </w:p>
    <w:p w:rsidRDefault="00BB02FF" w:rsidP="00C547CD" w:rsidR="00BB02FF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zbog podnesenog prijedloga predlagatelja – vjerovnika </w:t>
      </w:r>
      <w:r w:rsidR="00E6569E" w:rsidRPr="00E6569E">
        <w:rPr>
          <w:lang w:val="hr-HR"/>
        </w:rPr>
        <w:t>Republik</w:t>
      </w:r>
      <w:r w:rsidR="00E6569E">
        <w:rPr>
          <w:lang w:val="hr-HR"/>
        </w:rPr>
        <w:t>e</w:t>
      </w:r>
      <w:r w:rsidR="00E6569E" w:rsidRPr="00E6569E">
        <w:rPr>
          <w:lang w:val="hr-HR"/>
        </w:rPr>
        <w:t xml:space="preserve"> Hrvatsk</w:t>
      </w:r>
      <w:r w:rsidR="00E6569E">
        <w:rPr>
          <w:lang w:val="hr-HR"/>
        </w:rPr>
        <w:t>e</w:t>
      </w:r>
      <w:r w:rsidR="00E6569E" w:rsidRPr="00E6569E">
        <w:rPr>
          <w:lang w:val="hr-HR"/>
        </w:rPr>
        <w:t>, Ministarstv</w:t>
      </w:r>
      <w:r w:rsidR="00E6569E">
        <w:rPr>
          <w:lang w:val="hr-HR"/>
        </w:rPr>
        <w:t>a</w:t>
      </w:r>
      <w:r w:rsidR="00E6569E" w:rsidRPr="00E6569E">
        <w:rPr>
          <w:lang w:val="hr-HR"/>
        </w:rPr>
        <w:t xml:space="preserve"> financija</w:t>
      </w:r>
      <w:r>
        <w:rPr>
          <w:lang w:val="hr-HR"/>
        </w:rPr>
        <w:t xml:space="preserve"> nisu bili ispunjeni uvjeti za donošenje rješenja o otvaranju i istovremenom zaključenju skraćenog stečajnog postupka nad dužnikom, rješenjem ovog suda broj </w:t>
      </w:r>
      <w:r w:rsidR="008670B0" w:rsidRPr="008670B0">
        <w:rPr>
          <w:lang w:val="hr-HR"/>
        </w:rPr>
        <w:t>12. St-814/2017 od 07.11.2017</w:t>
      </w:r>
      <w:r>
        <w:rPr>
          <w:lang w:val="hr-HR"/>
        </w:rPr>
        <w:t>. obustavljen je skraćeni stečajni postupak te je po pravomoćnosti tog rješenja predmet zaveden pod novi poslovni broj St-</w:t>
      </w:r>
      <w:r w:rsidR="008670B0">
        <w:rPr>
          <w:lang w:val="hr-HR"/>
        </w:rPr>
        <w:t>1169</w:t>
      </w:r>
      <w:r>
        <w:rPr>
          <w:lang w:val="hr-HR"/>
        </w:rPr>
        <w:t>/201</w:t>
      </w:r>
      <w:r w:rsidR="008670B0">
        <w:rPr>
          <w:lang w:val="hr-HR"/>
        </w:rPr>
        <w:t>7</w:t>
      </w:r>
      <w:r>
        <w:rPr>
          <w:lang w:val="hr-HR"/>
        </w:rPr>
        <w:t xml:space="preserve">. </w:t>
      </w:r>
    </w:p>
    <w:p w:rsidRDefault="00BB02FF" w:rsidP="00A93925" w:rsidR="00BB02FF">
      <w:pPr>
        <w:ind w:firstLine="708"/>
        <w:jc w:val="both"/>
        <w:rPr>
          <w:lang w:val="hr-HR"/>
        </w:rPr>
      </w:pPr>
      <w:r>
        <w:rPr>
          <w:lang w:val="hr-HR"/>
        </w:rPr>
        <w:t>U nastavku ovog postupka, a sukladno odredbama čl. 115. st. 1. u vezi s čl. 433. SZ-a, rješenjem ovog suda broj St-</w:t>
      </w:r>
      <w:r w:rsidR="008670B0">
        <w:rPr>
          <w:lang w:val="hr-HR"/>
        </w:rPr>
        <w:t>1169/2017</w:t>
      </w:r>
      <w:r>
        <w:rPr>
          <w:lang w:val="hr-HR"/>
        </w:rPr>
        <w:t xml:space="preserve"> od </w:t>
      </w:r>
      <w:r w:rsidR="008670B0" w:rsidRPr="008670B0">
        <w:rPr>
          <w:lang w:val="hr-HR"/>
        </w:rPr>
        <w:t>25. svibnja 2018</w:t>
      </w:r>
      <w:r>
        <w:rPr>
          <w:lang w:val="hr-HR"/>
        </w:rPr>
        <w:t xml:space="preserve">. pokrenut je prethodni postupak radi utvrđivanja pretpostavki za otvaranje stečajnog postupka nad dužnikom. </w:t>
      </w:r>
    </w:p>
    <w:p w:rsidRDefault="00C547CD" w:rsidP="00A93925" w:rsidR="00C547CD">
      <w:pPr>
        <w:ind w:firstLine="708"/>
        <w:jc w:val="both"/>
        <w:rPr>
          <w:lang w:val="hr-HR"/>
        </w:rPr>
      </w:pPr>
    </w:p>
    <w:p w:rsidRDefault="0063036F" w:rsidP="00FF40DE" w:rsidR="00FF40DE" w:rsidRPr="005A1F0D">
      <w:pPr>
        <w:ind w:firstLine="708"/>
        <w:jc w:val="both"/>
        <w:rPr>
          <w:lang w:val="hr-HR"/>
        </w:rPr>
      </w:pPr>
      <w:r>
        <w:rPr>
          <w:lang w:val="hr-HR"/>
        </w:rPr>
        <w:t>Isto tako, na prijedlog predlagatelja – vjerovnika, a sukladno odredbama čl. 118., čl. 119. i čl. 120. SZ-a, rješenjem ovog suda posl. br. 12. St-1169/2017 od 27. srpnja 2018. određene su mjere osiguranja te je dužniku postavljen privremeni stečajni upravitelj Vlaho Monković iz Cavtata</w:t>
      </w:r>
      <w:r w:rsidR="00FF40DE">
        <w:rPr>
          <w:lang w:val="hr-HR"/>
        </w:rPr>
        <w:t>,</w:t>
      </w:r>
      <w:r w:rsidR="00AE0863">
        <w:rPr>
          <w:lang w:val="hr-HR"/>
        </w:rPr>
        <w:t xml:space="preserve"> kojem su</w:t>
      </w:r>
      <w:r w:rsidR="00FF40DE">
        <w:rPr>
          <w:lang w:val="hr-HR"/>
        </w:rPr>
        <w:t xml:space="preserve"> </w:t>
      </w:r>
      <w:r w:rsidR="00FF40DE">
        <w:rPr>
          <w:lang w:eastAsia="hr-HR" w:val="hr-HR"/>
        </w:rPr>
        <w:t xml:space="preserve">određene dužnosti i to: </w:t>
      </w:r>
      <w:r w:rsidR="00FF40DE" w:rsidRPr="005A1F0D">
        <w:rPr>
          <w:lang w:val="hr-HR"/>
        </w:rPr>
        <w:t xml:space="preserve">zaštititi i održavati imovinu dužnika, izvršiti pregled dužnikovog poslovnog prostora, kao i </w:t>
      </w:r>
      <w:r w:rsidR="00FF40DE" w:rsidRPr="005A1F0D">
        <w:rPr>
          <w:lang w:eastAsia="hr-HR" w:val="hr-HR"/>
        </w:rPr>
        <w:t xml:space="preserve">pregledati poslovne knjige i poslovnu dokumentaciju dužnika </w:t>
      </w:r>
      <w:r w:rsidR="00FF40DE" w:rsidRPr="005A1F0D">
        <w:rPr>
          <w:lang w:val="hr-HR"/>
        </w:rPr>
        <w:t xml:space="preserve">te posebno ispitati </w:t>
      </w:r>
      <w:r w:rsidR="00FF40DE">
        <w:rPr>
          <w:lang w:val="hr-HR"/>
        </w:rPr>
        <w:t xml:space="preserve">s kojom imovinom dužnik raspolaže i </w:t>
      </w:r>
      <w:r w:rsidR="00FF40DE" w:rsidRPr="005A1F0D">
        <w:rPr>
          <w:lang w:val="hr-HR"/>
        </w:rPr>
        <w:t xml:space="preserve">mogu li se imovinom dužnika </w:t>
      </w:r>
      <w:r w:rsidR="00FF40DE">
        <w:rPr>
          <w:lang w:val="hr-HR"/>
        </w:rPr>
        <w:t>namiriti</w:t>
      </w:r>
      <w:r w:rsidR="00FF40DE" w:rsidRPr="005A1F0D">
        <w:rPr>
          <w:lang w:val="hr-HR"/>
        </w:rPr>
        <w:t xml:space="preserve"> troškovi stečajnog postupka</w:t>
      </w:r>
    </w:p>
    <w:p w:rsidRDefault="0063036F" w:rsidP="00FF40DE" w:rsidR="0063036F">
      <w:pPr>
        <w:jc w:val="both"/>
        <w:rPr>
          <w:lang w:val="hr-HR"/>
        </w:rPr>
      </w:pPr>
    </w:p>
    <w:p w:rsidRDefault="00BB02FF" w:rsidP="004231FB" w:rsidR="00BB02FF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BB02FF" w:rsidP="004231FB" w:rsidR="00BB02FF">
      <w:pPr>
        <w:ind w:firstLine="708"/>
        <w:jc w:val="both"/>
        <w:rPr>
          <w:lang w:val="hr-HR"/>
        </w:rPr>
      </w:pPr>
    </w:p>
    <w:p w:rsidRDefault="00D944D5" w:rsidP="00BB02FF" w:rsidR="00BB02FF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BB02FF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BB02FF" w:rsidP="00BB02FF" w:rsidR="00BB02FF">
      <w:pPr>
        <w:ind w:firstLine="708"/>
        <w:jc w:val="both"/>
        <w:rPr>
          <w:lang w:val="hr-HR"/>
        </w:rPr>
      </w:pPr>
    </w:p>
    <w:p w:rsidRDefault="00BB02FF" w:rsidP="00BB02FF" w:rsidR="00BB02FF">
      <w:pPr>
        <w:ind w:firstLine="708"/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BB02FF" w:rsidP="00BB02FF" w:rsidR="00BB02FF">
      <w:pPr>
        <w:jc w:val="both"/>
        <w:rPr>
          <w:lang w:val="hr-HR"/>
        </w:rPr>
      </w:pPr>
    </w:p>
    <w:p w:rsidRDefault="008670B0" w:rsidP="00BB02FF" w:rsidR="008670B0">
      <w:pPr>
        <w:ind w:firstLine="708"/>
        <w:jc w:val="both"/>
        <w:rPr>
          <w:lang w:val="hr-HR"/>
        </w:rPr>
      </w:pPr>
      <w:r w:rsidRPr="008670B0">
        <w:rPr>
          <w:lang w:val="hr-HR"/>
        </w:rPr>
        <w:t>Predlagatelj</w:t>
      </w:r>
      <w:r w:rsidR="00AA6031">
        <w:rPr>
          <w:lang w:val="hr-HR"/>
        </w:rPr>
        <w:t xml:space="preserve"> - vjerovnik</w:t>
      </w:r>
      <w:r w:rsidRPr="008670B0">
        <w:rPr>
          <w:lang w:val="hr-HR"/>
        </w:rPr>
        <w:t xml:space="preserve"> Republika Hrvatska, Ministarstvo financija je </w:t>
      </w:r>
      <w:r w:rsidR="00AA6031">
        <w:rPr>
          <w:lang w:val="hr-HR"/>
        </w:rPr>
        <w:t>u podnesenom</w:t>
      </w:r>
      <w:r w:rsidRPr="008670B0">
        <w:rPr>
          <w:lang w:val="hr-HR"/>
        </w:rPr>
        <w:t xml:space="preserve"> prijedlog</w:t>
      </w:r>
      <w:r w:rsidR="00AA6031">
        <w:rPr>
          <w:lang w:val="hr-HR"/>
        </w:rPr>
        <w:t>u</w:t>
      </w:r>
      <w:r w:rsidRPr="008670B0">
        <w:rPr>
          <w:lang w:val="hr-HR"/>
        </w:rPr>
        <w:t xml:space="preserve"> za otvaranje stečajnog postupka nad dužnikom</w:t>
      </w:r>
      <w:r w:rsidR="00AA6031">
        <w:rPr>
          <w:lang w:val="hr-HR"/>
        </w:rPr>
        <w:t xml:space="preserve"> naveo</w:t>
      </w:r>
      <w:r w:rsidRPr="008670B0">
        <w:rPr>
          <w:lang w:val="hr-HR"/>
        </w:rPr>
        <w:t xml:space="preserve"> da prema dužniku ima dospjelih, a nenamirenih tražbina u ukupnom iznosu od 166.632,04 kn. U privitku tog prijedloga, a kao dokaz vjerojatnosti postojanja tražbine prema dužniku, predlagatelj je dostavio podatke Porezne uprave o stanju računa dužnika kao poreznog obveznika na dan 13. rujna 2017.</w:t>
      </w:r>
      <w:r w:rsidR="00AA6031">
        <w:rPr>
          <w:lang w:val="hr-HR"/>
        </w:rPr>
        <w:t xml:space="preserve"> (list 12 spisa), a iz kojih podataka je razvidno da dužnik s osnova poreza i drugih javnih davanja ima dugovanje u ukupnom iznosu od </w:t>
      </w:r>
      <w:r w:rsidR="00AA6031" w:rsidRPr="008670B0">
        <w:rPr>
          <w:lang w:val="hr-HR"/>
        </w:rPr>
        <w:t>166.632,04 kn</w:t>
      </w:r>
      <w:r w:rsidR="00AA6031">
        <w:rPr>
          <w:lang w:val="hr-HR"/>
        </w:rPr>
        <w:t xml:space="preserve">. </w:t>
      </w:r>
      <w:r w:rsidRPr="008670B0">
        <w:rPr>
          <w:lang w:val="hr-HR"/>
        </w:rPr>
        <w:t xml:space="preserve"> </w:t>
      </w:r>
    </w:p>
    <w:p w:rsidRDefault="00AA6031" w:rsidP="00BB02FF" w:rsidR="00AA6031">
      <w:pPr>
        <w:ind w:firstLine="708"/>
        <w:jc w:val="both"/>
        <w:rPr>
          <w:lang w:val="hr-HR"/>
        </w:rPr>
      </w:pPr>
    </w:p>
    <w:p w:rsidRDefault="00BB02FF" w:rsidP="0016595D" w:rsidR="0086368D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FINA je za potrebe prethodnog postupka dostavila ovom sudu potvrdu o neizvršenim osnovama za plaćanje dužnika, kao i potvrdu o blokadi računa i novčanih sredstava dužnika </w:t>
      </w:r>
      <w:r w:rsidR="0086368D">
        <w:rPr>
          <w:lang w:val="hr-HR"/>
        </w:rPr>
        <w:t xml:space="preserve">(list </w:t>
      </w:r>
      <w:r w:rsidR="008670B0">
        <w:rPr>
          <w:lang w:val="hr-HR"/>
        </w:rPr>
        <w:t>39-41</w:t>
      </w:r>
      <w:r w:rsidR="0086368D">
        <w:rPr>
          <w:lang w:val="hr-HR"/>
        </w:rPr>
        <w:t xml:space="preserve"> spisa), a kojima se potvrđuje da dužnik na dan </w:t>
      </w:r>
      <w:r w:rsidR="008670B0">
        <w:rPr>
          <w:lang w:val="hr-HR"/>
        </w:rPr>
        <w:t>18.06.2018</w:t>
      </w:r>
      <w:r w:rsidR="0086368D">
        <w:rPr>
          <w:lang w:val="hr-HR"/>
        </w:rPr>
        <w:t xml:space="preserve">., u Očevidniku redoslijeda osnova za plaćanje, ima evidentirane neizvršene osnove za plaćanje u neprekinutom razdoblju od </w:t>
      </w:r>
      <w:r w:rsidR="008670B0">
        <w:rPr>
          <w:lang w:val="hr-HR"/>
        </w:rPr>
        <w:t>432</w:t>
      </w:r>
      <w:r w:rsidR="0086368D">
        <w:rPr>
          <w:lang w:val="hr-HR"/>
        </w:rPr>
        <w:t xml:space="preserve"> dana, </w:t>
      </w:r>
      <w:r w:rsidR="00D944D5">
        <w:rPr>
          <w:lang w:val="hr-HR"/>
        </w:rPr>
        <w:t>u ukupnom iznosu od</w:t>
      </w:r>
      <w:r w:rsidR="0086368D">
        <w:rPr>
          <w:lang w:val="hr-HR"/>
        </w:rPr>
        <w:t xml:space="preserve"> </w:t>
      </w:r>
      <w:r w:rsidR="008670B0">
        <w:rPr>
          <w:lang w:val="hr-HR"/>
        </w:rPr>
        <w:t>155.347,48</w:t>
      </w:r>
      <w:r w:rsidR="0086368D">
        <w:rPr>
          <w:lang w:val="hr-HR"/>
        </w:rPr>
        <w:t xml:space="preserve"> kn. </w:t>
      </w:r>
      <w:r w:rsidR="002D7733">
        <w:rPr>
          <w:lang w:val="hr-HR"/>
        </w:rPr>
        <w:t xml:space="preserve">Kako </w:t>
      </w:r>
      <w:r w:rsidR="00B113E5">
        <w:rPr>
          <w:lang w:val="hr-HR"/>
        </w:rPr>
        <w:t>da</w:t>
      </w:r>
      <w:r w:rsidR="0078767D">
        <w:rPr>
          <w:lang w:val="hr-HR"/>
        </w:rPr>
        <w:t>k</w:t>
      </w:r>
      <w:r w:rsidR="00B113E5">
        <w:rPr>
          <w:lang w:val="hr-HR"/>
        </w:rPr>
        <w:t xml:space="preserve">le iz </w:t>
      </w:r>
      <w:r w:rsidR="002D7733">
        <w:rPr>
          <w:lang w:val="hr-HR"/>
        </w:rPr>
        <w:t>navedenih potvrda FINE</w:t>
      </w:r>
      <w:r w:rsidR="00B113E5">
        <w:rPr>
          <w:lang w:val="hr-HR"/>
        </w:rPr>
        <w:t xml:space="preserve"> jasno proizlazi da su računi dužnika neprekidno blokirani u razdoblju duljem od 60 dana, odnosno da dužnik u Očevidniku redoslijeda osnova za plaćanje ima evidentirane neizvršene osno</w:t>
      </w:r>
      <w:r w:rsidR="002D7733">
        <w:rPr>
          <w:lang w:val="hr-HR"/>
        </w:rPr>
        <w:t>ve za plaćanje u razdoblju dužem</w:t>
      </w:r>
      <w:r w:rsidR="00B113E5">
        <w:rPr>
          <w:lang w:val="hr-HR"/>
        </w:rPr>
        <w:t xml:space="preserve"> od 60 dana, to je samim time</w:t>
      </w:r>
      <w:r w:rsidR="0078767D">
        <w:rPr>
          <w:lang w:val="hr-HR"/>
        </w:rPr>
        <w:t xml:space="preserve"> očito da je kod dužnika</w:t>
      </w:r>
      <w:r w:rsidR="00B113E5">
        <w:rPr>
          <w:lang w:val="hr-HR"/>
        </w:rPr>
        <w:t xml:space="preserve"> ispunjen stečajni r</w:t>
      </w:r>
      <w:r w:rsidR="002D7733">
        <w:rPr>
          <w:lang w:val="hr-HR"/>
        </w:rPr>
        <w:t xml:space="preserve">azlog nesposobnosti za plaćanje, </w:t>
      </w:r>
      <w:r w:rsidR="00B113E5">
        <w:rPr>
          <w:lang w:val="hr-HR"/>
        </w:rPr>
        <w:t xml:space="preserve">u smislu odredbi čl. 6. st. 1., 2. i 4. SZ-a. </w:t>
      </w:r>
    </w:p>
    <w:p w:rsidRDefault="0086368D" w:rsidP="0016595D" w:rsidR="0086368D">
      <w:pPr>
        <w:ind w:firstLine="708"/>
        <w:jc w:val="both"/>
        <w:rPr>
          <w:lang w:val="hr-HR"/>
        </w:rPr>
      </w:pPr>
    </w:p>
    <w:p w:rsidRDefault="0086368D" w:rsidP="00AE0863" w:rsidR="008670B0">
      <w:pPr>
        <w:ind w:firstLine="708"/>
        <w:jc w:val="both"/>
        <w:rPr>
          <w:lang w:val="hr-HR"/>
        </w:rPr>
      </w:pPr>
      <w:r>
        <w:rPr>
          <w:lang w:val="hr-HR"/>
        </w:rPr>
        <w:t>Dužnik tijekom prethodnog postupka nije osporio postojanje tražbine predlagatelja naveden</w:t>
      </w:r>
      <w:r w:rsidR="00A012F9">
        <w:rPr>
          <w:lang w:val="hr-HR"/>
        </w:rPr>
        <w:t>e</w:t>
      </w:r>
      <w:r>
        <w:rPr>
          <w:lang w:val="hr-HR"/>
        </w:rPr>
        <w:t xml:space="preserve"> u podnesenom prijedlogu, a niti je osporio </w:t>
      </w:r>
      <w:r w:rsidR="00D944D5">
        <w:rPr>
          <w:lang w:val="hr-HR"/>
        </w:rPr>
        <w:t>postojanje stečajnog razloga nesposobnosti za plaćanje. Na ročištu održanom u prethodnom postupku 19. rujna 2018., zastupnik po zakonu dužnika</w:t>
      </w:r>
      <w:r>
        <w:rPr>
          <w:lang w:val="hr-HR"/>
        </w:rPr>
        <w:t xml:space="preserve"> </w:t>
      </w:r>
      <w:r w:rsidR="00D944D5" w:rsidRPr="008670B0">
        <w:rPr>
          <w:lang w:val="hr-HR"/>
        </w:rPr>
        <w:t>Davor Duplančić</w:t>
      </w:r>
      <w:r w:rsidR="00D944D5">
        <w:rPr>
          <w:lang w:val="hr-HR"/>
        </w:rPr>
        <w:t xml:space="preserve"> iz Splita je </w:t>
      </w:r>
      <w:r w:rsidR="008670B0" w:rsidRPr="008670B0">
        <w:rPr>
          <w:lang w:val="hr-HR"/>
        </w:rPr>
        <w:t>potvr</w:t>
      </w:r>
      <w:r w:rsidR="008670B0">
        <w:rPr>
          <w:lang w:val="hr-HR"/>
        </w:rPr>
        <w:t>dio</w:t>
      </w:r>
      <w:r w:rsidR="008670B0" w:rsidRPr="008670B0">
        <w:rPr>
          <w:lang w:val="hr-HR"/>
        </w:rPr>
        <w:t xml:space="preserve"> da je račun dužnika doista u blokadi već duže vrijeme te </w:t>
      </w:r>
      <w:r w:rsidR="00D944D5">
        <w:rPr>
          <w:lang w:val="hr-HR"/>
        </w:rPr>
        <w:t>je isto tako izjavio da dužnik već više od tri</w:t>
      </w:r>
      <w:r w:rsidR="008670B0" w:rsidRPr="008670B0">
        <w:rPr>
          <w:lang w:val="hr-HR"/>
        </w:rPr>
        <w:t xml:space="preserve"> godine ne posluje</w:t>
      </w:r>
      <w:r w:rsidR="008670B0">
        <w:rPr>
          <w:lang w:val="hr-HR"/>
        </w:rPr>
        <w:t xml:space="preserve"> niti ima zaposlenih djelatnika</w:t>
      </w:r>
      <w:r w:rsidR="00D944D5">
        <w:rPr>
          <w:lang w:val="hr-HR"/>
        </w:rPr>
        <w:t xml:space="preserve"> te da se </w:t>
      </w:r>
      <w:r w:rsidR="008670B0" w:rsidRPr="008670B0">
        <w:rPr>
          <w:lang w:val="hr-HR"/>
        </w:rPr>
        <w:t xml:space="preserve">ne protivi prijedlogu za otvaranje stečajnog postupka. </w:t>
      </w:r>
    </w:p>
    <w:p w:rsidRDefault="00AE0863" w:rsidP="00AE0863" w:rsidR="00AE0863">
      <w:pPr>
        <w:ind w:firstLine="708"/>
        <w:jc w:val="both"/>
        <w:rPr>
          <w:lang w:val="hr-HR"/>
        </w:rPr>
      </w:pPr>
    </w:p>
    <w:p w:rsidRDefault="00AD67BD" w:rsidP="00A012F9" w:rsidR="005E5065" w:rsidRPr="00D944D5">
      <w:pPr>
        <w:ind w:firstLine="708"/>
        <w:jc w:val="both"/>
        <w:rPr>
          <w:lang w:val="hr-HR"/>
        </w:rPr>
      </w:pPr>
      <w:r w:rsidRPr="00D944D5">
        <w:rPr>
          <w:lang w:val="hr-HR"/>
        </w:rPr>
        <w:t xml:space="preserve">Kako je dakle </w:t>
      </w:r>
      <w:r w:rsidR="00A012F9" w:rsidRPr="00D944D5">
        <w:rPr>
          <w:lang w:val="hr-HR"/>
        </w:rPr>
        <w:t>predlagatelj – vjerovnik podnesenim prijedlogom i ispravama dostavljenim uz taj prijedlog učinio vjerojatnim postojanje svoje tražbine prema dužniku</w:t>
      </w:r>
      <w:r w:rsidR="00D944D5">
        <w:rPr>
          <w:lang w:val="hr-HR"/>
        </w:rPr>
        <w:t xml:space="preserve"> te</w:t>
      </w:r>
      <w:r w:rsidR="00A012F9" w:rsidRPr="00D944D5">
        <w:rPr>
          <w:lang w:val="hr-HR"/>
        </w:rPr>
        <w:t xml:space="preserve"> je isto tako tijekom prethodnog postupka utvrđeno postojanje stečajnog razloga nesp</w:t>
      </w:r>
      <w:r w:rsidR="00D944D5">
        <w:rPr>
          <w:lang w:val="hr-HR"/>
        </w:rPr>
        <w:t xml:space="preserve">osobnosti za plaćanje dužnika, dok iz izvješća privremenog stečajnog upravitelja </w:t>
      </w:r>
      <w:r w:rsidR="00AE0863">
        <w:rPr>
          <w:lang w:val="hr-HR"/>
        </w:rPr>
        <w:t xml:space="preserve">od 11.09.2018., kao i njegovog očitovanja te iskaza z.z. dužnika </w:t>
      </w:r>
      <w:r w:rsidR="0086091F">
        <w:rPr>
          <w:lang w:val="hr-HR"/>
        </w:rPr>
        <w:t xml:space="preserve">danih </w:t>
      </w:r>
      <w:r w:rsidR="00AE0863">
        <w:rPr>
          <w:lang w:val="hr-HR"/>
        </w:rPr>
        <w:t>na ročištu u prethodnom postupku</w:t>
      </w:r>
      <w:r w:rsidR="0086091F">
        <w:rPr>
          <w:lang w:val="hr-HR"/>
        </w:rPr>
        <w:t xml:space="preserve"> (list 58-59 spisa)</w:t>
      </w:r>
      <w:r w:rsidR="00AE0863">
        <w:rPr>
          <w:lang w:val="hr-HR"/>
        </w:rPr>
        <w:t>,</w:t>
      </w:r>
      <w:r w:rsidR="00A012F9" w:rsidRPr="00D944D5">
        <w:rPr>
          <w:lang w:val="hr-HR"/>
        </w:rPr>
        <w:t xml:space="preserve"> </w:t>
      </w:r>
      <w:r w:rsidRPr="00D944D5">
        <w:rPr>
          <w:lang w:val="hr-HR"/>
        </w:rPr>
        <w:t>proizlazi da dužnik ima</w:t>
      </w:r>
      <w:r w:rsidR="00AE0863">
        <w:rPr>
          <w:lang w:val="hr-HR"/>
        </w:rPr>
        <w:t xml:space="preserve"> određene imovine</w:t>
      </w:r>
      <w:r w:rsidR="00A012F9" w:rsidRPr="00D944D5">
        <w:rPr>
          <w:lang w:val="hr-HR"/>
        </w:rPr>
        <w:t xml:space="preserve"> (</w:t>
      </w:r>
      <w:r w:rsidR="00AE0863">
        <w:rPr>
          <w:lang w:val="hr-HR"/>
        </w:rPr>
        <w:t>motorno vozilo</w:t>
      </w:r>
      <w:r w:rsidR="007F0237">
        <w:rPr>
          <w:lang w:val="hr-HR"/>
        </w:rPr>
        <w:t>, opremu</w:t>
      </w:r>
      <w:r w:rsidR="00AE0863">
        <w:rPr>
          <w:lang w:val="hr-HR"/>
        </w:rPr>
        <w:t xml:space="preserve"> i naplativa potraživanja</w:t>
      </w:r>
      <w:r w:rsidR="00A012F9" w:rsidRPr="00D944D5">
        <w:rPr>
          <w:lang w:val="hr-HR"/>
        </w:rPr>
        <w:t xml:space="preserve">) iz koje bi se mogli podmiriti barem troškovi stečajnog postupka, </w:t>
      </w:r>
      <w:r w:rsidR="005E5065" w:rsidRPr="00D944D5">
        <w:rPr>
          <w:lang w:val="hr-HR"/>
        </w:rPr>
        <w:t>to je stoga u konkretnom slučaju trebalo donijeti</w:t>
      </w:r>
      <w:r w:rsidR="00FF14A6" w:rsidRPr="00D944D5">
        <w:rPr>
          <w:lang w:val="hr-HR"/>
        </w:rPr>
        <w:t xml:space="preserve"> ovo</w:t>
      </w:r>
      <w:r w:rsidR="005E5065" w:rsidRPr="00D944D5">
        <w:rPr>
          <w:lang w:val="hr-HR"/>
        </w:rPr>
        <w:t xml:space="preserve"> rješenje o otvaranju stečajnog postupka nad dužnikom. </w:t>
      </w:r>
    </w:p>
    <w:p w:rsidRDefault="005E5065" w:rsidP="005E5065" w:rsidR="005E5065">
      <w:pPr>
        <w:jc w:val="both"/>
        <w:rPr>
          <w:lang w:val="hr-HR"/>
        </w:rPr>
      </w:pPr>
    </w:p>
    <w:p w:rsidRDefault="0086091F" w:rsidP="0086091F" w:rsidR="00AE0863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rješenjem ovog suda posl. br. 12. St-1169/2017 od 27. srpnja 2018. Vlaho Monković iz Cavtata već imenovan za privremenog stečajnog upravitelja, i to nakon provedenog izbora </w:t>
      </w:r>
      <w:r w:rsidR="00AE0863" w:rsidRPr="005A1F0D">
        <w:rPr>
          <w:lang w:eastAsia="hr-HR" w:val="hr-HR"/>
        </w:rPr>
        <w:t xml:space="preserve">metodom slučajnog odabira s liste </w:t>
      </w:r>
      <w:r w:rsidR="00AE0863">
        <w:rPr>
          <w:lang w:eastAsia="hr-HR" w:val="hr-HR"/>
        </w:rPr>
        <w:t xml:space="preserve">A </w:t>
      </w:r>
      <w:r w:rsidR="00AE0863" w:rsidRPr="005A1F0D">
        <w:rPr>
          <w:lang w:eastAsia="hr-HR" w:val="hr-HR"/>
        </w:rPr>
        <w:t>stečajnih upravitelja za područje nadležnosti</w:t>
      </w:r>
      <w:r>
        <w:rPr>
          <w:lang w:eastAsia="hr-HR" w:val="hr-HR"/>
        </w:rPr>
        <w:t xml:space="preserve"> ovog suda, to je stoga istog sud ovim rješenjem imenovao za stečajnog upravitelja, a sve to sukladno odredbama čl. 85. st. 2. SZ-a.</w:t>
      </w:r>
    </w:p>
    <w:p w:rsidRDefault="00412A64" w:rsidP="00A012F9" w:rsidR="00412A64">
      <w:pPr>
        <w:jc w:val="both"/>
        <w:rPr>
          <w:lang w:val="hr-HR"/>
        </w:rPr>
      </w:pPr>
    </w:p>
    <w:p w:rsidRDefault="00412A64" w:rsidP="00412A64" w:rsidR="00412A6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navedenog, a temeljem odredbi čl. 5.</w:t>
      </w:r>
      <w:r w:rsidR="00AE0863">
        <w:rPr>
          <w:lang w:val="hr-HR"/>
        </w:rPr>
        <w:t xml:space="preserve"> st. 1. i 2.</w:t>
      </w:r>
      <w:r w:rsidRPr="00AC3735">
        <w:rPr>
          <w:lang w:val="hr-HR"/>
        </w:rPr>
        <w:t xml:space="preserve">, čl. 6. st. 1., 2. i 4., </w:t>
      </w:r>
      <w:r w:rsidR="00AE0863">
        <w:rPr>
          <w:lang w:val="hr-HR"/>
        </w:rPr>
        <w:t>čl. 85. st. 2</w:t>
      </w:r>
      <w:r>
        <w:rPr>
          <w:lang w:val="hr-HR"/>
        </w:rPr>
        <w:t>., čl. 109</w:t>
      </w:r>
      <w:r w:rsidR="00A012F9">
        <w:rPr>
          <w:lang w:val="hr-HR"/>
        </w:rPr>
        <w:t>. st. 1. i 2</w:t>
      </w:r>
      <w:r w:rsidRPr="00AC3735">
        <w:rPr>
          <w:lang w:val="hr-HR"/>
        </w:rPr>
        <w:t>., čl. 128., čl. 129., čl. 130., čl. 131. te čl. 257. i čl. 258. SZ-a</w:t>
      </w:r>
      <w:r>
        <w:rPr>
          <w:lang w:val="hr-HR"/>
        </w:rPr>
        <w:t>,</w:t>
      </w:r>
      <w:r w:rsidRPr="00AC3735">
        <w:rPr>
          <w:lang w:val="hr-HR"/>
        </w:rPr>
        <w:t xml:space="preserve">  odl</w:t>
      </w:r>
      <w:r w:rsidR="00AE0863">
        <w:rPr>
          <w:lang w:val="hr-HR"/>
        </w:rPr>
        <w:t>učeno je kao u točkama I. do XI</w:t>
      </w:r>
      <w:r w:rsidR="00C547CD">
        <w:rPr>
          <w:lang w:val="hr-HR"/>
        </w:rPr>
        <w:t>I</w:t>
      </w:r>
      <w:r w:rsidRPr="00AC3735">
        <w:rPr>
          <w:lang w:val="hr-HR"/>
        </w:rPr>
        <w:t xml:space="preserve">. izreke ovog rješenja. </w:t>
      </w:r>
    </w:p>
    <w:p w:rsidRDefault="00412A64" w:rsidP="005E5065" w:rsidR="00412A64">
      <w:pPr>
        <w:ind w:firstLine="708"/>
        <w:jc w:val="both"/>
        <w:rPr>
          <w:lang w:val="hr-HR"/>
        </w:rPr>
      </w:pPr>
    </w:p>
    <w:p w:rsidRDefault="00D4027A" w:rsidP="005E4DD5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>U Splitu</w:t>
      </w:r>
      <w:r w:rsidR="00E56C52" w:rsidRPr="00CA3336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E6569E">
        <w:rPr>
          <w:lang w:val="hr-HR"/>
        </w:rPr>
        <w:t>21</w:t>
      </w:r>
      <w:r w:rsidR="00A012F9">
        <w:rPr>
          <w:lang w:val="hr-HR"/>
        </w:rPr>
        <w:t xml:space="preserve">. rujna </w:t>
      </w:r>
      <w:r w:rsidR="00FF14A6">
        <w:rPr>
          <w:lang w:val="hr-HR"/>
        </w:rPr>
        <w:t>2018</w:t>
      </w:r>
      <w:r w:rsidRPr="00CA3336">
        <w:rPr>
          <w:lang w:val="hr-HR"/>
        </w:rPr>
        <w:t>.</w:t>
      </w:r>
    </w:p>
    <w:p w:rsidRDefault="00D4027A" w:rsidP="00D4027A" w:rsidR="00D4027A" w:rsidRPr="005339C5">
      <w:pPr>
        <w:jc w:val="both"/>
        <w:rPr>
          <w:sz w:val="12"/>
          <w:szCs w:val="12"/>
          <w:lang w:val="hr-HR"/>
        </w:rPr>
      </w:pPr>
    </w:p>
    <w:p w:rsidRDefault="0010721E" w:rsidP="00565E4E" w:rsidR="0010721E" w:rsidRPr="00CA3336">
      <w:pPr>
        <w:ind w:firstLine="708" w:left="7080"/>
        <w:rPr>
          <w:lang w:val="hr-HR"/>
        </w:rPr>
      </w:pPr>
      <w:r w:rsidRPr="00CA3336">
        <w:rPr>
          <w:lang w:val="hr-HR"/>
        </w:rPr>
        <w:t xml:space="preserve">S U D A C </w:t>
      </w:r>
    </w:p>
    <w:p w:rsidRDefault="0010721E" w:rsidP="00B71799" w:rsidR="0010721E" w:rsidRPr="00CA3336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CA3336">
      <w:pPr>
        <w:ind w:left="7788"/>
        <w:rPr>
          <w:lang w:val="hr-HR"/>
        </w:rPr>
      </w:pPr>
      <w:r w:rsidRPr="00CA3336">
        <w:rPr>
          <w:lang w:val="hr-HR"/>
        </w:rPr>
        <w:t>Paško Bačić</w:t>
      </w:r>
    </w:p>
    <w:p w:rsidRDefault="00D4027A" w:rsidP="009A7AD1" w:rsidR="00D4027A" w:rsidRPr="00CA3336">
      <w:pPr>
        <w:ind w:firstLine="708" w:left="6372"/>
        <w:rPr>
          <w:u w:val="single"/>
          <w:lang w:val="hr-HR"/>
        </w:rPr>
      </w:pPr>
    </w:p>
    <w:p w:rsidRDefault="009D42D8" w:rsidP="00D4027A" w:rsidR="009D42D8" w:rsidRPr="00C547CD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33674C" w:rsidP="00DA6271" w:rsidR="009757F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 w:rsidR="005E4DD5">
        <w:rPr>
          <w:lang w:val="hr-HR"/>
        </w:rPr>
        <w:t xml:space="preserve"> dopuštena je žalba Visokom trgovačkom sudu Republike Hrvatske. Žalb</w:t>
      </w:r>
      <w:r w:rsidR="00DA6271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>
        <w:rPr>
          <w:lang w:val="hr-HR"/>
        </w:rPr>
        <w:t>pismeno u tri primjerka</w:t>
      </w:r>
      <w:r w:rsidR="00C37264">
        <w:rPr>
          <w:lang w:val="hr-HR"/>
        </w:rPr>
        <w:t>,</w:t>
      </w:r>
      <w:r w:rsidR="005E4DD5">
        <w:rPr>
          <w:lang w:val="hr-HR"/>
        </w:rPr>
        <w:t xml:space="preserve"> u roku do 8 dana </w:t>
      </w:r>
      <w:r w:rsidR="00DA6271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DA6271" w:rsidP="00DA6271" w:rsidR="00DA6271" w:rsidRPr="00CA3336">
      <w:pPr>
        <w:jc w:val="both"/>
        <w:rPr>
          <w:lang w:val="hr-HR"/>
        </w:rPr>
      </w:pPr>
    </w:p>
    <w:p w:rsidRDefault="000C201E" w:rsidP="0033674C" w:rsidR="000C201E" w:rsidRPr="000C201E">
      <w:pPr>
        <w:jc w:val="both"/>
        <w:rPr>
          <w:sz w:val="16"/>
          <w:szCs w:val="16"/>
          <w:lang w:val="hr-HR"/>
        </w:rPr>
      </w:pPr>
    </w:p>
    <w:p w:rsidRDefault="0033674C" w:rsidP="0033674C" w:rsidR="0033674C" w:rsidRPr="00CA3336">
      <w:pPr>
        <w:jc w:val="both"/>
        <w:rPr>
          <w:lang w:val="hr-HR"/>
        </w:rPr>
      </w:pPr>
      <w:r w:rsidRPr="00CA3336">
        <w:rPr>
          <w:lang w:val="hr-HR"/>
        </w:rPr>
        <w:t>DNA:</w:t>
      </w:r>
    </w:p>
    <w:p w:rsidRDefault="006746A1" w:rsidP="006746A1" w:rsidR="00A012F9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DF1833" w:rsidRPr="00CA3336">
        <w:rPr>
          <w:lang w:val="hr-HR"/>
        </w:rPr>
        <w:t>predlagatelju –</w:t>
      </w:r>
      <w:r w:rsidR="00A012F9">
        <w:rPr>
          <w:lang w:val="hr-HR"/>
        </w:rPr>
        <w:t xml:space="preserve"> vjerovniku po </w:t>
      </w:r>
      <w:r w:rsidR="00AB37AA">
        <w:rPr>
          <w:lang w:val="hr-HR"/>
        </w:rPr>
        <w:t>ŽDO Split</w:t>
      </w:r>
    </w:p>
    <w:p w:rsidRDefault="006746A1" w:rsidP="006746A1" w:rsidR="00A012F9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EF6C92" w:rsidRPr="00CA3336">
        <w:rPr>
          <w:lang w:val="hr-HR"/>
        </w:rPr>
        <w:t>dužniku</w:t>
      </w:r>
      <w:r w:rsidR="00A012F9">
        <w:rPr>
          <w:lang w:val="hr-HR"/>
        </w:rPr>
        <w:t xml:space="preserve"> i z.z. dužnika </w:t>
      </w:r>
    </w:p>
    <w:p w:rsidRDefault="006746A1" w:rsidP="006746A1" w:rsidR="00EF6C92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Porezna upra</w:t>
      </w:r>
      <w:r w:rsidR="00565E4E" w:rsidRPr="00CA3336">
        <w:rPr>
          <w:lang w:val="hr-HR"/>
        </w:rPr>
        <w:t>va Split</w:t>
      </w:r>
    </w:p>
    <w:p w:rsidRDefault="00A012F9" w:rsidP="00A012F9" w:rsidR="00A012F9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CA3336">
        <w:rPr>
          <w:lang w:val="hr-HR"/>
        </w:rPr>
        <w:t xml:space="preserve">FINA, Regionalni centar </w:t>
      </w:r>
      <w:r>
        <w:rPr>
          <w:lang w:val="hr-HR"/>
        </w:rPr>
        <w:t>Split</w:t>
      </w:r>
    </w:p>
    <w:p w:rsidRDefault="006746A1" w:rsidP="006746A1" w:rsidR="0033674C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stečajnom upravitelju</w:t>
      </w:r>
    </w:p>
    <w:p w:rsidRDefault="006746A1" w:rsidP="006746A1" w:rsidR="0033674C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sudski registar ovog suda</w:t>
      </w:r>
    </w:p>
    <w:p w:rsidRDefault="006746A1" w:rsidP="006746A1" w:rsidR="0033674C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E4DD5">
        <w:rPr>
          <w:lang w:val="hr-HR"/>
        </w:rPr>
        <w:t>e-</w:t>
      </w:r>
      <w:r w:rsidR="005E4DD5" w:rsidRPr="00CA3336">
        <w:rPr>
          <w:lang w:val="hr-HR"/>
        </w:rPr>
        <w:t xml:space="preserve">Oglasna </w:t>
      </w:r>
      <w:r w:rsidR="00EF6C92" w:rsidRPr="00CA3336">
        <w:rPr>
          <w:lang w:val="hr-HR"/>
        </w:rPr>
        <w:t xml:space="preserve">ploča suda </w:t>
      </w:r>
    </w:p>
    <w:p w:rsidRDefault="006746A1" w:rsidP="006746A1" w:rsidR="00412A64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u spis</w:t>
      </w:r>
    </w:p>
    <w:sectPr w:rsidSect="00E36DA5" w:rsidR="00412A64" w:rsidRPr="00CA3336">
      <w:headerReference w:type="default" r:id="rId10"/>
      <w:pgSz w:h="16838" w:w="11906"/>
      <w:pgMar w:gutter="0" w:footer="708" w:header="708" w:left="1417" w:bottom="1702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251BD" w:rsidRPr="00D251BD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E6569E">
      <w:t>1169/2017</w:t>
    </w:r>
  </w:p>
  <w:p w:rsidRDefault="00CA3336" w:rsidP="00CA3336" w:rsidR="00CA3336">
    <w:pPr>
      <w:pStyle w:val="Zaglavlje"/>
      <w:jc w:val="center"/>
    </w:pPr>
  </w:p>
  <w:p w:rsidRDefault="00CA3336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2A7A"/>
    <w:rsid w:val="000B179C"/>
    <w:rsid w:val="000C201E"/>
    <w:rsid w:val="000F1A37"/>
    <w:rsid w:val="000F42F0"/>
    <w:rsid w:val="0010261B"/>
    <w:rsid w:val="0010721E"/>
    <w:rsid w:val="00111EB5"/>
    <w:rsid w:val="00112126"/>
    <w:rsid w:val="0011504B"/>
    <w:rsid w:val="0011543F"/>
    <w:rsid w:val="001170D0"/>
    <w:rsid w:val="00132600"/>
    <w:rsid w:val="00142B9F"/>
    <w:rsid w:val="00147C3D"/>
    <w:rsid w:val="00157AF0"/>
    <w:rsid w:val="00162007"/>
    <w:rsid w:val="0016595D"/>
    <w:rsid w:val="00181ECF"/>
    <w:rsid w:val="001838E0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4543"/>
    <w:rsid w:val="002861AA"/>
    <w:rsid w:val="002A75DA"/>
    <w:rsid w:val="002C0946"/>
    <w:rsid w:val="002D048F"/>
    <w:rsid w:val="002D3BEA"/>
    <w:rsid w:val="002D60B4"/>
    <w:rsid w:val="002D6126"/>
    <w:rsid w:val="002D7733"/>
    <w:rsid w:val="003058A8"/>
    <w:rsid w:val="003066E0"/>
    <w:rsid w:val="003166A6"/>
    <w:rsid w:val="0032212D"/>
    <w:rsid w:val="0033674C"/>
    <w:rsid w:val="00341A22"/>
    <w:rsid w:val="003541DC"/>
    <w:rsid w:val="00382D37"/>
    <w:rsid w:val="003855E7"/>
    <w:rsid w:val="00387BDA"/>
    <w:rsid w:val="00393BF4"/>
    <w:rsid w:val="003A2F52"/>
    <w:rsid w:val="003C6D35"/>
    <w:rsid w:val="003D3994"/>
    <w:rsid w:val="003E0123"/>
    <w:rsid w:val="003E59F2"/>
    <w:rsid w:val="003F63EE"/>
    <w:rsid w:val="0040178F"/>
    <w:rsid w:val="00412A64"/>
    <w:rsid w:val="004231FB"/>
    <w:rsid w:val="00433BA2"/>
    <w:rsid w:val="00437CBD"/>
    <w:rsid w:val="0044697B"/>
    <w:rsid w:val="00465306"/>
    <w:rsid w:val="00480C5A"/>
    <w:rsid w:val="00486628"/>
    <w:rsid w:val="004A65BB"/>
    <w:rsid w:val="004B1956"/>
    <w:rsid w:val="004B1C91"/>
    <w:rsid w:val="004D7CE1"/>
    <w:rsid w:val="004F47F8"/>
    <w:rsid w:val="004F53B1"/>
    <w:rsid w:val="00504C73"/>
    <w:rsid w:val="00515CEE"/>
    <w:rsid w:val="005339C5"/>
    <w:rsid w:val="00536255"/>
    <w:rsid w:val="005467AD"/>
    <w:rsid w:val="005546BF"/>
    <w:rsid w:val="0056289F"/>
    <w:rsid w:val="00564101"/>
    <w:rsid w:val="00565E4E"/>
    <w:rsid w:val="005822BC"/>
    <w:rsid w:val="0059324B"/>
    <w:rsid w:val="005B72B0"/>
    <w:rsid w:val="005B7835"/>
    <w:rsid w:val="005D3115"/>
    <w:rsid w:val="005D5033"/>
    <w:rsid w:val="005E4DD5"/>
    <w:rsid w:val="005E5065"/>
    <w:rsid w:val="005F030C"/>
    <w:rsid w:val="005F2A6A"/>
    <w:rsid w:val="0063036F"/>
    <w:rsid w:val="006316CF"/>
    <w:rsid w:val="00636A82"/>
    <w:rsid w:val="00663018"/>
    <w:rsid w:val="006746A1"/>
    <w:rsid w:val="00681B95"/>
    <w:rsid w:val="006926D9"/>
    <w:rsid w:val="00695454"/>
    <w:rsid w:val="006A197E"/>
    <w:rsid w:val="006A38C8"/>
    <w:rsid w:val="006B669A"/>
    <w:rsid w:val="006E0BE8"/>
    <w:rsid w:val="006E0E95"/>
    <w:rsid w:val="0071249E"/>
    <w:rsid w:val="00736EF6"/>
    <w:rsid w:val="00740711"/>
    <w:rsid w:val="007725FF"/>
    <w:rsid w:val="007766E6"/>
    <w:rsid w:val="0078767D"/>
    <w:rsid w:val="00796BAC"/>
    <w:rsid w:val="007C310E"/>
    <w:rsid w:val="007C382D"/>
    <w:rsid w:val="007E3119"/>
    <w:rsid w:val="007F0237"/>
    <w:rsid w:val="007F31B0"/>
    <w:rsid w:val="00843DC7"/>
    <w:rsid w:val="0086091F"/>
    <w:rsid w:val="00861FB6"/>
    <w:rsid w:val="0086368D"/>
    <w:rsid w:val="008670B0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55DC5"/>
    <w:rsid w:val="009757FC"/>
    <w:rsid w:val="0098270D"/>
    <w:rsid w:val="00982EA1"/>
    <w:rsid w:val="00986473"/>
    <w:rsid w:val="009A7AD1"/>
    <w:rsid w:val="009B0019"/>
    <w:rsid w:val="009D3C21"/>
    <w:rsid w:val="009D42D8"/>
    <w:rsid w:val="00A012F9"/>
    <w:rsid w:val="00A036AA"/>
    <w:rsid w:val="00A071FA"/>
    <w:rsid w:val="00A1212F"/>
    <w:rsid w:val="00A430CE"/>
    <w:rsid w:val="00A7505E"/>
    <w:rsid w:val="00A814AE"/>
    <w:rsid w:val="00A93925"/>
    <w:rsid w:val="00A96EEB"/>
    <w:rsid w:val="00A9745B"/>
    <w:rsid w:val="00A97762"/>
    <w:rsid w:val="00A97A7D"/>
    <w:rsid w:val="00AA543D"/>
    <w:rsid w:val="00AA6031"/>
    <w:rsid w:val="00AB1B0B"/>
    <w:rsid w:val="00AB37AA"/>
    <w:rsid w:val="00AB6665"/>
    <w:rsid w:val="00AD67BD"/>
    <w:rsid w:val="00AE0863"/>
    <w:rsid w:val="00AE5791"/>
    <w:rsid w:val="00B005B3"/>
    <w:rsid w:val="00B03F61"/>
    <w:rsid w:val="00B113E5"/>
    <w:rsid w:val="00B21664"/>
    <w:rsid w:val="00B46B1F"/>
    <w:rsid w:val="00B4708F"/>
    <w:rsid w:val="00B539A2"/>
    <w:rsid w:val="00B556BD"/>
    <w:rsid w:val="00B6059D"/>
    <w:rsid w:val="00B631EF"/>
    <w:rsid w:val="00B71799"/>
    <w:rsid w:val="00B73ED1"/>
    <w:rsid w:val="00BB02FF"/>
    <w:rsid w:val="00BB1C54"/>
    <w:rsid w:val="00BB1DC5"/>
    <w:rsid w:val="00BD1B68"/>
    <w:rsid w:val="00BD45BF"/>
    <w:rsid w:val="00BF5040"/>
    <w:rsid w:val="00C075E0"/>
    <w:rsid w:val="00C175E7"/>
    <w:rsid w:val="00C34FB5"/>
    <w:rsid w:val="00C37264"/>
    <w:rsid w:val="00C450CF"/>
    <w:rsid w:val="00C50F45"/>
    <w:rsid w:val="00C52A7B"/>
    <w:rsid w:val="00C547CD"/>
    <w:rsid w:val="00C90302"/>
    <w:rsid w:val="00CA3336"/>
    <w:rsid w:val="00CA50B4"/>
    <w:rsid w:val="00CB0621"/>
    <w:rsid w:val="00CB45D6"/>
    <w:rsid w:val="00CB613F"/>
    <w:rsid w:val="00CC37F9"/>
    <w:rsid w:val="00CC4AFD"/>
    <w:rsid w:val="00CC6BA3"/>
    <w:rsid w:val="00CE0429"/>
    <w:rsid w:val="00CE2678"/>
    <w:rsid w:val="00D2033B"/>
    <w:rsid w:val="00D251BD"/>
    <w:rsid w:val="00D35A72"/>
    <w:rsid w:val="00D378DD"/>
    <w:rsid w:val="00D37E91"/>
    <w:rsid w:val="00D4027A"/>
    <w:rsid w:val="00D45178"/>
    <w:rsid w:val="00D50D8F"/>
    <w:rsid w:val="00D944D5"/>
    <w:rsid w:val="00D94F84"/>
    <w:rsid w:val="00DA0B88"/>
    <w:rsid w:val="00DA1460"/>
    <w:rsid w:val="00DA6271"/>
    <w:rsid w:val="00DB2AF1"/>
    <w:rsid w:val="00DC2057"/>
    <w:rsid w:val="00DC21E8"/>
    <w:rsid w:val="00DC6F83"/>
    <w:rsid w:val="00DE7F63"/>
    <w:rsid w:val="00DF1833"/>
    <w:rsid w:val="00E36DA5"/>
    <w:rsid w:val="00E54B9B"/>
    <w:rsid w:val="00E56C52"/>
    <w:rsid w:val="00E6569E"/>
    <w:rsid w:val="00E664F7"/>
    <w:rsid w:val="00EB167D"/>
    <w:rsid w:val="00EB4030"/>
    <w:rsid w:val="00EC1205"/>
    <w:rsid w:val="00ED0873"/>
    <w:rsid w:val="00ED3CF4"/>
    <w:rsid w:val="00ED48F9"/>
    <w:rsid w:val="00EE29DF"/>
    <w:rsid w:val="00EF6C92"/>
    <w:rsid w:val="00F031C4"/>
    <w:rsid w:val="00F04194"/>
    <w:rsid w:val="00F04757"/>
    <w:rsid w:val="00F126EC"/>
    <w:rsid w:val="00F2680F"/>
    <w:rsid w:val="00F3306B"/>
    <w:rsid w:val="00F70276"/>
    <w:rsid w:val="00FC2F27"/>
    <w:rsid w:val="00FD7BA8"/>
    <w:rsid w:val="00FF1162"/>
    <w:rsid w:val="00FF14A6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1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51B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51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51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1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51B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51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51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St-1169/2017</izvorni_sadrzaj>
    <derivirana_varijabla naziv="DomainObject.Predmet.OznakaBroj_1">St-1169/2017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STEIKO - SPLIT društvo s ograničenom odgovornošću za usluge i trgovinu</izvorni_sadrzaj>
    <derivirana_varijabla naziv="DomainObject.Predmet.ProtustrankaFormated_1">  STEIKO - SPLIT društvo s ograničenom odgovornošću za usluge i trgovinu</derivirana_varijabla>
  </DomainObject.Predmet.ProtustrankaFormated>
  <DomainObject.Predmet.ProtustrankaFormatedOIB>
    <izvorni_sadrzaj>  STEIKO - SPLIT društvo s ograničenom odgovornošću za usluge i trgovinu, OIB 66626647372</izvorni_sadrzaj>
    <derivirana_varijabla naziv="DomainObject.Predmet.ProtustrankaFormatedOIB_1">  STEIKO - SPLIT društvo s ograničenom odgovornošću za usluge i trgovinu, OIB 66626647372</derivirana_varijabla>
  </DomainObject.Predmet.ProtustrankaFormatedOIB>
  <DomainObject.Predmet.ProtustrankaFormatedWithAdress>
    <izvorni_sadrzaj> STEIKO - SPLIT društvo s ograničenom odgovornošću za usluge i trgovinu, Mosećka 48, 21000 Split</izvorni_sadrzaj>
    <derivirana_varijabla naziv="DomainObject.Predmet.ProtustrankaFormatedWithAdress_1"> STEIKO - SPLIT društvo s ograničenom odgovornošću za usluge i trgovinu, Mosećka 48, 21000 Split</derivirana_varijabla>
  </DomainObject.Predmet.ProtustrankaFormatedWithAdress>
  <DomainObject.Predmet.ProtustrankaFormatedWithAdressOIB>
    <izvorni_sadrzaj> STEIKO - SPLIT društvo s ograničenom odgovornošću za usluge i trgovinu, OIB 66626647372, Mosećka 48, 21000 Split</izvorni_sadrzaj>
    <derivirana_varijabla naziv="DomainObject.Predmet.ProtustrankaFormatedWithAdressOIB_1"> STEIKO - SPLIT društvo s ograničenom odgovornošću za usluge i trgovinu, OIB 66626647372, Mosećka 48, 21000 Split</derivirana_varijabla>
  </DomainObject.Predmet.ProtustrankaFormatedWithAdressOIB>
  <DomainObject.Predmet.ProtustrankaWithAdress>
    <izvorni_sadrzaj>STEIKO - SPLIT društvo s ograničenom odgovornošću za usluge i trgovinu Mosećka 48, 21000 Split</izvorni_sadrzaj>
    <derivirana_varijabla naziv="DomainObject.Predmet.ProtustrankaWithAdress_1">STEIKO - SPLIT društvo s ograničenom odgovornošću za usluge i trgovinu Mosećka 48, 21000 Split</derivirana_varijabla>
  </DomainObject.Predmet.ProtustrankaWithAdress>
  <DomainObject.Predmet.ProtustrankaWithAdressOIB>
    <izvorni_sadrzaj>STEIKO - SPLIT društvo s ograničenom odgovornošću za usluge i trgovinu, OIB 66626647372, Mosećka 48, 21000 Split</izvorni_sadrzaj>
    <derivirana_varijabla naziv="DomainObject.Predmet.ProtustrankaWithAdressOIB_1">STEIKO - SPLIT društvo s ograničenom odgovornošću za usluge i trgovinu, OIB 66626647372, Mosećka 48, 21000 Split</derivirana_varijabla>
  </DomainObject.Predmet.ProtustrankaWithAdressOIB>
  <DomainObject.Predmet.ProtustrankaNazivFormated>
    <izvorni_sadrzaj>STEIKO - SPLIT društvo s ograničenom odgovornošću za usluge i trgovinu</izvorni_sadrzaj>
    <derivirana_varijabla naziv="DomainObject.Predmet.ProtustrankaNazivFormated_1">STEIKO - SPLIT društvo s ograničenom odgovornošću za usluge i trgovinu</derivirana_varijabla>
  </DomainObject.Predmet.ProtustrankaNazivFormated>
  <DomainObject.Predmet.ProtustrankaNazivFormatedOIB>
    <izvorni_sadrzaj>STEIKO - SPLIT društvo s ograničenom odgovornošću za usluge i trgovinu, OIB 66626647372</izvorni_sadrzaj>
    <derivirana_varijabla naziv="DomainObject.Predmet.ProtustrankaNazivFormatedOIB_1">STEIKO - SPLIT društvo s ograničenom odgovornošću za usluge i trgovinu, OIB 66626647372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STEIKO - SPLIT društvo s ograničenom odgovornošću za usluge i trgovinu</item>
    </izvorni_sadrzaj>
    <derivirana_varijabla naziv="DomainObject.Predmet.ProtuStrankaListFormated_1">
      <item>STEIKO - SPLIT društvo s ograničenom odgovornošću za usluge i trgovinu</item>
    </derivirana_varijabla>
  </DomainObject.Predmet.ProtuStrankaListFormated>
  <DomainObject.Predmet.ProtuStrankaListFormatedOIB>
    <izvorni_sadrzaj>
      <item>STEIKO - SPLIT društvo s ograničenom odgovornošću za usluge i trgovinu, OIB 66626647372</item>
    </izvorni_sadrzaj>
    <derivirana_varijabla naziv="DomainObject.Predmet.ProtuStrankaListFormatedOIB_1">
      <item>STEIKO - SPLIT društvo s ograničenom odgovornošću za usluge i trgovinu, OIB 66626647372</item>
    </derivirana_varijabla>
  </DomainObject.Predmet.ProtuStrankaListFormatedOIB>
  <DomainObject.Predmet.ProtuStrankaListFormatedWithAdress>
    <izvorni_sadrzaj>
      <item>STEIKO - SPLIT društvo s ograničenom odgovornošću za usluge i trgovinu, Mosećka 48, 21000 Split</item>
    </izvorni_sadrzaj>
    <derivirana_varijabla naziv="DomainObject.Predmet.ProtuStrankaListFormatedWithAdress_1">
      <item>STEIKO - SPLIT društvo s ograničenom odgovornošću za usluge i trgovinu, Mosećka 48, 21000 Split</item>
    </derivirana_varijabla>
  </DomainObject.Predmet.ProtuStrankaListFormatedWithAdress>
  <DomainObject.Predmet.ProtuStrankaListFormatedWithAdressOIB>
    <izvorni_sadrzaj>
      <item>STEIKO - SPLIT društvo s ograničenom odgovornošću za usluge i trgovinu, OIB 66626647372, Mosećka 48, 21000 Split</item>
    </izvorni_sadrzaj>
    <derivirana_varijabla naziv="DomainObject.Predmet.ProtuStrankaListFormatedWithAdressOIB_1">
      <item>STEIKO - SPLIT društvo s ograničenom odgovornošću za usluge i trgovinu, OIB 66626647372, Mosećka 48, 21000 Split</item>
    </derivirana_varijabla>
  </DomainObject.Predmet.ProtuStrankaListFormatedWithAdressOIB>
  <DomainObject.Predmet.ProtuStrankaListNazivFormated>
    <izvorni_sadrzaj>
      <item>STEIKO - SPLIT društvo s ograničenom odgovornošću za usluge i trgovinu</item>
    </izvorni_sadrzaj>
    <derivirana_varijabla naziv="DomainObject.Predmet.ProtuStrankaListNazivFormated_1">
      <item>STEIKO - SPLIT društvo s ograničenom odgovornošću za usluge i trgovinu</item>
    </derivirana_varijabla>
  </DomainObject.Predmet.ProtuStrankaListNazivFormated>
  <DomainObject.Predmet.ProtuStrankaListNazivFormatedOIB>
    <izvorni_sadrzaj>
      <item>STEIKO - SPLIT društvo s ograničenom odgovornošću za usluge i trgovinu, OIB 66626647372</item>
    </izvorni_sadrzaj>
    <derivirana_varijabla naziv="DomainObject.Predmet.ProtuStrankaListNazivFormatedOIB_1">
      <item>STEIKO - SPLIT društvo s ograničenom odgovornošću za usluge i trgovinu, OIB 66626647372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STEIKO - SPLIT društvo s ograničenom odgovornošću za usluge i trgovinu</izvorni_sadrzaj>
    <derivirana_varijabla naziv="DomainObject.Predmet.ProtustrankaIDrugi_1">STEIKO - SPLIT društvo s ograničenom odgovornošću za usluge i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STEIKO - SPLIT društvo s ograničenom odgovornošću za usluge i trgovinu, OIB 66626647372, Mosećka 48, 21000 Split</izvorni_sadrzaj>
    <derivirana_varijabla naziv="DomainObject.Predmet.ProtustrankaIDrugiAdressOIB_1">STEIKO - SPLIT društvo s ograničenom odgovornošću za usluge i trgovinu, OIB 66626647372, Mosećka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STEIKO - SPLIT društvo s ograničenom odgovornošću za usluge i trgovinu</item>
      <item>RH, Ministarstvo financija</item>
      <item>Županijsko državno odvjetništvo</item>
    </izvorni_sadrzaj>
    <derivirana_varijabla naziv="DomainObject.Predmet.SudioniciListNaziv_1">
      <item>STEIKO - SPLIT društvo s ograničenom odgovornošću za usluge i trgovinu</item>
      <item>RH, Ministarstvo financija</item>
      <item>Županijsko državno odvjetništvo</item>
    </derivirana_varijabla>
  </DomainObject.Predmet.SudioniciListNaziv>
  <DomainObject.Predmet.SudioniciListAdressOIB>
    <izvorni_sadrzaj>
      <item>STEIKO - SPLIT društvo s ograničenom odgovornošću za usluge i trgovinu, OIB 66626647372, Mosećka 48,21000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STEIKO - SPLIT društvo s ograničenom odgovornošću za usluge i trgovinu, OIB 66626647372, Mosećka 48,21000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66626647372</item>
      <item>, OIB 18683136487</item>
      <item>, OIB 70793241859</item>
    </izvorni_sadrzaj>
    <derivirana_varijabla naziv="DomainObject.Predmet.SudioniciListNazivOIB_1">
      <item>, OIB 66626647372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1664</properties:Words>
  <properties:Characters>9267</properties:Characters>
  <properties:Lines>194</properties:Lines>
  <properties:Paragraphs>49</properties:Paragraphs>
  <properties:TotalTime>583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2018-09-21T09:01:00Z</cp:lastPrinted>
  <dcterms:modified xmlns:xsi="http://www.w3.org/2001/XMLSchema-instance" xsi:type="dcterms:W3CDTF">2018-09-21T11:15:00Z</dcterms:modified>
  <cp:revision>26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(8-RJEŠENJE O OTVARANJU STEČAJA----.docx)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