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19a4" w14:paraId="eb819a4" w:rsidRDefault="005E40A5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14737E">
        <w:t>1125/18-6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C9364C">
        <w:t xml:space="preserve">FINA RC Osijek Podružnica Osijek za otvaranje stečajnog postupka nad dužnikom </w:t>
      </w:r>
      <w:r w:rsidR="0014737E">
        <w:rPr>
          <w:b/>
        </w:rPr>
        <w:t>SVETLANA j.d.o.o. Batina, Trg slobode 5, OIB: 13964033731, MBS: 030192855</w:t>
      </w:r>
      <w:r>
        <w:rPr>
          <w:b/>
        </w:rPr>
        <w:t xml:space="preserve">, </w:t>
      </w:r>
      <w:r>
        <w:t xml:space="preserve">dana </w:t>
      </w:r>
      <w:r w:rsidR="0014737E">
        <w:t>6. studenog</w:t>
      </w:r>
      <w:r>
        <w:t xml:space="preserve">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proofErr w:type="spellStart"/>
      <w:r w:rsidR="0014737E">
        <w:t>Svetlana</w:t>
      </w:r>
      <w:proofErr w:type="spellEnd"/>
      <w:r w:rsidR="0014737E">
        <w:t xml:space="preserve"> </w:t>
      </w:r>
      <w:proofErr w:type="spellStart"/>
      <w:r w:rsidR="0014737E">
        <w:t>Šipoš</w:t>
      </w:r>
      <w:proofErr w:type="spellEnd"/>
      <w:r w:rsidR="0014737E">
        <w:t>, Batina, Dunavska 67, OIB: 54763392972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14737E">
        <w:rPr>
          <w:b/>
        </w:rPr>
        <w:t>1125-18.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proofErr w:type="spellStart"/>
      <w:r w:rsidR="0014737E">
        <w:t>Svetlana</w:t>
      </w:r>
      <w:proofErr w:type="spellEnd"/>
      <w:r w:rsidR="0014737E">
        <w:t xml:space="preserve"> </w:t>
      </w:r>
      <w:proofErr w:type="spellStart"/>
      <w:r w:rsidR="0014737E">
        <w:t>Šipoš</w:t>
      </w:r>
      <w:proofErr w:type="spellEnd"/>
      <w:r w:rsidR="0014737E">
        <w:t>, Batina, Dunavska 67, OIB: 54763392972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14737E">
        <w:rPr>
          <w:b/>
        </w:rPr>
        <w:t>1125-18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14737E">
        <w:t>Svetlana</w:t>
      </w:r>
      <w:proofErr w:type="spellEnd"/>
      <w:r w:rsidR="0014737E">
        <w:t xml:space="preserve"> </w:t>
      </w:r>
      <w:proofErr w:type="spellStart"/>
      <w:r w:rsidR="0014737E">
        <w:t>Šipoš</w:t>
      </w:r>
      <w:proofErr w:type="spellEnd"/>
      <w:r w:rsidR="0014737E">
        <w:t>, Batina, Dunavska 67, OIB: 54763392972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proofErr w:type="spellStart"/>
      <w:r w:rsidR="0014737E">
        <w:t>Svetlana</w:t>
      </w:r>
      <w:proofErr w:type="spellEnd"/>
      <w:r w:rsidR="0014737E">
        <w:t xml:space="preserve"> </w:t>
      </w:r>
      <w:proofErr w:type="spellStart"/>
      <w:r w:rsidR="0014737E">
        <w:t>Šipoš</w:t>
      </w:r>
      <w:proofErr w:type="spellEnd"/>
      <w:r w:rsidR="0014737E">
        <w:t>, Batina, Dunavska 67, OIB: 54763392972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14737E" w:rsidP="0014737E" w:rsidR="0014737E">
      <w:pPr>
        <w:jc w:val="right"/>
      </w:pPr>
      <w:r>
        <w:lastRenderedPageBreak/>
        <w:t>Broj: 6 St-1125/18-6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>FINA RC Osijek</w:t>
      </w:r>
      <w:r>
        <w:t xml:space="preserve"> </w:t>
      </w:r>
      <w:r>
        <w:rPr>
          <w:bCs/>
        </w:rPr>
        <w:t xml:space="preserve">je dana </w:t>
      </w:r>
      <w:r w:rsidR="0014737E">
        <w:rPr>
          <w:bCs/>
        </w:rPr>
        <w:t>10. rujna 2018. g.</w:t>
      </w:r>
      <w:r>
        <w:rPr>
          <w:bCs/>
        </w:rPr>
        <w:t xml:space="preserve"> podnijela ovom sudu prijedlog za pokretanje stečajnog postupka nad dužnikom </w:t>
      </w:r>
      <w:r w:rsidR="0014737E">
        <w:rPr>
          <w:b/>
        </w:rPr>
        <w:t>SVETLANA j.d.o.o. Batina, Trg slobode 5, OIB: 13964033731, MBS: 030192855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14737E">
        <w:rPr>
          <w:b/>
        </w:rPr>
        <w:t>10. rujna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14737E">
        <w:t>1125/18-4 od 6. studenog</w:t>
      </w:r>
      <w:r w:rsidR="00C9364C">
        <w:t xml:space="preserve"> 2018. g.</w:t>
      </w:r>
      <w:r>
        <w:t xml:space="preserve"> pokrenut je prethodni postupak radi utvrđivanja uvjeta za otvaranje stečajnog postupka nad dužnikom te je imenovana privremena stečajna upraviteljica u osobi </w:t>
      </w:r>
      <w:r w:rsidR="0014737E">
        <w:t xml:space="preserve">Mirjana Viduka </w:t>
      </w:r>
      <w:proofErr w:type="spellStart"/>
      <w:r w:rsidR="0014737E">
        <w:t>Varenina</w:t>
      </w:r>
      <w:proofErr w:type="spellEnd"/>
      <w:r w:rsidR="0014737E">
        <w:t xml:space="preserve"> iz Osijeka</w:t>
      </w:r>
      <w:r>
        <w:t>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>. dužnika uplata dodatnog iznosa predujma od 4.000,00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>Visina dodatnog predujma od 4.000,00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14737E">
        <w:rPr>
          <w:b/>
        </w:rPr>
        <w:t>10. rujna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14737E">
        <w:t>20.555,19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right"/>
      </w:pPr>
    </w:p>
    <w:p w:rsidRDefault="0014737E" w:rsidP="0014737E" w:rsidR="0014737E">
      <w:pPr>
        <w:jc w:val="right"/>
      </w:pPr>
      <w:r>
        <w:t>Broj: 6 St-1125/18-6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 5.000,00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14737E">
        <w:t>6. studenog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14737E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proofErr w:type="spellStart"/>
      <w:r w:rsidR="0014737E">
        <w:t>Svetlana</w:t>
      </w:r>
      <w:proofErr w:type="spellEnd"/>
      <w:r w:rsidR="0014737E">
        <w:t xml:space="preserve"> </w:t>
      </w:r>
      <w:proofErr w:type="spellStart"/>
      <w:r w:rsidR="0014737E">
        <w:t>Šipoš</w:t>
      </w:r>
      <w:proofErr w:type="spellEnd"/>
      <w:r w:rsidR="0014737E">
        <w:t>, Batina, Dunavska 67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14737E" w:rsidP="00B97155" w:rsidR="002E5413">
      <w:pPr>
        <w:numPr>
          <w:ilvl w:val="0"/>
          <w:numId w:val="13"/>
        </w:numPr>
      </w:pPr>
      <w:r>
        <w:t>R-9.1.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914EC3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01BC" w:rsidP="00C06AA6" w:rsidR="000201BC">
      <w:r>
        <w:separator/>
      </w:r>
    </w:p>
  </w:endnote>
  <w:endnote w:id="0" w:type="continuationSeparator">
    <w:p w:rsidRDefault="000201BC" w:rsidP="00C06AA6" w:rsidR="00020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01BC" w:rsidP="00C06AA6" w:rsidR="000201BC">
      <w:r>
        <w:separator/>
      </w:r>
    </w:p>
  </w:footnote>
  <w:footnote w:id="0" w:type="continuationSeparator">
    <w:p w:rsidRDefault="000201BC" w:rsidP="00C06AA6" w:rsidR="000201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14EC3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01B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762A"/>
    <w:rsid w:val="00102060"/>
    <w:rsid w:val="0012662A"/>
    <w:rsid w:val="001437B2"/>
    <w:rsid w:val="0014737E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B59B6"/>
    <w:rsid w:val="005C677D"/>
    <w:rsid w:val="005D7EC1"/>
    <w:rsid w:val="005E0CFB"/>
    <w:rsid w:val="005E40A5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14EC3"/>
    <w:rsid w:val="0093698F"/>
    <w:rsid w:val="00937840"/>
    <w:rsid w:val="00953EAA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3FF7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73EC"/>
    <w:rsid w:val="00C81C0A"/>
    <w:rsid w:val="00C9364C"/>
    <w:rsid w:val="00CA01EF"/>
    <w:rsid w:val="00CE4CFB"/>
    <w:rsid w:val="00CF7F5B"/>
    <w:rsid w:val="00D022CE"/>
    <w:rsid w:val="00D231AE"/>
    <w:rsid w:val="00D24D2F"/>
    <w:rsid w:val="00D37C59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4E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4E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E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E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E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4E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4E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E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E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E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St-1125/2018</izvorni_sadrzaj>
    <derivirana_varijabla naziv="DomainObject.Predmet.OznakaBroj_1">St-1125/2018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SVETLANA j.d.o.o. za ugostiteljstvo i usluge</izvorni_sadrzaj>
    <derivirana_varijabla naziv="DomainObject.Predmet.ProtustrankaFormated_1">  SVETLANA j.d.o.o. za ugostiteljstvo i usluge</derivirana_varijabla>
  </DomainObject.Predmet.ProtustrankaFormated>
  <DomainObject.Predmet.ProtustrankaFormatedOIB>
    <izvorni_sadrzaj>  SVETLANA j.d.o.o. za ugostiteljstvo i usluge, OIB 13964033731</izvorni_sadrzaj>
    <derivirana_varijabla naziv="DomainObject.Predmet.ProtustrankaFormatedOIB_1">  SVETLANA j.d.o.o. za ugostiteljstvo i usluge, OIB 13964033731</derivirana_varijabla>
  </DomainObject.Predmet.ProtustrankaFormatedOIB>
  <DomainObject.Predmet.ProtustrankaFormatedWithAdress>
    <izvorni_sadrzaj> SVETLANA j.d.o.o. za ugostiteljstvo i usluge, Trg slobode 5, 31306 Batina</izvorni_sadrzaj>
    <derivirana_varijabla naziv="DomainObject.Predmet.ProtustrankaFormatedWithAdress_1"> SVETLANA j.d.o.o. za ugostiteljstvo i usluge, Trg slobode 5, 31306 Batina</derivirana_varijabla>
  </DomainObject.Predmet.ProtustrankaFormatedWithAdress>
  <DomainObject.Predmet.ProtustrankaFormatedWithAdressOIB>
    <izvorni_sadrzaj> SVETLANA j.d.o.o. za ugostiteljstvo i usluge, OIB 13964033731, Trg slobode 5, 31306 Batina</izvorni_sadrzaj>
    <derivirana_varijabla naziv="DomainObject.Predmet.ProtustrankaFormatedWithAdressOIB_1"> SVETLANA j.d.o.o. za ugostiteljstvo i usluge, OIB 13964033731, Trg slobode 5, 31306 Batina</derivirana_varijabla>
  </DomainObject.Predmet.ProtustrankaFormatedWithAdressOIB>
  <DomainObject.Predmet.ProtustrankaWithAdress>
    <izvorni_sadrzaj>SVETLANA j.d.o.o. za ugostiteljstvo i usluge Trg slobode 5, 31306 Batina</izvorni_sadrzaj>
    <derivirana_varijabla naziv="DomainObject.Predmet.ProtustrankaWithAdress_1">SVETLANA j.d.o.o. za ugostiteljstvo i usluge Trg slobode 5, 31306 Batina</derivirana_varijabla>
  </DomainObject.Predmet.ProtustrankaWithAdress>
  <DomainObject.Predmet.ProtustrankaWithAdressOIB>
    <izvorni_sadrzaj>SVETLANA j.d.o.o. za ugostiteljstvo i usluge, OIB 13964033731, Trg slobode 5, 31306 Batina</izvorni_sadrzaj>
    <derivirana_varijabla naziv="DomainObject.Predmet.ProtustrankaWithAdressOIB_1">SVETLANA j.d.o.o. za ugostiteljstvo i usluge, OIB 13964033731, Trg slobode 5, 31306 Batina</derivirana_varijabla>
  </DomainObject.Predmet.ProtustrankaWithAdressOIB>
  <DomainObject.Predmet.ProtustrankaNazivFormated>
    <izvorni_sadrzaj>SVETLANA j.d.o.o. za ugostiteljstvo i usluge</izvorni_sadrzaj>
    <derivirana_varijabla naziv="DomainObject.Predmet.ProtustrankaNazivFormated_1">SVETLANA j.d.o.o. za ugostiteljstvo i usluge</derivirana_varijabla>
  </DomainObject.Predmet.ProtustrankaNazivFormated>
  <DomainObject.Predmet.ProtustrankaNazivFormatedOIB>
    <izvorni_sadrzaj>SVETLANA j.d.o.o. za ugostiteljstvo i usluge, OIB 13964033731</izvorni_sadrzaj>
    <derivirana_varijabla naziv="DomainObject.Predmet.ProtustrankaNazivFormatedOIB_1">SVETLANA j.d.o.o. za ugostiteljstvo i usluge, OIB 13964033731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SVETLANA j.d.o.o. za ugostiteljstvo i usluge</item>
    </izvorni_sadrzaj>
    <derivirana_varijabla naziv="DomainObject.Predmet.ProtuStrankaListFormated_1">
      <item>SVETLANA j.d.o.o. za ugostiteljstvo i usluge</item>
    </derivirana_varijabla>
  </DomainObject.Predmet.ProtuStrankaListFormated>
  <DomainObject.Predmet.ProtuStrankaListFormatedOIB>
    <izvorni_sadrzaj>
      <item>SVETLANA j.d.o.o. za ugostiteljstvo i usluge, OIB 13964033731</item>
    </izvorni_sadrzaj>
    <derivirana_varijabla naziv="DomainObject.Predmet.ProtuStrankaListFormatedOIB_1">
      <item>SVETLANA j.d.o.o. za ugostiteljstvo i usluge, OIB 13964033731</item>
    </derivirana_varijabla>
  </DomainObject.Predmet.ProtuStrankaListFormatedOIB>
  <DomainObject.Predmet.ProtuStrankaListFormatedWithAdress>
    <izvorni_sadrzaj>
      <item>SVETLANA j.d.o.o. za ugostiteljstvo i usluge, Trg slobode 5, 31306 Batina</item>
    </izvorni_sadrzaj>
    <derivirana_varijabla naziv="DomainObject.Predmet.ProtuStrankaListFormatedWithAdress_1">
      <item>SVETLANA j.d.o.o. za ugostiteljstvo i usluge, Trg slobode 5, 31306 Batina</item>
    </derivirana_varijabla>
  </DomainObject.Predmet.ProtuStrankaListFormatedWithAdress>
  <DomainObject.Predmet.ProtuStrankaListFormatedWithAdressOIB>
    <izvorni_sadrzaj>
      <item>SVETLANA j.d.o.o. za ugostiteljstvo i usluge, OIB 13964033731, Trg slobode 5, 31306 Batina</item>
    </izvorni_sadrzaj>
    <derivirana_varijabla naziv="DomainObject.Predmet.ProtuStrankaListFormatedWithAdressOIB_1">
      <item>SVETLANA j.d.o.o. za ugostiteljstvo i usluge, OIB 13964033731, Trg slobode 5, 31306 Batina</item>
    </derivirana_varijabla>
  </DomainObject.Predmet.ProtuStrankaListFormatedWithAdressOIB>
  <DomainObject.Predmet.ProtuStrankaListNazivFormated>
    <izvorni_sadrzaj>
      <item>SVETLANA j.d.o.o. za ugostiteljstvo i usluge</item>
    </izvorni_sadrzaj>
    <derivirana_varijabla naziv="DomainObject.Predmet.ProtuStrankaListNazivFormated_1">
      <item>SVETLANA j.d.o.o. za ugostiteljstvo i usluge</item>
    </derivirana_varijabla>
  </DomainObject.Predmet.ProtuStrankaListNazivFormated>
  <DomainObject.Predmet.ProtuStrankaListNazivFormatedOIB>
    <izvorni_sadrzaj>
      <item>SVETLANA j.d.o.o. za ugostiteljstvo i usluge, OIB 13964033731</item>
    </izvorni_sadrzaj>
    <derivirana_varijabla naziv="DomainObject.Predmet.ProtuStrankaListNazivFormatedOIB_1">
      <item>SVETLANA j.d.o.o. za ugostiteljstvo i usluge, OIB 13964033731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SVETLANA j.d.o.o. za ugostiteljstvo i usluge</izvorni_sadrzaj>
    <derivirana_varijabla naziv="DomainObject.Predmet.ProtustrankaIDrugi_1">SVETLANA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SVETLANA j.d.o.o. za ugostiteljstvo i usluge, OIB 13964033731, Trg slobode 5, 31306 Batina</izvorni_sadrzaj>
    <derivirana_varijabla naziv="DomainObject.Predmet.ProtustrankaIDrugiAdressOIB_1">SVETLANA j.d.o.o. za ugostiteljstvo i usluge, OIB 13964033731, Trg slobode 5, 31306 Batina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SVETLANA j.d.o.o. za ugostiteljstvo i usluge</item>
    </izvorni_sadrzaj>
    <derivirana_varijabla naziv="DomainObject.Predmet.SudioniciListNaziv_1">
      <item>FINA RC OSIJEK</item>
      <item>SVETLANA j.d.o.o. za ugostiteljstvo i usluge</item>
    </derivirana_varijabla>
  </DomainObject.Predmet.SudioniciListNaziv>
  <DomainObject.Predmet.SudioniciListAdressOIB>
    <izvorni_sadrzaj>
      <item>FINA RC OSIJEK, OIB 85821130368</item>
      <item>SVETLANA j.d.o.o. za ugostiteljstvo i usluge, OIB 13964033731, Trg slobode 5,31306 Batina</item>
    </izvorni_sadrzaj>
    <derivirana_varijabla naziv="DomainObject.Predmet.SudioniciListAdressOIB_1">
      <item>FINA RC OSIJEK, OIB 85821130368</item>
      <item>SVETLANA j.d.o.o. za ugostiteljstvo i usluge, OIB 13964033731, Trg slobode 5,31306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13964033731</item>
    </izvorni_sadrzaj>
    <derivirana_varijabla naziv="DomainObject.Predmet.SudioniciListNazivOIB_1">
      <item>, OIB 85821130368</item>
      <item>, OIB 13964033731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St-1125/2018-4</izvorni_sadrzaj>
    <derivirana_varijabla naziv="DomainObject.PredzadnjaOdlukaIzPredmeta.Oznaka_1">St-1125/2018-4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1FC914-ABA8-4C62-9882-AF5C1CF4CB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847</properties:Words>
  <properties:Characters>4461</properties:Characters>
  <properties:Lines>159</properties:Lines>
  <properties:Paragraphs>36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2018-04-13T11:39:00Z</dcterms:created>
  <dc:creator>Korisnik</dc:creator>
  <cp:lastModifiedBy>Danijela Sekulić</cp:lastModifiedBy>
  <cp:lastPrinted>2018-11-06T12:46:00Z</cp:lastPrinted>
  <dcterms:modified xmlns:xsi="http://www.w3.org/2001/XMLSchema-instance" xsi:type="dcterms:W3CDTF">2018-11-06T12:48:00Z</dcterms:modified>
  <cp:revision>13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