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ad33" w14:paraId="c5ead33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5371AA">
        <w:t>tupka nad dužnikom</w:t>
      </w:r>
      <w:r w:rsidR="00B80C91">
        <w:t xml:space="preserve"> IMPERATOR d.o.o., Josipa </w:t>
      </w:r>
      <w:proofErr w:type="spellStart"/>
      <w:r w:rsidR="00B80C91">
        <w:t>Marčec</w:t>
      </w:r>
      <w:r w:rsidR="00095F63">
        <w:t>a</w:t>
      </w:r>
      <w:proofErr w:type="spellEnd"/>
      <w:r w:rsidR="00B80C91">
        <w:t xml:space="preserve"> 2 B, </w:t>
      </w:r>
      <w:proofErr w:type="spellStart"/>
      <w:r w:rsidR="00B80C91">
        <w:t>Nedelišće</w:t>
      </w:r>
      <w:proofErr w:type="spellEnd"/>
      <w:r w:rsidR="003E0D32">
        <w:t>,</w:t>
      </w:r>
      <w:r w:rsidR="00B80C91">
        <w:t xml:space="preserve"> OIB: 69753261594</w:t>
      </w:r>
      <w:r w:rsidR="001B05AE">
        <w:t>,</w:t>
      </w:r>
      <w:r w:rsidR="00CA760E">
        <w:t xml:space="preserve"> </w:t>
      </w:r>
      <w:r w:rsidR="00F82D16">
        <w:t>dana</w:t>
      </w:r>
      <w:r w:rsidR="00436A5A">
        <w:t xml:space="preserve"> 21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B80C91" w:rsidRPr="00B80C91">
        <w:t xml:space="preserve"> </w:t>
      </w:r>
      <w:r w:rsidR="00B80C91">
        <w:t xml:space="preserve">IMPERATOR d.o.o., Josipa </w:t>
      </w:r>
      <w:proofErr w:type="spellStart"/>
      <w:r w:rsidR="00B80C91">
        <w:t>Marčec</w:t>
      </w:r>
      <w:r w:rsidR="00095F63">
        <w:t>a</w:t>
      </w:r>
      <w:proofErr w:type="spellEnd"/>
      <w:r w:rsidR="00B80C91">
        <w:t xml:space="preserve"> 2 B, </w:t>
      </w:r>
      <w:proofErr w:type="spellStart"/>
      <w:r w:rsidR="00B80C91">
        <w:t>Nedelišće</w:t>
      </w:r>
      <w:proofErr w:type="spellEnd"/>
      <w:r w:rsidR="00B80C91">
        <w:t>, OIB: 69753261594</w:t>
      </w:r>
      <w:r w:rsidR="00436A5A">
        <w:rPr>
          <w:szCs w:val="24"/>
        </w:rPr>
        <w:t>, s danom 21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436A5A">
        <w:rPr>
          <w:szCs w:val="24"/>
        </w:rPr>
        <w:t>. u 15,0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1B05AE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BC4D7A" w:rsidRPr="00BC4D7A">
        <w:t xml:space="preserve"> </w:t>
      </w:r>
      <w:r w:rsidR="00B80C91">
        <w:t xml:space="preserve">IMPERATOR d.o.o., Josipa </w:t>
      </w:r>
      <w:proofErr w:type="spellStart"/>
      <w:r w:rsidR="00B80C91">
        <w:t>Marčec</w:t>
      </w:r>
      <w:r w:rsidR="00095F63">
        <w:t>a</w:t>
      </w:r>
      <w:proofErr w:type="spellEnd"/>
      <w:r w:rsidR="00B80C91">
        <w:t xml:space="preserve"> 2 B, </w:t>
      </w:r>
      <w:proofErr w:type="spellStart"/>
      <w:r w:rsidR="00B80C91">
        <w:t>Nedelišće</w:t>
      </w:r>
      <w:proofErr w:type="spellEnd"/>
      <w:r w:rsidR="00B80C91">
        <w:t>, OIB: 69753261594.</w:t>
      </w:r>
    </w:p>
    <w:p w:rsidRDefault="00B80C91" w:rsidP="00BD5D5B" w:rsidR="00B80C91">
      <w:pPr>
        <w:ind w:hanging="708" w:left="1413"/>
        <w:jc w:val="both"/>
      </w:pPr>
    </w:p>
    <w:p w:rsidRDefault="00BD5D5B" w:rsidP="00D25C15" w:rsidR="00D03264">
      <w:pPr>
        <w:ind w:hanging="705" w:left="1416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B80C91">
        <w:t>Nikola Remenar, Dubrovačka 14, Velika Gorica, OIB: 48313195864.</w:t>
      </w:r>
    </w:p>
    <w:p w:rsidRDefault="00213DB3" w:rsidP="00213DB3" w:rsidR="00213DB3">
      <w:pPr>
        <w:jc w:val="both"/>
      </w:pPr>
    </w:p>
    <w:p w:rsidRDefault="00D03264" w:rsidP="00213DB3" w:rsidR="00213DB3">
      <w:pPr>
        <w:jc w:val="both"/>
        <w:rPr>
          <w:szCs w:val="24"/>
        </w:rPr>
      </w:pPr>
      <w:r>
        <w:t xml:space="preserve">            </w:t>
      </w:r>
      <w:r w:rsidR="00BD5D5B">
        <w:rPr>
          <w:szCs w:val="24"/>
        </w:rPr>
        <w:t>IV</w:t>
      </w:r>
      <w:r w:rsidR="00BD5D5B"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 w:rsidR="00BD5D5B"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 w:rsidR="00BD5D5B"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B80C91" w:rsidRPr="00B80C91">
        <w:t xml:space="preserve"> </w:t>
      </w:r>
      <w:r w:rsidR="00B80C91">
        <w:t xml:space="preserve">IMPERATOR d.o.o., Josipa </w:t>
      </w:r>
      <w:proofErr w:type="spellStart"/>
      <w:r w:rsidR="00B80C91">
        <w:t>Marčec</w:t>
      </w:r>
      <w:r w:rsidR="00095F63">
        <w:t>a</w:t>
      </w:r>
      <w:proofErr w:type="spellEnd"/>
      <w:r w:rsidR="00B80C91">
        <w:t xml:space="preserve"> 2 B, </w:t>
      </w:r>
      <w:proofErr w:type="spellStart"/>
      <w:r w:rsidR="00B80C91">
        <w:t>Nedelišće</w:t>
      </w:r>
      <w:proofErr w:type="spellEnd"/>
      <w:r w:rsidR="00B80C91">
        <w:t>, OIB: 69753261594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BC4D7A">
        <w:rPr>
          <w:szCs w:val="24"/>
        </w:rPr>
        <w:t>je dana 30</w:t>
      </w:r>
      <w:r w:rsidR="001B05AE">
        <w:rPr>
          <w:szCs w:val="24"/>
        </w:rPr>
        <w:t>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436A5A">
        <w:rPr>
          <w:szCs w:val="24"/>
        </w:rPr>
        <w:t xml:space="preserve"> 21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>
        <w:rPr>
          <w:szCs w:val="24"/>
        </w:rPr>
        <w:t xml:space="preserve"> 2015.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BC4D7A" w:rsidR="007A646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7A646E" w:rsidP="007A646E" w:rsidR="007A646E">
      <w:pPr>
        <w:jc w:val="right"/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B80C91">
        <w:t xml:space="preserve">IMPERATOR d.o.o., Josipa </w:t>
      </w:r>
      <w:proofErr w:type="spellStart"/>
      <w:r w:rsidR="00B80C91">
        <w:t>Marčec</w:t>
      </w:r>
      <w:r w:rsidR="00095F63">
        <w:t>a</w:t>
      </w:r>
      <w:proofErr w:type="spellEnd"/>
      <w:r w:rsidR="00B80C91">
        <w:t xml:space="preserve"> 2 B, 40305 </w:t>
      </w:r>
      <w:proofErr w:type="spellStart"/>
      <w:r w:rsidR="00B80C91">
        <w:t>Nedelišće</w:t>
      </w:r>
      <w:proofErr w:type="spellEnd"/>
    </w:p>
    <w:p w:rsidRDefault="00AC315C" w:rsidP="00095F63" w:rsidR="00AC315C" w:rsidRPr="00095F6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1B05AE">
        <w:rPr>
          <w:szCs w:val="24"/>
        </w:rPr>
        <w:t xml:space="preserve">dužnika </w:t>
      </w:r>
      <w:r w:rsidR="00095F63">
        <w:rPr>
          <w:szCs w:val="24"/>
        </w:rPr>
        <w:t>Željko Herceg, Ulica Kralja Tomislava 5, 40000 Čakovec</w:t>
      </w:r>
    </w:p>
    <w:p w:rsidRDefault="00095F63" w:rsidP="003E0D32" w:rsidR="00095F63" w:rsidRPr="003E0D32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Osoba ovlaštena za zastupanje dužnika </w:t>
      </w:r>
      <w:proofErr w:type="spellStart"/>
      <w:r>
        <w:rPr>
          <w:szCs w:val="24"/>
        </w:rPr>
        <w:t>Monica</w:t>
      </w:r>
      <w:proofErr w:type="spellEnd"/>
      <w:r>
        <w:rPr>
          <w:szCs w:val="24"/>
        </w:rPr>
        <w:t xml:space="preserve"> Paola </w:t>
      </w:r>
      <w:proofErr w:type="spellStart"/>
      <w:r>
        <w:rPr>
          <w:szCs w:val="24"/>
        </w:rPr>
        <w:t>Guzman</w:t>
      </w:r>
      <w:proofErr w:type="spellEnd"/>
      <w:r>
        <w:rPr>
          <w:szCs w:val="24"/>
        </w:rPr>
        <w:t xml:space="preserve"> Moreno,</w:t>
      </w:r>
      <w:r w:rsidRPr="00095F63">
        <w:rPr>
          <w:szCs w:val="24"/>
        </w:rPr>
        <w:t xml:space="preserve"> </w:t>
      </w:r>
      <w:r>
        <w:rPr>
          <w:szCs w:val="24"/>
        </w:rPr>
        <w:t>Ulica Kralja Tomislava 5, 40000 Čakovec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3E0D32">
        <w:rPr>
          <w:szCs w:val="24"/>
        </w:rPr>
        <w:t>a Hrvatska, Ispostava Čakovec, Čakovec</w:t>
      </w:r>
      <w:r w:rsidR="00670F24">
        <w:rPr>
          <w:szCs w:val="24"/>
        </w:rPr>
        <w:t xml:space="preserve">, </w:t>
      </w:r>
      <w:r w:rsidR="003E0D32">
        <w:rPr>
          <w:szCs w:val="24"/>
        </w:rPr>
        <w:t xml:space="preserve">O. </w:t>
      </w:r>
      <w:proofErr w:type="spellStart"/>
      <w:r w:rsidR="003E0D32">
        <w:rPr>
          <w:szCs w:val="24"/>
        </w:rPr>
        <w:t>Keršovanija</w:t>
      </w:r>
      <w:proofErr w:type="spellEnd"/>
      <w:r w:rsidR="003E0D32">
        <w:rPr>
          <w:szCs w:val="24"/>
        </w:rPr>
        <w:t xml:space="preserve"> 11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095F63">
        <w:t>Nikola Remenar, Dubrovačka 14, 10410 Velika Gorica</w:t>
      </w:r>
    </w:p>
    <w:p w:rsidRDefault="008C60D6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7A646E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0AA" w:rsidP="006E5853" w:rsidR="007D60AA">
      <w:r>
        <w:separator/>
      </w:r>
    </w:p>
  </w:endnote>
  <w:endnote w:id="0" w:type="continuationSeparator">
    <w:p w:rsidRDefault="007D60AA" w:rsidP="006E5853" w:rsidR="007D60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0AA" w:rsidP="006E5853" w:rsidR="007D60AA">
      <w:r>
        <w:separator/>
      </w:r>
    </w:p>
  </w:footnote>
  <w:footnote w:id="0" w:type="continuationSeparator">
    <w:p w:rsidRDefault="007D60AA" w:rsidP="006E5853" w:rsidR="007D60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C91" w:rsidP="006E5853" w:rsidR="00BD5D5B">
    <w:pPr>
      <w:pStyle w:val="Zaglavlje"/>
      <w:jc w:val="right"/>
    </w:pPr>
    <w:r>
      <w:t>Poslovni broj: St-448</w:t>
    </w:r>
    <w:r w:rsidR="003E0D32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95F63"/>
    <w:rsid w:val="000A16EA"/>
    <w:rsid w:val="000E130B"/>
    <w:rsid w:val="00100876"/>
    <w:rsid w:val="001B05AE"/>
    <w:rsid w:val="001D29D2"/>
    <w:rsid w:val="00213DB3"/>
    <w:rsid w:val="002435BA"/>
    <w:rsid w:val="002439C7"/>
    <w:rsid w:val="00262923"/>
    <w:rsid w:val="0030235C"/>
    <w:rsid w:val="00335D24"/>
    <w:rsid w:val="00356B59"/>
    <w:rsid w:val="003828EB"/>
    <w:rsid w:val="003B48FF"/>
    <w:rsid w:val="003E0D32"/>
    <w:rsid w:val="00436A5A"/>
    <w:rsid w:val="004E2CB1"/>
    <w:rsid w:val="005371AA"/>
    <w:rsid w:val="00564CD4"/>
    <w:rsid w:val="005A3EFC"/>
    <w:rsid w:val="00670F24"/>
    <w:rsid w:val="006842AE"/>
    <w:rsid w:val="006B07F7"/>
    <w:rsid w:val="006B087D"/>
    <w:rsid w:val="006E5853"/>
    <w:rsid w:val="00791A89"/>
    <w:rsid w:val="007A646E"/>
    <w:rsid w:val="007D2555"/>
    <w:rsid w:val="007D60AA"/>
    <w:rsid w:val="00806A38"/>
    <w:rsid w:val="00842FEB"/>
    <w:rsid w:val="00850758"/>
    <w:rsid w:val="008C60D6"/>
    <w:rsid w:val="008D4E02"/>
    <w:rsid w:val="00A60097"/>
    <w:rsid w:val="00AC315C"/>
    <w:rsid w:val="00AD4422"/>
    <w:rsid w:val="00B12F61"/>
    <w:rsid w:val="00B327DC"/>
    <w:rsid w:val="00B72CD2"/>
    <w:rsid w:val="00B76A79"/>
    <w:rsid w:val="00B80C91"/>
    <w:rsid w:val="00BC4D7A"/>
    <w:rsid w:val="00BD5D5B"/>
    <w:rsid w:val="00BD7494"/>
    <w:rsid w:val="00CA760E"/>
    <w:rsid w:val="00D03264"/>
    <w:rsid w:val="00D25C15"/>
    <w:rsid w:val="00D463E2"/>
    <w:rsid w:val="00D4718D"/>
    <w:rsid w:val="00D907BF"/>
    <w:rsid w:val="00DD056A"/>
    <w:rsid w:val="00E21DDE"/>
    <w:rsid w:val="00E274EB"/>
    <w:rsid w:val="00E74DF1"/>
    <w:rsid w:val="00F27948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4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42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42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42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42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4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42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42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42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42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St-448/2015-5</izvorni_sadrzaj>
    <derivirana_varijabla naziv="DomainObject.Oznaka_1">St-448/2015-5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St-448/2015</izvorni_sadrzaj>
    <derivirana_varijabla naziv="DomainObject.Predmet.OznakaBroj_1">St-448/2015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IMPERATOR društvo s ograničenom odgovornošću za poslovanje nekretninama, trgovinu i turistička agencija zastupanog po punomoćniku Monica Paola Guzman Moreno; Željko Herceg</izvorni_sadrzaj>
    <derivirana_varijabla naziv="DomainObject.Predmet.ProtustrankaFormated_1">  IMPERATOR društvo s ograničenom odgovornošću za poslovanje nekretninama, trgovinu i turistička agencija zastupanog po punomoćniku Monica Paola Guzman Moreno; Željko Herceg</derivirana_varijabla>
  </DomainObject.Predmet.ProtustrankaFormated>
  <DomainObject.Predmet.ProtustrankaFormatedOIB>
    <izvorni_sadrzaj>  IMPERATOR društvo s ograničenom odgovornošću za poslovanje nekretninama, trgovinu i turistička agencija, OIB 69752351594 zastupanog po punomoćniku Monica Paola Guzman Moreno; Željko Herceg</izvorni_sadrzaj>
    <derivirana_varijabla naziv="DomainObject.Predmet.ProtustrankaFormatedOIB_1">  IMPERATOR društvo s ograničenom odgovornošću za poslovanje nekretninama, trgovinu i turistička agencija, OIB 69752351594 zastupanog po punomoćniku Monica Paola Guzman Moreno; Željko Herceg</derivirana_varijabla>
  </DomainObject.Predmet.ProtustrankaFormatedOIB>
  <DomainObject.Predmet.ProtustrankaFormatedWithAdress>
    <izvorni_sadrzaj> IMPERATOR društvo s ograničenom odgovornošću za poslovanje nekretninama, trgovinu i turistička agencija, Josipa Marčeca 2/B, 40000 Nedelišće zastupanog po punomoćniku Monica Paola Guzman Moreno; Željko Herceg</izvorni_sadrzaj>
    <derivirana_varijabla naziv="DomainObject.Predmet.ProtustrankaFormatedWithAdress_1"> IMPERATOR društvo s ograničenom odgovornošću za poslovanje nekretninama, trgovinu i turistička agencija, Josipa Marčeca 2/B, 40000 Nedelišće zastupanog po punomoćniku Monica Paola Guzman Moreno; Željko Herceg</derivirana_varijabla>
  </DomainObject.Predmet.ProtustrankaFormatedWithAdress>
  <DomainObject.Predmet.ProtustrankaFormatedWithAdressOIB>
    <izvorni_sadrzaj> IMPERATOR društvo s ograničenom odgovornošću za poslovanje nekretninama, trgovinu i turistička agencija, OIB 69752351594, Josipa Marčeca 2/B, 40000 Nedelišće zastupanog po punomoćniku Monica Paola Guzman Moreno; Željko Herceg</izvorni_sadrzaj>
    <derivirana_varijabla naziv="DomainObject.Predmet.ProtustrankaFormatedWithAdressOIB_1"> IMPERATOR društvo s ograničenom odgovornošću za poslovanje nekretninama, trgovinu i turistička agencija, OIB 69752351594, Josipa Marčeca 2/B, 40000 Nedelišće zastupanog po punomoćniku Monica Paola Guzman Moreno; Željko Herceg</derivirana_varijabla>
  </DomainObject.Predmet.ProtustrankaFormatedWithAdressOIB>
  <DomainObject.Predmet.ProtustrankaWithAdress>
    <izvorni_sadrzaj>IMPERATOR društvo s ograničenom odgovornošću za poslovanje nekretninama, trgovinu i turistička agencija Josipa Marčeca 2/B, 40000 Nedelišće</izvorni_sadrzaj>
    <derivirana_varijabla naziv="DomainObject.Predmet.ProtustrankaWithAdress_1">IMPERATOR društvo s ograničenom odgovornošću za poslovanje nekretninama, trgovinu i turistička agencija Josipa Marčeca 2/B, 40000 Nedelišće</derivirana_varijabla>
  </DomainObject.Predmet.ProtustrankaWithAdress>
  <DomainObject.Predmet.ProtustrankaWithAdressOIB>
    <izvorni_sadrzaj>IMPERATOR društvo s ograničenom odgovornošću za poslovanje nekretninama, trgovinu i turistička agencija, OIB 69752351594, Josipa Marčeca 2/B, 40000 Nedelišće</izvorni_sadrzaj>
    <derivirana_varijabla naziv="DomainObject.Predmet.ProtustrankaWithAdressOIB_1">IMPERATOR društvo s ograničenom odgovornošću za poslovanje nekretninama, trgovinu i turistička agencija, OIB 69752351594, Josipa Marčeca 2/B, 40000 Nedelišće</derivirana_varijabla>
  </DomainObject.Predmet.ProtustrankaWithAdressOIB>
  <DomainObject.Predmet.ProtustrankaNazivFormated>
    <izvorni_sadrzaj>IMPERATOR društvo s ograničenom odgovornošću za poslovanje nekretninama, trgovinu i turistička agencija</izvorni_sadrzaj>
    <derivirana_varijabla naziv="DomainObject.Predmet.ProtustrankaNazivFormated_1">IMPERATOR društvo s ograničenom odgovornošću za poslovanje nekretninama, trgovinu i turistička agencija</derivirana_varijabla>
  </DomainObject.Predmet.ProtustrankaNazivFormated>
  <DomainObject.Predmet.ProtustrankaNazivFormatedOIB>
    <izvorni_sadrzaj>IMPERATOR društvo s ograničenom odgovornošću za poslovanje nekretninama, trgovinu i turistička agencija, OIB 69752351594</izvorni_sadrzaj>
    <derivirana_varijabla naziv="DomainObject.Predmet.ProtustrankaNazivFormatedOIB_1">IMPERATOR društvo s ograničenom odgovornošću za poslovanje nekretninama, trgovinu i turistička agencija, OIB 69752351594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100248.17</izvorni_sadrzaj>
    <derivirana_varijabla naziv="DomainObject.Predmet.TrenutnaVrijednost_1">100248.17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IMPERATOR društvo s ograničenom odgovornošću za poslovanje nekretninama, trgovinu i turistička agencija zastupanog po punomoćniku Monica Paola Guzman Moreno; Željko Herceg</item>
    </izvorni_sadrzaj>
    <derivirana_varijabla naziv="DomainObject.Predmet.ProtuStrankaListFormated_1">
      <item>IMPERATOR društvo s ograničenom odgovornošću za poslovanje nekretninama, trgovinu i turistička agencija zastupanog po punomoćniku Monica Paola Guzman Moreno; Željko Herceg</item>
    </derivirana_varijabla>
  </DomainObject.Predmet.ProtuStrankaListFormated>
  <DomainObject.Predmet.ProtuStrankaListFormatedOIB>
    <izvorni_sadrzaj>
      <item>IMPERATOR društvo s ograničenom odgovornošću za poslovanje nekretninama, trgovinu i turistička agencija, OIB 69752351594 zastupanog po punomoćniku Monica Paola Guzman Moreno; Željko Herceg</item>
    </izvorni_sadrzaj>
    <derivirana_varijabla naziv="DomainObject.Predmet.ProtuStrankaListFormatedOIB_1">
      <item>IMPERATOR društvo s ograničenom odgovornošću za poslovanje nekretninama, trgovinu i turistička agencija, OIB 69752351594 zastupanog po punomoćniku Monica Paola Guzman Moreno; Željko Herceg</item>
    </derivirana_varijabla>
  </DomainObject.Predmet.ProtuStrankaListFormatedOIB>
  <DomainObject.Predmet.ProtuStrankaListFormatedWithAdress>
    <izvorni_sadrzaj>
      <item>IMPERATOR društvo s ograničenom odgovornošću za poslovanje nekretninama, trgovinu i turistička agencija, Josipa Marčeca 2/B, 40000 Nedelišće zastupanog po punomoćniku Monica Paola Guzman Moreno; Željko Herceg</item>
    </izvorni_sadrzaj>
    <derivirana_varijabla naziv="DomainObject.Predmet.ProtuStrankaListFormatedWithAdress_1">
      <item>IMPERATOR društvo s ograničenom odgovornošću za poslovanje nekretninama, trgovinu i turistička agencija, Josipa Marčeca 2/B, 40000 Nedelišće zastupanog po punomoćniku Monica Paola Guzman Moreno; Željko Herceg</item>
    </derivirana_varijabla>
  </DomainObject.Predmet.ProtuStrankaListFormatedWithAdress>
  <DomainObject.Predmet.ProtuStrankaListFormatedWithAdressOIB>
    <izvorni_sadrzaj>
      <item>IMPERATOR društvo s ograničenom odgovornošću za poslovanje nekretninama, trgovinu i turistička agencija, OIB 69752351594, Josipa Marčeca 2/B, 40000 Nedelišće zastupanog po punomoćniku Monica Paola Guzman Moreno; Željko Herceg</item>
    </izvorni_sadrzaj>
    <derivirana_varijabla naziv="DomainObject.Predmet.ProtuStrankaListFormatedWithAdressOIB_1">
      <item>IMPERATOR društvo s ograničenom odgovornošću za poslovanje nekretninama, trgovinu i turistička agencija, OIB 69752351594, Josipa Marčeca 2/B, 40000 Nedelišće zastupanog po punomoćniku Monica Paola Guzman Moreno; Željko Herceg</item>
    </derivirana_varijabla>
  </DomainObject.Predmet.ProtuStrankaListFormatedWithAdressOIB>
  <DomainObject.Predmet.ProtuStrankaListNazivFormated>
    <izvorni_sadrzaj>
      <item>IMPERATOR društvo s ograničenom odgovornošću za poslovanje nekretninama, trgovinu i turistička agencija</item>
    </izvorni_sadrzaj>
    <derivirana_varijabla naziv="DomainObject.Predmet.ProtuStrankaListNazivFormated_1">
      <item>IMPERATOR društvo s ograničenom odgovornošću za poslovanje nekretninama, trgovinu i turistička agencija</item>
    </derivirana_varijabla>
  </DomainObject.Predmet.ProtuStrankaListNazivFormated>
  <DomainObject.Predmet.ProtuStrankaListNazivFormatedOIB>
    <izvorni_sadrzaj>
      <item>IMPERATOR društvo s ograničenom odgovornošću za poslovanje nekretninama, trgovinu i turistička agencija, OIB 69752351594</item>
    </izvorni_sadrzaj>
    <derivirana_varijabla naziv="DomainObject.Predmet.ProtuStrankaListNazivFormatedOIB_1">
      <item>IMPERATOR društvo s ograničenom odgovornošću za poslovanje nekretninama, trgovinu i turistička agencija, OIB 69752351594</item>
    </derivirana_varijabla>
  </DomainObject.Predmet.ProtuStrankaListNazivFormatedOIB>
  <DomainObject.Predmet.OstaliListFormated>
    <izvorni_sadrzaj>
      <item>E-oglasna ploča ovog suda</item>
      <item>Sudski registar, Trgovački sud u Varaždinu</item>
      <item>Monica Paola Guzman Moreno punomoćnik sudionika u postupku IMPERATOR društvo s ograničenom odgovornošću za poslovanje nekretninama, trgovinu i turistička agencija</item>
      <item>Željko Herceg punomoćnik sudionika u postupku IMPERATOR društvo s ograničenom odgovornošću za poslovanje nekretninama, trgovinu i turistička agencija</item>
    </izvorni_sadrzaj>
    <derivirana_varijabla naziv="DomainObject.Predmet.OstaliListFormated_1">
      <item>E-oglasna ploča ovog suda</item>
      <item>Sudski registar, Trgovački sud u Varaždinu</item>
      <item>Monica Paola Guzman Moreno punomoćnik sudionika u postupku IMPERATOR društvo s ograničenom odgovornošću za poslovanje nekretninama, trgovinu i turistička agencija</item>
      <item>Željko Herceg punomoćnik sudionika u postupku IMPERATOR društvo s ograničenom odgovornošću za poslovanje nekretninama, trgovinu i turistička agencija</item>
    </derivirana_varijabla>
  </DomainObject.Predmet.OstaliListFormated>
  <DomainObject.Predmet.OstaliListFormatedOIB>
    <izvorni_sadrzaj>
      <item>E-oglasna ploča ovog suda</item>
      <item>Sudski registar, Trgovački sud u Varaždinu</item>
      <item>Monica Paola Guzman Moreno, OIB 70077560195 punomoćnik sudionika u postupku IMPERATOR društvo s ograničenom odgovornošću za poslovanje nekretninama, trgovinu i turistička agencija</item>
      <item>Željko Herceg, OIB 05988376658 punomoćnik sudionika u postupku IMPERATOR društvo s ograničenom odgovornošću za poslovanje nekretninama, trgovinu i turistička agencija</item>
    </izvorni_sadrzaj>
    <derivirana_varijabla naziv="DomainObject.Predmet.OstaliListFormatedOIB_1">
      <item>E-oglasna ploča ovog suda</item>
      <item>Sudski registar, Trgovački sud u Varaždinu</item>
      <item>Monica Paola Guzman Moreno, OIB 70077560195 punomoćnik sudionika u postupku IMPERATOR društvo s ograničenom odgovornošću za poslovanje nekretninama, trgovinu i turistička agencija</item>
      <item>Željko Herceg, OIB 05988376658 punomoćnik sudionika u postupku IMPERATOR društvo s ograničenom odgovornošću za poslovanje nekretninama, trgovinu i turistička agencija</item>
    </derivirana_varijabla>
  </DomainObject.Predmet.OstaliListFormatedOIB>
  <DomainObject.Predmet.OstaliListFormatedWithAdress>
    <izvorni_sadrzaj>
      <item>E-oglasna ploča ovog suda</item>
      <item>Sudski registar, Trgovački sud u Varaždinu</item>
      <item>Monica Paola Guzman Moreno, Ulica Kralja Tomislava 5, 40000 Čakovec punomoćnik sudionika u postupku IMPERATOR društvo s ograničenom odgovornošću za poslovanje nekretninama, trgovinu i turistička agencija</item>
      <item>Željko Herceg, Ulica Kralja Tomislava 5, 40000 Čakovec punomoćnik sudionika u postupku IMPERATOR društvo s ograničenom odgovornošću za poslovanje nekretninama, trgovinu i turistička agencija</item>
    </izvorni_sadrzaj>
    <derivirana_varijabla naziv="DomainObject.Predmet.OstaliListFormatedWithAdress_1">
      <item>E-oglasna ploča ovog suda</item>
      <item>Sudski registar, Trgovački sud u Varaždinu</item>
      <item>Monica Paola Guzman Moreno, Ulica Kralja Tomislava 5, 40000 Čakovec punomoćnik sudionika u postupku IMPERATOR društvo s ograničenom odgovornošću za poslovanje nekretninama, trgovinu i turistička agencija</item>
      <item>Željko Herceg, Ulica Kralja Tomislava 5, 40000 Čakovec punomoćnik sudionika u postupku IMPERATOR društvo s ograničenom odgovornošću za poslovanje nekretninama, trgovinu i turistička agencija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  <item>Monica Paola Guzman Moreno, OIB 70077560195, Ulica Kralja Tomislava 5, 40000 Čakovec punomoćnik sudionika u postupku IMPERATOR društvo s ograničenom odgovornošću za poslovanje nekretninama, trgovinu i turistička agencija</item>
      <item>Željko Herceg, OIB 05988376658, Ulica Kralja Tomislava 5, 40000 Čakovec punomoćnik sudionika u postupku IMPERATOR društvo s ograničenom odgovornošću za poslovanje nekretninama, trgovinu i turistička agencija</item>
    </izvorni_sadrzaj>
    <derivirana_varijabla naziv="DomainObject.Predmet.OstaliListFormatedWithAdressOIB_1">
      <item>E-oglasna ploča ovog suda</item>
      <item>Sudski registar, Trgovački sud u Varaždinu</item>
      <item>Monica Paola Guzman Moreno, OIB 70077560195, Ulica Kralja Tomislava 5, 40000 Čakovec punomoćnik sudionika u postupku IMPERATOR društvo s ograničenom odgovornošću za poslovanje nekretninama, trgovinu i turistička agencija</item>
      <item>Željko Herceg, OIB 05988376658, Ulica Kralja Tomislava 5, 40000 Čakovec punomoćnik sudionika u postupku IMPERATOR društvo s ograničenom odgovornošću za poslovanje nekretninama, trgovinu i turistička agencija</item>
    </derivirana_varijabla>
  </DomainObject.Predmet.OstaliListFormatedWithAdressOIB>
  <DomainObject.Predmet.OstaliListNazivFormated>
    <izvorni_sadrzaj>
      <item>E-oglasna ploča ovog suda</item>
      <item>Sudski registar, Trgovački sud u Varaždinu</item>
      <item>Monica Paola Guzman Moreno</item>
      <item>Željko Herceg</item>
    </izvorni_sadrzaj>
    <derivirana_varijabla naziv="DomainObject.Predmet.OstaliListNazivFormated_1">
      <item>E-oglasna ploča ovog suda</item>
      <item>Sudski registar, Trgovački sud u Varaždinu</item>
      <item>Monica Paola Guzman Moreno</item>
      <item>Željko Herceg</item>
    </derivirana_varijabla>
  </DomainObject.Predmet.OstaliListNazivFormated>
  <DomainObject.Predmet.OstaliListNazivFormatedOIB>
    <izvorni_sadrzaj>
      <item>E-oglasna ploča ovog suda</item>
      <item>Sudski registar, Trgovački sud u Varaždinu</item>
      <item>Monica Paola Guzman Moreno, OIB 70077560195</item>
      <item>Željko Herceg, OIB 05988376658</item>
    </izvorni_sadrzaj>
    <derivirana_varijabla naziv="DomainObject.Predmet.OstaliListNazivFormatedOIB_1">
      <item>E-oglasna ploča ovog suda</item>
      <item>Sudski registar, Trgovački sud u Varaždinu</item>
      <item>Monica Paola Guzman Moreno, OIB 70077560195</item>
      <item>Željko Herceg, OIB 05988376658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St-448/2015-5</izvorni_sadrzaj>
    <derivirana_varijabla naziv="DomainObject.PoslovniBrojDokumenta_1">St-448/2015-5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IMPERATOR društvo s ograničenom odgovornošću za poslovanje nekretninama, trgovinu i turistička agencija</izvorni_sadrzaj>
    <derivirana_varijabla naziv="DomainObject.Predmet.ProtustrankaIDrugi_1">IMPERATOR društvo s ograničenom odgovornošću za poslovanje nekretninama, trgovinu i turistička agencija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IMPERATOR društvo s ograničenom odgovornošću za poslovanje nekretninama, trgovinu i turistička agencija, OIB 69752351594, Josipa Marčeca 2/B, 40000 Nedelišće</izvorni_sadrzaj>
    <derivirana_varijabla naziv="DomainObject.Predmet.ProtustrankaIDrugiAdressOIB_1">IMPERATOR društvo s ograničenom odgovornošću za poslovanje nekretninama, trgovinu i turistička agencija, OIB 69752351594, Josipa Marčeca 2/B,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IMPERATOR društvo s ograničenom odgovornošću za poslovanje nekretninama, trgovinu i turistička agencija</item>
      <item>E-oglasna ploča ovog suda</item>
      <item>Sudski registar, Trgovački sud u Varaždinu</item>
      <item>Monica Paola Guzman Moreno</item>
      <item>Željko Herceg</item>
    </izvorni_sadrzaj>
    <derivirana_varijabla naziv="DomainObject.Predmet.SudioniciListNaziv_1">
      <item>Financijska agencija</item>
      <item>IMPERATOR društvo s ograničenom odgovornošću za poslovanje nekretninama, trgovinu i turistička agencija</item>
      <item>E-oglasna ploča ovog suda</item>
      <item>Sudski registar, Trgovački sud u Varaždinu</item>
      <item>Monica Paola Guzman Moreno</item>
      <item>Željko Herceg</item>
    </derivirana_varijabla>
  </DomainObject.Predmet.SudioniciListNaziv>
  <DomainObject.Predmet.SudioniciListAdressOIB>
    <izvorni_sadrzaj>
      <item>Financijska agencija, OIB 85821130368, A. Cesarca 2,42000 Varaždin</item>
      <item>IMPERATOR društvo s ograničenom odgovornošću za poslovanje nekretninama, trgovinu i turistička agencija, OIB 69752351594, Josipa Marčeca 2/B,40000 Nedelišće</item>
      <item>E-oglasna ploča ovog suda</item>
      <item>Sudski registar, Trgovački sud u Varaždinu</item>
      <item>Monica Paola Guzman Moreno, OIB 70077560195, Ulica Kralja Tomislava 5,40000 Čakovec</item>
      <item>Željko Herceg, OIB 05988376658, Ulica Kralja Tomislava 5,40000 Čakovec</item>
    </izvorni_sadrzaj>
    <derivirana_varijabla naziv="DomainObject.Predmet.SudioniciListAdressOIB_1">
      <item>Financijska agencija, OIB 85821130368, A. Cesarca 2,42000 Varaždin</item>
      <item>IMPERATOR društvo s ograničenom odgovornošću za poslovanje nekretninama, trgovinu i turistička agencija, OIB 69752351594, Josipa Marčeca 2/B,40000 Nedelišće</item>
      <item>E-oglasna ploča ovog suda</item>
      <item>Sudski registar, Trgovački sud u Varaždinu</item>
      <item>Monica Paola Guzman Moreno, OIB 70077560195, Ulica Kralja Tomislava 5,40000 Čakovec</item>
      <item>Željko Herceg, OIB 05988376658, Ulica Kralja Tomislava 5,40000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69752351594</item>
      <item>, OIB null</item>
      <item>, OIB null</item>
      <item>, OIB 70077560195</item>
      <item>, OIB 05988376658</item>
    </izvorni_sadrzaj>
    <derivirana_varijabla naziv="DomainObject.Predmet.SudioniciListNazivOIB_1">
      <item>, OIB 85821130368</item>
      <item>, OIB 69752351594</item>
      <item>, OIB null</item>
      <item>, OIB null</item>
      <item>, OIB 70077560195</item>
      <item>, OIB 05988376658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2952</properties:Characters>
  <properties:Lines>87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2016-01-21T10:54:00Z</dcterms:created>
  <dc:creator>Ljubica Makovec</dc:creator>
  <cp:lastModifiedBy>Maja Marčec</cp:lastModifiedBy>
  <cp:lastPrinted>2016-01-21T09:45:00Z</cp:lastPrinted>
  <dcterms:modified xmlns:xsi="http://www.w3.org/2001/XMLSchema-instance" xsi:type="dcterms:W3CDTF">2016-01-21T10:57:00Z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St-448/2015-5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