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73d2" w14:paraId="31873d2" w:rsidRDefault="00937DE9" w:rsidP="00937DE9" w:rsidR="00937DE9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37DE9" w:rsidP="00937DE9" w:rsidR="00937DE9">
      <w:pPr>
        <w:pStyle w:val="NormaleSPIS"/>
      </w:pP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</w:p>
    <w:p w:rsidRDefault="00937DE9" w:rsidP="00937DE9" w:rsidR="00937DE9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937DE9" w:rsidP="00937DE9" w:rsidR="00937DE9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</w:p>
    <w:p w:rsidRDefault="00937DE9" w:rsidP="00937DE9" w:rsidR="00937DE9">
      <w:pPr>
        <w:spacing w:lineRule="auto" w:line="276" w:after="0"/>
        <w:rPr>
          <w:rFonts w:cs="Times New Roman" w:eastAsia="Calibri"/>
          <w:color w:val="000000"/>
        </w:rPr>
      </w:pPr>
    </w:p>
    <w:p w:rsidRDefault="00937DE9" w:rsidP="00937DE9" w:rsidR="00937DE9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937DE9" w:rsidP="00937DE9" w:rsidR="00937DE9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937DE9" w:rsidP="00937DE9" w:rsidR="00937DE9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937DE9" w:rsidP="00937DE9" w:rsidR="00937DE9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937DE9" w:rsidR="00937DE9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 stečajni postupak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 postupak do otvaranja stečaja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937DE9" w:rsidR="00937DE9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937DE9" w:rsidR="00937DE9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937DE9" w:rsidR="00937DE9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937DE9" w:rsidP="00937DE9" w:rsidR="00937DE9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937DE9" w:rsidP="00937DE9" w:rsidR="00937DE9">
      <w:pPr>
        <w:pStyle w:val="NormaleSPIS"/>
      </w:pPr>
    </w:p>
    <w:p w:rsidRDefault="00937DE9" w:rsidP="00937DE9" w:rsidR="00937DE9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937DE9" w:rsidP="00937DE9" w:rsidR="00937DE9">
      <w:pPr>
        <w:pStyle w:val="NormaleSPIS"/>
      </w:pPr>
    </w:p>
    <w:p w:rsidRDefault="00937DE9" w:rsidP="00937DE9" w:rsidR="00937DE9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937DE9" w:rsidP="00937DE9" w:rsidR="00937DE9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937DE9" w:rsidP="00937DE9" w:rsidR="00937DE9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937DE9" w:rsidP="00937DE9" w:rsidR="00937DE9">
      <w:pPr>
        <w:pStyle w:val="NormaleSPIS"/>
        <w:spacing w:after="0"/>
        <w:ind w:firstLine="0"/>
      </w:pPr>
      <w:r>
        <w:t>1. e-Oglasna ploča</w:t>
      </w:r>
    </w:p>
    <w:p w:rsidRDefault="00937DE9" w:rsidP="00937DE9" w:rsidR="00937DE9">
      <w:pPr>
        <w:pStyle w:val="NormaleSPIS"/>
        <w:spacing w:after="0"/>
        <w:ind w:firstLine="0"/>
      </w:pPr>
      <w:r>
        <w:t>2. Spisi navedeni u tabeli iz točke 2.</w:t>
      </w:r>
    </w:p>
    <w:p w:rsidRDefault="00937DE9" w:rsidP="00937DE9" w:rsidR="00937DE9">
      <w:pPr>
        <w:pStyle w:val="NormaleSPIS"/>
        <w:spacing w:after="0"/>
        <w:ind w:firstLine="0"/>
      </w:pPr>
      <w:r>
        <w:t>3. Trgovački sud u Bjelovaru</w:t>
      </w:r>
    </w:p>
    <w:p w:rsidRDefault="00937DE9" w:rsidP="00937DE9" w:rsidR="00937DE9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DE9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209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St-419/2017-3</izvorni_sadrzaj>
    <derivirana_varijabla naziv="DomainObject.Oznaka_1">St-419/2017-3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KUZMIĆ AKUSTIKA jednostavno društvo s ograničenom odgovornošću za građevinske usluge zastupanog po punomoćniku Damir Kuzmić</izvorni_sadrzaj>
    <derivirana_varijabla naziv="DomainObject.Predmet.ProtustrankaFormated_1">  KUZMIĆ AKUSTIKA jednostavno društvo s ograničenom odgovornošću za građevinske usluge zastupanog po punomoćniku Damir Kuzmić</derivirana_varijabla>
  </DomainObject.Predmet.ProtustrankaFormated>
  <DomainObject.Predmet.ProtustrankaFormatedOIB>
    <izvorni_sadrzaj>  KUZMIĆ AKUSTIKA jednostavno društvo s ograničenom odgovornošću za građevinske usluge, OIB 00401626356 zastupanog po punomoćniku Damir Kuzmić</izvorni_sadrzaj>
    <derivirana_varijabla naziv="DomainObject.Predmet.ProtustrankaFormatedOIB_1">  KUZMIĆ AKUSTIKA jednostavno društvo s ograničenom odgovornošću za građevinske usluge, OIB 00401626356 zastupanog po punomoćniku Damir Kuzmić</derivirana_varijabla>
  </DomainObject.Predmet.ProtustrankaFormatedOIB>
  <DomainObject.Predmet.ProtustrankaFormatedWithAdress>
    <izvorni_sadrzaj> KUZMIĆ AKUSTIKA jednostavno društvo s ograničenom odgovornošću za građevinske usluge, Brodarska 10, 40320 Donja Dubrava zastupanog po punomoćniku Damir Kuzmić</izvorni_sadrzaj>
    <derivirana_varijabla naziv="DomainObject.Predmet.ProtustrankaFormatedWithAdress_1"> KUZMIĆ AKUSTIKA jednostavno društvo s ograničenom odgovornošću za građevinske usluge, Brodarska 10, 40320 Donja Dubrava zastupanog po punomoćniku Damir Kuzmić</derivirana_varijabla>
  </DomainObject.Predmet.ProtustrankaFormatedWithAdress>
  <DomainObject.Predmet.ProtustrankaFormatedWithAdressOIB>
    <izvorni_sadrzaj> KUZMIĆ AKUSTIKA jednostavno društvo s ograničenom odgovornošću za građevinske usluge, OIB 00401626356, Brodarska 10, 40320 Donja Dubrava zastupanog po punomoćniku Damir Kuzmić</izvorni_sadrzaj>
    <derivirana_varijabla naziv="DomainObject.Predmet.ProtustrankaFormatedWithAdressOIB_1"> KUZMIĆ AKUSTIKA jednostavno društvo s ograničenom odgovornošću za građevinske usluge, OIB 00401626356, Brodarska 10, 40320 Donja Dubrava zastupanog po punomoćniku Damir Kuzmić</derivirana_varijabla>
  </DomainObject.Predmet.ProtustrankaFormatedWithAdressOIB>
  <DomainObject.Predmet.ProtustrankaWithAdress>
    <izvorni_sadrzaj>KUZMIĆ AKUSTIKA jednostavno društvo s ograničenom odgovornošću za građevinske usluge Brodarska 10, 40320 Donja Dubrava</izvorni_sadrzaj>
    <derivirana_varijabla naziv="DomainObject.Predmet.ProtustrankaWithAdress_1">KUZMIĆ AKUSTIKA jednostavno društvo s ograničenom odgovornošću za građevinske usluge Brodarska 10, 40320 Donja Dubrava</derivirana_varijabla>
  </DomainObject.Predmet.ProtustrankaWithAdress>
  <DomainObject.Predmet.ProtustrankaWithAdressOIB>
    <izvorni_sadrzaj>KUZMIĆ AKUSTIKA jednostavno društvo s ograničenom odgovornošću za građevinske usluge, OIB 00401626356, Brodarska 10, 40320 Donja Dubrava</izvorni_sadrzaj>
    <derivirana_varijabla naziv="DomainObject.Predmet.ProtustrankaWithAdressOIB_1">KUZMIĆ AKUSTIKA jednostavno društvo s ograničenom odgovornošću za građevinske usluge, OIB 00401626356, Brodarska 10, 40320 Donja Dubrava</derivirana_varijabla>
  </DomainObject.Predmet.ProtustrankaWithAdressOIB>
  <DomainObject.Predmet.ProtustrankaNazivFormated>
    <izvorni_sadrzaj>KUZMIĆ AKUSTIKA jednostavno društvo s ograničenom odgovornošću za građevinske usluge</izvorni_sadrzaj>
    <derivirana_varijabla naziv="DomainObject.Predmet.ProtustrankaNazivFormated_1">KUZMIĆ AKUSTIKA jednostavno društvo s ograničenom odgovornošću za građevinske usluge</derivirana_varijabla>
  </DomainObject.Predmet.ProtustrankaNazivFormated>
  <DomainObject.Predmet.ProtustrankaNazivFormatedOIB>
    <izvorni_sadrzaj>KUZMIĆ AKUSTIKA jednostavno društvo s ograničenom odgovornošću za građevinske usluge, OIB 00401626356</izvorni_sadrzaj>
    <derivirana_varijabla naziv="DomainObject.Predmet.ProtustrankaNazivFormatedOIB_1">KUZMIĆ AKUSTIKA jednostavno društvo s ograničenom odgovornošću za građevinske usluge, OIB 00401626356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160472.94</izvorni_sadrzaj>
    <derivirana_varijabla naziv="DomainObject.Predmet.TrenutnaVrijednost_1">160472.94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KUZMIĆ AKUSTIKA jednostavno društvo s ograničenom odgovornošću za građevinske usluge zastupanog po punomoćniku Damir Kuzmić</item>
    </izvorni_sadrzaj>
    <derivirana_varijabla naziv="DomainObject.Predmet.ProtuStrankaListFormated_1">
      <item>KUZMIĆ AKUSTIKA jednostavno društvo s ograničenom odgovornošću za građevinske usluge zastupanog po punomoćniku Damir Kuzmić</item>
    </derivirana_varijabla>
  </DomainObject.Predmet.ProtuStrankaListFormated>
  <DomainObject.Predmet.ProtuStrankaListFormatedOIB>
    <izvorni_sadrzaj>
      <item>KUZMIĆ AKUSTIKA jednostavno društvo s ograničenom odgovornošću za građevinske usluge, OIB 00401626356 zastupanog po punomoćniku Damir Kuzmić</item>
    </izvorni_sadrzaj>
    <derivirana_varijabla naziv="DomainObject.Predmet.ProtuStrankaListFormatedOIB_1">
      <item>KUZMIĆ AKUSTIKA jednostavno društvo s ograničenom odgovornošću za građevinske usluge, OIB 00401626356 zastupanog po punomoćniku Damir Kuzmić</item>
    </derivirana_varijabla>
  </DomainObject.Predmet.ProtuStrankaListFormatedOIB>
  <DomainObject.Predmet.ProtuStrankaListFormatedWithAdress>
    <izvorni_sadrzaj>
      <item>KUZMIĆ AKUSTIKA jednostavno društvo s ograničenom odgovornošću za građevinske usluge, Brodarska 10, 40320 Donja Dubrava zastupanog po punomoćniku Damir Kuzmić</item>
    </izvorni_sadrzaj>
    <derivirana_varijabla naziv="DomainObject.Predmet.ProtuStrankaListFormatedWithAdress_1">
      <item>KUZMIĆ AKUSTIKA jednostavno društvo s ograničenom odgovornošću za građevinske usluge, Brodarska 10, 40320 Donja Dubrava zastupanog po punomoćniku Damir Kuzmić</item>
    </derivirana_varijabla>
  </DomainObject.Predmet.ProtuStrankaListFormatedWithAdress>
  <DomainObject.Predmet.ProtuStrankaListFormatedWithAdressOIB>
    <izvorni_sadrzaj>
      <item>KUZMIĆ AKUSTIKA jednostavno društvo s ograničenom odgovornošću za građevinske usluge, OIB 00401626356, Brodarska 10, 40320 Donja Dubrava zastupanog po punomoćniku Damir Kuzmić</item>
    </izvorni_sadrzaj>
    <derivirana_varijabla naziv="DomainObject.Predmet.ProtuStrankaListFormatedWithAdressOIB_1">
      <item>KUZMIĆ AKUSTIKA jednostavno društvo s ograničenom odgovornošću za građevinske usluge, OIB 00401626356, Brodarska 10, 40320 Donja Dubrava zastupanog po punomoćniku Damir Kuzmić</item>
    </derivirana_varijabla>
  </DomainObject.Predmet.ProtuStrankaListFormatedWithAdressOIB>
  <DomainObject.Predmet.ProtuStrankaListNazivFormated>
    <izvorni_sadrzaj>
      <item>KUZMIĆ AKUSTIKA jednostavno društvo s ograničenom odgovornošću za građevinske usluge</item>
    </izvorni_sadrzaj>
    <derivirana_varijabla naziv="DomainObject.Predmet.ProtuStrankaListNazivFormated_1">
      <item>KUZMIĆ AKUSTIKA jednostavno društvo s ograničenom odgovornošću za građevinske usluge</item>
    </derivirana_varijabla>
  </DomainObject.Predmet.ProtuStrankaListNazivFormated>
  <DomainObject.Predmet.ProtuStrankaListNazivFormatedOIB>
    <izvorni_sadrzaj>
      <item>KUZMIĆ AKUSTIKA jednostavno društvo s ograničenom odgovornošću za građevinske usluge, OIB 00401626356</item>
    </izvorni_sadrzaj>
    <derivirana_varijabla naziv="DomainObject.Predmet.ProtuStrankaListNazivFormatedOIB_1">
      <item>KUZMIĆ AKUSTIKA jednostavno društvo s ograničenom odgovornošću za građevinske usluge, OIB 00401626356</item>
    </derivirana_varijabla>
  </DomainObject.Predmet.ProtuStrankaListNazivFormatedOIB>
  <DomainObject.Predmet.OstaliListFormated>
    <izvorni_sadrzaj>
      <item>Damir Kuzmić punomoćnik sudionika u postupku KUZMIĆ AKUSTIKA jednostavno društvo s ograničenom odgovornošću za građevinske usluge</item>
      <item>Sudski registar</item>
    </izvorni_sadrzaj>
    <derivirana_varijabla naziv="DomainObject.Predmet.OstaliListFormated_1">
      <item>Damir Kuzmić punomoćnik sudionika u postupku KUZMIĆ AKUSTIKA jednostavno društvo s ograničenom odgovornošću za građevinske usluge</item>
      <item>Sudski registar</item>
    </derivirana_varijabla>
  </DomainObject.Predmet.OstaliListFormated>
  <DomainObject.Predmet.OstaliListFormatedOIB>
    <izvorni_sadrzaj>
      <item>Damir Kuzmić, OIB 05498734619 punomoćnik sudionika u postupku KUZMIĆ AKUSTIKA jednostavno društvo s ograničenom odgovornošću za građevinske usluge</item>
      <item>Sudski registar</item>
    </izvorni_sadrzaj>
    <derivirana_varijabla naziv="DomainObject.Predmet.OstaliListFormatedOIB_1">
      <item>Damir Kuzmić, OIB 05498734619 punomoćnik sudionika u postupku KUZMIĆ AKUSTIKA jednostavno društvo s ograničenom odgovornošću za građevinske usluge</item>
      <item>Sudski registar</item>
    </derivirana_varijabla>
  </DomainObject.Predmet.OstaliListFormatedOIB>
  <DomainObject.Predmet.OstaliListFormatedWithAdress>
    <izvorni_sadrzaj>
      <item>Damir Kuzmić, Brodarska 10, 40320 Donja Dubrava punomoćnik sudionika u postupku KUZMIĆ AKUSTIKA jednostavno društvo s ograničenom odgovornošću za građevinske usluge</item>
      <item>Sudski registar</item>
    </izvorni_sadrzaj>
    <derivirana_varijabla naziv="DomainObject.Predmet.OstaliListFormatedWithAdress_1">
      <item>Damir Kuzmić, Brodarska 10, 40320 Donja Dubrava punomoćnik sudionika u postupku KUZMIĆ AKUSTIKA jednostavno društvo s ograničenom odgovornošću za građevinske usluge</item>
      <item>Sudski registar</item>
    </derivirana_varijabla>
  </DomainObject.Predmet.OstaliListFormatedWithAdress>
  <DomainObject.Predmet.OstaliListFormatedWithAdressOIB>
    <izvorni_sadrzaj>
      <item>Damir Kuzmić, OIB 05498734619, Brodarska 10, 40320 Donja Dubrava punomoćnik sudionika u postupku KUZMIĆ AKUSTIKA jednostavno društvo s ograničenom odgovornošću za građevinske usluge</item>
      <item>Sudski registar</item>
    </izvorni_sadrzaj>
    <derivirana_varijabla naziv="DomainObject.Predmet.OstaliListFormatedWithAdressOIB_1">
      <item>Damir Kuzmić, OIB 05498734619, Brodarska 10, 40320 Donja Dubrava punomoćnik sudionika u postupku KUZMIĆ AKUSTIKA jednostavno društvo s ograničenom odgovornošću za građevinske usluge</item>
      <item>Sudski registar</item>
    </derivirana_varijabla>
  </DomainObject.Predmet.OstaliListFormatedWithAdressOIB>
  <DomainObject.Predmet.OstaliListNazivFormated>
    <izvorni_sadrzaj>
      <item>Damir Kuzmić</item>
      <item>Sudski registar</item>
    </izvorni_sadrzaj>
    <derivirana_varijabla naziv="DomainObject.Predmet.OstaliListNazivFormated_1">
      <item>Damir Kuzmić</item>
      <item>Sudski registar</item>
    </derivirana_varijabla>
  </DomainObject.Predmet.OstaliListNazivFormated>
  <DomainObject.Predmet.OstaliListNazivFormatedOIB>
    <izvorni_sadrzaj>
      <item>Damir Kuzmić, OIB 05498734619</item>
      <item>Sudski registar</item>
    </izvorni_sadrzaj>
    <derivirana_varijabla naziv="DomainObject.Predmet.OstaliListNazivFormatedOIB_1">
      <item>Damir Kuzmić, OIB 05498734619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St-419/2017-3</izvorni_sadrzaj>
    <derivirana_varijabla naziv="DomainObject.PoslovniBrojDokumenta_1">St-419/2017-3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KUZMIĆ AKUSTIKA jednostavno društvo s ograničenom odgovornošću za građevinske usluge</izvorni_sadrzaj>
    <derivirana_varijabla naziv="DomainObject.Predmet.ProtustrankaIDrugi_1">KUZMIĆ AKUSTIKA jednostavno društvo s ograničenom odgovornošću za građevinske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KUZMIĆ AKUSTIKA jednostavno društvo s ograničenom odgovornošću za građevinske usluge, OIB 00401626356, Brodarska 10, 40320 Donja Dubrava</izvorni_sadrzaj>
    <derivirana_varijabla naziv="DomainObject.Predmet.ProtustrankaIDrugiAdressOIB_1">KUZMIĆ AKUSTIKA jednostavno društvo s ograničenom odgovornošću za građevinske usluge, OIB 00401626356, Brodarska 10,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KUZMIĆ AKUSTIKA jednostavno društvo s ograničenom odgovornošću za građevinske usluge</item>
      <item>Damir Kuzmić</item>
      <item>Sudski registar</item>
    </izvorni_sadrzaj>
    <derivirana_varijabla naziv="DomainObject.Predmet.SudioniciListNaziv_1">
      <item>Financijska agencija</item>
      <item>KUZMIĆ AKUSTIKA jednostavno društvo s ograničenom odgovornošću za građevinske usluge</item>
      <item>Damir Kuzmić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KUZMIĆ AKUSTIKA jednostavno društvo s ograničenom odgovornošću za građevinske usluge, OIB 00401626356, Brodarska 10,40320 Donja Dubrava</item>
      <item>Damir Kuzmić, OIB 05498734619, Brodarska 10,40320 Donja Dubrava</item>
      <item>Sudski registar</item>
    </izvorni_sadrzaj>
    <derivirana_varijabla naziv="DomainObject.Predmet.SudioniciListAdressOIB_1">
      <item>Financijska agencija, OIB 85821130368, Ulica grada Vukovara 70,10000 Zagreb</item>
      <item>KUZMIĆ AKUSTIKA jednostavno društvo s ograničenom odgovornošću za građevinske usluge, OIB 00401626356, Brodarska 10,40320 Donja Dubrava</item>
      <item>Damir Kuzmić, OIB 05498734619, Brodarska 10,40320 Donja Dubrava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44F5D-AB3C-4AF0-919B-2676A5C57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2017-12-27T09:36:00Z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St-419/2017-3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