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ecc2" w14:paraId="159ecc2" w:rsidRDefault="00065C34" w:rsidP="00065C34" w:rsidR="00065C34" w:rsidRPr="004A01D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4A01DE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C34" w:rsidP="00065C34" w:rsidR="00065C34" w:rsidRPr="004A01DE">
      <w:pPr>
        <w:rPr>
          <w:b/>
        </w:rPr>
      </w:pPr>
      <w:r w:rsidRPr="004A01DE">
        <w:rPr>
          <w:color w:val="000000"/>
        </w:rPr>
        <w:t xml:space="preserve">        </w:t>
      </w:r>
      <w:r w:rsidRPr="004A01DE">
        <w:rPr>
          <w:b/>
        </w:rPr>
        <w:t>REPUBLIKA HRVATSKA</w:t>
      </w:r>
    </w:p>
    <w:p w:rsidRDefault="00065C34" w:rsidP="00065C34" w:rsidR="00065C34" w:rsidRPr="004A01DE">
      <w:pPr>
        <w:rPr>
          <w:b/>
        </w:rPr>
      </w:pPr>
      <w:r w:rsidRPr="004A01DE">
        <w:rPr>
          <w:b/>
        </w:rPr>
        <w:t xml:space="preserve">     TRGOVAČKI SUD U SPLITU</w:t>
      </w:r>
    </w:p>
    <w:p w:rsidRDefault="00065C34" w:rsidP="00065C34" w:rsidR="00065C34" w:rsidRPr="004A01DE">
      <w:pPr>
        <w:rPr>
          <w:b/>
        </w:rPr>
      </w:pPr>
      <w:r w:rsidRPr="004A01DE">
        <w:rPr>
          <w:b/>
        </w:rPr>
        <w:t xml:space="preserve">   STALNA SLUŽBA DUBROVNIK</w:t>
      </w:r>
    </w:p>
    <w:p w:rsidRDefault="00065C34" w:rsidP="00065C34" w:rsidR="00065C34" w:rsidRPr="004A01DE">
      <w:pPr>
        <w:rPr>
          <w:b/>
        </w:rPr>
      </w:pPr>
      <w:r w:rsidRPr="004A01DE">
        <w:rPr>
          <w:b/>
        </w:rPr>
        <w:t xml:space="preserve">     Dr. A. Starčevića 23, Dubrovnik</w:t>
      </w:r>
    </w:p>
    <w:p w:rsidRDefault="00367CD4" w:rsidP="0022607D" w:rsidR="004E4D4B" w:rsidRPr="004A01DE">
      <w:pPr>
        <w:jc w:val="right"/>
        <w:rPr>
          <w:b/>
        </w:rPr>
      </w:pPr>
      <w:r w:rsidRPr="004A01DE">
        <w:rPr>
          <w:b/>
        </w:rPr>
        <w:t>Posl. br. 18</w:t>
      </w:r>
      <w:r w:rsidR="000201BA" w:rsidRPr="004A01DE">
        <w:rPr>
          <w:b/>
        </w:rPr>
        <w:t xml:space="preserve"> </w:t>
      </w:r>
      <w:r w:rsidR="004E4D4B" w:rsidRPr="004A01DE">
        <w:rPr>
          <w:b/>
        </w:rPr>
        <w:t>Stpn</w:t>
      </w:r>
      <w:r w:rsidR="000201BA" w:rsidRPr="004A01DE">
        <w:rPr>
          <w:b/>
        </w:rPr>
        <w:t>-</w:t>
      </w:r>
      <w:r w:rsidR="00AC0012" w:rsidRPr="004A01DE">
        <w:rPr>
          <w:b/>
        </w:rPr>
        <w:t>64</w:t>
      </w:r>
      <w:r w:rsidR="009A1944" w:rsidRPr="004A01DE">
        <w:rPr>
          <w:b/>
        </w:rPr>
        <w:t>/2016</w:t>
      </w:r>
    </w:p>
    <w:p w:rsidRDefault="004E4D4B" w:rsidP="0022607D" w:rsidR="004E4D4B" w:rsidRPr="004A01DE">
      <w:pPr>
        <w:jc w:val="right"/>
        <w:rPr>
          <w:b/>
        </w:rPr>
      </w:pPr>
    </w:p>
    <w:p w:rsidRDefault="004E4D4B" w:rsidP="0022607D" w:rsidR="004E4D4B" w:rsidRPr="004A01DE">
      <w:pPr>
        <w:jc w:val="right"/>
        <w:rPr>
          <w:b/>
        </w:rPr>
      </w:pPr>
    </w:p>
    <w:p w:rsidRDefault="004E4D4B" w:rsidP="0022607D" w:rsidR="004E4D4B" w:rsidRPr="004A01DE">
      <w:pPr>
        <w:jc w:val="center"/>
        <w:rPr>
          <w:b/>
        </w:rPr>
      </w:pPr>
      <w:r w:rsidRPr="004A01DE">
        <w:rPr>
          <w:b/>
        </w:rPr>
        <w:t>R E P U B L I K A   H R V A T S K A</w:t>
      </w:r>
    </w:p>
    <w:p w:rsidRDefault="004E4D4B" w:rsidP="0022607D" w:rsidR="004E4D4B" w:rsidRPr="004A01DE">
      <w:pPr>
        <w:jc w:val="center"/>
        <w:rPr>
          <w:b/>
        </w:rPr>
      </w:pPr>
    </w:p>
    <w:p w:rsidRDefault="004E4D4B" w:rsidP="0022607D" w:rsidR="004E4D4B" w:rsidRPr="004A01DE">
      <w:pPr>
        <w:jc w:val="center"/>
        <w:rPr>
          <w:b/>
        </w:rPr>
      </w:pPr>
      <w:r w:rsidRPr="004A01DE">
        <w:rPr>
          <w:b/>
        </w:rPr>
        <w:t>R J E Š E N J E</w:t>
      </w:r>
    </w:p>
    <w:p w:rsidRDefault="004E4D4B" w:rsidP="0022607D" w:rsidR="004E4D4B" w:rsidRPr="004A01DE">
      <w:pPr>
        <w:jc w:val="center"/>
        <w:rPr>
          <w:b/>
        </w:rPr>
      </w:pPr>
    </w:p>
    <w:p w:rsidRDefault="004E4D4B" w:rsidP="001B1DCE" w:rsidR="004E4D4B" w:rsidRPr="004A01DE">
      <w:pPr>
        <w:ind w:firstLine="720"/>
        <w:jc w:val="both"/>
      </w:pPr>
      <w:r w:rsidRPr="004A01DE">
        <w:t xml:space="preserve">Trgovački sud u Splitu, Stalna služba u Dubrovniku, po stečajnom sucu tog suda </w:t>
      </w:r>
      <w:r w:rsidR="00367CD4" w:rsidRPr="004A01DE">
        <w:t>Katarini Franković</w:t>
      </w:r>
      <w:r w:rsidRPr="004A01DE">
        <w:t xml:space="preserve">, kao sucu pojedincu, </w:t>
      </w:r>
      <w:r w:rsidR="00177EFC" w:rsidRPr="004A01DE">
        <w:t>povodom prijedloga za sklapan</w:t>
      </w:r>
      <w:r w:rsidR="000201BA" w:rsidRPr="004A01DE">
        <w:t>je predstečajne nagodbe dužnika</w:t>
      </w:r>
      <w:r w:rsidR="00177EFC" w:rsidRPr="004A01DE">
        <w:t xml:space="preserve"> </w:t>
      </w:r>
      <w:r w:rsidR="009260EF" w:rsidRPr="004A01DE">
        <w:t>ALMA d.o.o., OIB: 43271569533, Pupnat bb,  20274 Pupnat</w:t>
      </w:r>
      <w:r w:rsidR="009F0203" w:rsidRPr="004A01DE">
        <w:t>, izvan ročišta</w:t>
      </w:r>
      <w:r w:rsidR="004B315E" w:rsidRPr="004A01DE">
        <w:t xml:space="preserve">, dana </w:t>
      </w:r>
      <w:r w:rsidR="00E1170E">
        <w:t>23</w:t>
      </w:r>
      <w:r w:rsidR="00367CD4" w:rsidRPr="004A01DE">
        <w:t xml:space="preserve">. </w:t>
      </w:r>
      <w:r w:rsidR="009260EF" w:rsidRPr="004A01DE">
        <w:t>studenog</w:t>
      </w:r>
      <w:r w:rsidRPr="004A01DE">
        <w:t xml:space="preserve"> 201</w:t>
      </w:r>
      <w:r w:rsidR="00E848B7" w:rsidRPr="004A01DE">
        <w:t>6</w:t>
      </w:r>
      <w:r w:rsidRPr="004A01DE">
        <w:t xml:space="preserve">. godine </w:t>
      </w:r>
    </w:p>
    <w:p w:rsidRDefault="004E4D4B" w:rsidP="00B70172" w:rsidR="004E4D4B" w:rsidRPr="004A01DE">
      <w:pPr>
        <w:jc w:val="both"/>
      </w:pPr>
    </w:p>
    <w:p w:rsidRDefault="004E4D4B" w:rsidP="00B70172" w:rsidR="004E4D4B" w:rsidRPr="004A01DE">
      <w:pPr>
        <w:jc w:val="both"/>
      </w:pPr>
    </w:p>
    <w:p w:rsidRDefault="004E4D4B" w:rsidP="00B70172" w:rsidR="004E4D4B" w:rsidRPr="004A01DE">
      <w:pPr>
        <w:jc w:val="center"/>
        <w:rPr>
          <w:b/>
        </w:rPr>
      </w:pPr>
      <w:r w:rsidRPr="004A01DE">
        <w:rPr>
          <w:b/>
        </w:rPr>
        <w:t>r i j e š i o    j e</w:t>
      </w:r>
    </w:p>
    <w:p w:rsidRDefault="004E4D4B" w:rsidP="00B70172" w:rsidR="004E4D4B" w:rsidRPr="004A01DE">
      <w:pPr>
        <w:jc w:val="center"/>
        <w:rPr>
          <w:b/>
        </w:rPr>
      </w:pPr>
    </w:p>
    <w:p w:rsidRDefault="00E1170E" w:rsidP="00E1170E" w:rsidR="004E4D4B" w:rsidRPr="00E1170E">
      <w:pPr>
        <w:ind w:firstLine="708"/>
        <w:jc w:val="both"/>
      </w:pPr>
      <w:r>
        <w:t>R</w:t>
      </w:r>
      <w:r w:rsidR="004E4D4B" w:rsidRPr="004A01DE">
        <w:t xml:space="preserve">očište radi sklapanja predstečajne nagodbe </w:t>
      </w:r>
      <w:r w:rsidR="00B66D41" w:rsidRPr="004A01DE">
        <w:t>z</w:t>
      </w:r>
      <w:r w:rsidR="004E4D4B" w:rsidRPr="004A01DE">
        <w:t>a</w:t>
      </w:r>
      <w:r w:rsidR="00B66D41" w:rsidRPr="004A01DE">
        <w:t xml:space="preserve"> </w:t>
      </w:r>
      <w:r w:rsidR="004E4D4B" w:rsidRPr="004A01DE">
        <w:t>dužnik</w:t>
      </w:r>
      <w:r w:rsidR="00B66D41" w:rsidRPr="004A01DE">
        <w:t xml:space="preserve">a </w:t>
      </w:r>
      <w:r w:rsidR="008F044D" w:rsidRPr="004A01DE">
        <w:t>povodom prijedloga za sklapanj</w:t>
      </w:r>
      <w:r w:rsidR="000201BA" w:rsidRPr="004A01DE">
        <w:t xml:space="preserve">e predstečajne nagodbe dužnika </w:t>
      </w:r>
      <w:r w:rsidR="009260EF" w:rsidRPr="004A01DE">
        <w:t>ALMA d.o.o., OIB: 43271569533, Pupnat bb,  20274 Pupnat</w:t>
      </w:r>
      <w:r w:rsidR="004E4D4B" w:rsidRPr="004A01DE">
        <w:t xml:space="preserve">, </w:t>
      </w:r>
      <w:r>
        <w:t>određeno</w:t>
      </w:r>
      <w:r w:rsidR="004E4D4B" w:rsidRPr="004A01DE">
        <w:t xml:space="preserve"> dan</w:t>
      </w:r>
      <w:r>
        <w:t xml:space="preserve"> </w:t>
      </w:r>
      <w:r w:rsidR="009260EF" w:rsidRPr="00E1170E">
        <w:t>30</w:t>
      </w:r>
      <w:r w:rsidR="000201BA" w:rsidRPr="00E1170E">
        <w:t xml:space="preserve">. </w:t>
      </w:r>
      <w:r w:rsidR="009260EF" w:rsidRPr="00E1170E">
        <w:t>studenog</w:t>
      </w:r>
      <w:r w:rsidR="004E4D4B" w:rsidRPr="00E1170E">
        <w:t xml:space="preserve"> 201</w:t>
      </w:r>
      <w:r w:rsidR="003E03C6" w:rsidRPr="00E1170E">
        <w:t>6</w:t>
      </w:r>
      <w:r w:rsidR="004E4D4B" w:rsidRPr="00E1170E">
        <w:t xml:space="preserve">. godine u </w:t>
      </w:r>
      <w:r w:rsidR="009260EF" w:rsidRPr="00E1170E">
        <w:t>10</w:t>
      </w:r>
      <w:r w:rsidR="00367CD4" w:rsidRPr="00E1170E">
        <w:t>,00</w:t>
      </w:r>
      <w:r w:rsidR="004E4D4B" w:rsidRPr="00E1170E">
        <w:t xml:space="preserve"> sati</w:t>
      </w:r>
      <w:r w:rsidRPr="00E1170E">
        <w:t xml:space="preserve"> se odgađa, a novo se zakazuje za dan</w:t>
      </w:r>
      <w:r>
        <w:rPr>
          <w:b/>
          <w:u w:val="single"/>
        </w:rPr>
        <w:t xml:space="preserve"> 19</w:t>
      </w:r>
      <w:r w:rsidRPr="00E1170E">
        <w:rPr>
          <w:b/>
          <w:u w:val="single"/>
        </w:rPr>
        <w:t xml:space="preserve">. </w:t>
      </w:r>
      <w:r>
        <w:rPr>
          <w:b/>
          <w:u w:val="single"/>
        </w:rPr>
        <w:t>prosinca 2016. godine u 11</w:t>
      </w:r>
      <w:r w:rsidRPr="00E1170E">
        <w:rPr>
          <w:b/>
          <w:u w:val="single"/>
        </w:rPr>
        <w:t>,00 sati</w:t>
      </w:r>
    </w:p>
    <w:p w:rsidRDefault="004E4D4B" w:rsidP="00240B37" w:rsidR="004E4D4B" w:rsidRPr="004A01DE">
      <w:pPr>
        <w:jc w:val="both"/>
        <w:rPr>
          <w:u w:val="single"/>
        </w:rPr>
      </w:pPr>
    </w:p>
    <w:p w:rsidRDefault="004E4D4B" w:rsidP="00240B37" w:rsidR="004E4D4B" w:rsidRPr="004A01DE">
      <w:pPr>
        <w:jc w:val="both"/>
      </w:pPr>
      <w:r w:rsidRPr="004A01DE">
        <w:t xml:space="preserve">u prostorijama Trgovačkog suda u Splitu, Stalna služba u Dubrovniku, Dr. Ante Starčevića 23, sudnica br. </w:t>
      </w:r>
      <w:r w:rsidR="00E1170E">
        <w:t>1</w:t>
      </w:r>
      <w:r w:rsidRPr="004A01DE">
        <w:t xml:space="preserve"> (prvi kat).</w:t>
      </w:r>
    </w:p>
    <w:p w:rsidRDefault="004E4D4B" w:rsidP="000352BE" w:rsidR="004E4D4B" w:rsidRPr="004A01DE">
      <w:pPr>
        <w:ind w:hanging="705" w:left="705"/>
        <w:jc w:val="both"/>
      </w:pPr>
    </w:p>
    <w:p w:rsidRDefault="004E4D4B" w:rsidP="00240B37" w:rsidR="004E4D4B" w:rsidRPr="004A01DE">
      <w:pPr>
        <w:ind w:firstLine="708"/>
        <w:jc w:val="both"/>
      </w:pPr>
      <w:r w:rsidRPr="004A01DE">
        <w:t>O ročištu dužnik i svi vjerovnici se obavještavaju oglasom koji se objavljuje na oglasnoj ploči suda i objavom na web-stranici Financijske agencije najkasnije 8 dana prije održavanja ročišta.</w:t>
      </w:r>
    </w:p>
    <w:p w:rsidRDefault="004E4D4B" w:rsidP="006B7C87" w:rsidR="004E4D4B" w:rsidRPr="004A01DE">
      <w:pPr>
        <w:jc w:val="center"/>
        <w:rPr>
          <w:b/>
        </w:rPr>
      </w:pPr>
    </w:p>
    <w:p w:rsidRDefault="004E4D4B" w:rsidP="006B7C87" w:rsidR="004E4D4B" w:rsidRPr="004A01DE">
      <w:pPr>
        <w:jc w:val="center"/>
        <w:rPr>
          <w:b/>
        </w:rPr>
      </w:pPr>
      <w:r w:rsidRPr="004A01DE">
        <w:rPr>
          <w:b/>
        </w:rPr>
        <w:t xml:space="preserve">U Dubrovniku, dana </w:t>
      </w:r>
      <w:r w:rsidR="00E1170E">
        <w:rPr>
          <w:b/>
        </w:rPr>
        <w:t>23</w:t>
      </w:r>
      <w:r w:rsidR="009260EF" w:rsidRPr="004A01DE">
        <w:rPr>
          <w:b/>
        </w:rPr>
        <w:t xml:space="preserve">. studenog </w:t>
      </w:r>
      <w:r w:rsidRPr="004A01DE">
        <w:rPr>
          <w:b/>
        </w:rPr>
        <w:t>201</w:t>
      </w:r>
      <w:r w:rsidR="00E848B7" w:rsidRPr="004A01DE">
        <w:rPr>
          <w:b/>
        </w:rPr>
        <w:t>6</w:t>
      </w:r>
      <w:r w:rsidRPr="004A01DE">
        <w:rPr>
          <w:b/>
        </w:rPr>
        <w:t>. godine</w:t>
      </w:r>
    </w:p>
    <w:p w:rsidRDefault="004E4D4B" w:rsidP="00EA3204" w:rsidR="004E4D4B" w:rsidRPr="004A01DE">
      <w:pPr>
        <w:jc w:val="both"/>
      </w:pPr>
    </w:p>
    <w:p w:rsidRDefault="004E4D4B" w:rsidP="00EA3204" w:rsidR="004E4D4B" w:rsidRPr="004A01DE">
      <w:pPr>
        <w:jc w:val="both"/>
        <w:rPr>
          <w:b/>
        </w:rPr>
      </w:pP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tab/>
      </w:r>
      <w:r w:rsidRPr="004A01DE">
        <w:rPr>
          <w:b/>
        </w:rPr>
        <w:t>Sudac:</w:t>
      </w:r>
    </w:p>
    <w:p w:rsidRDefault="004E4D4B" w:rsidP="00EA3204" w:rsidR="004E4D4B" w:rsidRPr="004A01DE">
      <w:pPr>
        <w:jc w:val="both"/>
        <w:rPr>
          <w:b/>
        </w:rPr>
      </w:pPr>
    </w:p>
    <w:p w:rsidRDefault="004E4D4B" w:rsidP="00EA3204" w:rsidR="004E4D4B" w:rsidRPr="004A01DE">
      <w:pPr>
        <w:jc w:val="both"/>
        <w:rPr>
          <w:b/>
        </w:rPr>
      </w:pP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Pr="004A01DE">
        <w:rPr>
          <w:b/>
        </w:rPr>
        <w:tab/>
      </w:r>
      <w:r w:rsidR="009A1944" w:rsidRPr="004A01DE">
        <w:rPr>
          <w:b/>
        </w:rPr>
        <w:t>Katarina Franković</w:t>
      </w:r>
      <w:r w:rsidR="004A01DE" w:rsidRPr="004A01DE">
        <w:rPr>
          <w:b/>
        </w:rPr>
        <w:t>, v.r.</w:t>
      </w:r>
    </w:p>
    <w:p w:rsidRDefault="004E4D4B" w:rsidP="00EA3204" w:rsidR="004E4D4B" w:rsidRPr="004A01DE">
      <w:pPr>
        <w:jc w:val="both"/>
        <w:rPr>
          <w:b/>
        </w:rPr>
      </w:pPr>
    </w:p>
    <w:p w:rsidRDefault="004E4D4B" w:rsidP="00EA3204" w:rsidR="004E4D4B" w:rsidRPr="004A01DE">
      <w:pPr>
        <w:jc w:val="both"/>
        <w:rPr>
          <w:b/>
        </w:rPr>
      </w:pPr>
    </w:p>
    <w:p w:rsidRDefault="004E4D4B" w:rsidP="00EA3204" w:rsidR="004E4D4B" w:rsidRPr="004A01DE">
      <w:pPr>
        <w:jc w:val="both"/>
        <w:rPr>
          <w:b/>
        </w:rPr>
      </w:pPr>
      <w:r w:rsidRPr="004A01DE">
        <w:rPr>
          <w:b/>
        </w:rPr>
        <w:t>POUKA O PRAVNOM LIJEKU</w:t>
      </w:r>
    </w:p>
    <w:p w:rsidRDefault="004E4D4B" w:rsidP="00EA3204" w:rsidR="004E4D4B" w:rsidRPr="004A01DE">
      <w:pPr>
        <w:jc w:val="both"/>
        <w:rPr>
          <w:b/>
        </w:rPr>
      </w:pPr>
      <w:r w:rsidRPr="004A01DE">
        <w:t xml:space="preserve">Protiv ovog rješenja nije dopuštena posebna žalba. </w:t>
      </w:r>
    </w:p>
    <w:p w:rsidRDefault="004E4D4B" w:rsidP="00EA3204" w:rsidR="004E4D4B" w:rsidRPr="004A01DE">
      <w:pPr>
        <w:jc w:val="both"/>
        <w:rPr>
          <w:b/>
        </w:rPr>
      </w:pPr>
    </w:p>
    <w:p w:rsidRDefault="004E4D4B" w:rsidP="00EA3204" w:rsidR="004E4D4B" w:rsidRPr="004A01DE">
      <w:pPr>
        <w:jc w:val="both"/>
        <w:rPr>
          <w:b/>
        </w:rPr>
      </w:pPr>
      <w:r w:rsidRPr="004A01DE">
        <w:rPr>
          <w:b/>
        </w:rPr>
        <w:t xml:space="preserve">DN-a </w:t>
      </w:r>
      <w:r w:rsidRPr="004A01DE">
        <w:t>(</w:t>
      </w:r>
      <w:r w:rsidR="00E1170E">
        <w:t>23</w:t>
      </w:r>
      <w:r w:rsidR="000201BA" w:rsidRPr="004A01DE">
        <w:t>.</w:t>
      </w:r>
      <w:r w:rsidR="0095453C" w:rsidRPr="004A01DE">
        <w:t>11</w:t>
      </w:r>
      <w:r w:rsidRPr="004A01DE">
        <w:t>.201</w:t>
      </w:r>
      <w:r w:rsidR="00E848B7" w:rsidRPr="004A01DE">
        <w:t>6</w:t>
      </w:r>
      <w:r w:rsidRPr="004A01DE">
        <w:t>.g.)</w:t>
      </w:r>
      <w:r w:rsidRPr="004A01DE">
        <w:rPr>
          <w:b/>
        </w:rPr>
        <w:t>:</w:t>
      </w:r>
    </w:p>
    <w:p w:rsidRDefault="004E4D4B" w:rsidP="00DB3945" w:rsidR="004E4D4B" w:rsidRPr="004A01DE">
      <w:pPr>
        <w:jc w:val="both"/>
      </w:pPr>
      <w:r w:rsidRPr="004A01DE">
        <w:t>- dužniku,</w:t>
      </w:r>
    </w:p>
    <w:p w:rsidRDefault="004E4D4B" w:rsidP="00DB3945" w:rsidR="00E1170E">
      <w:pPr>
        <w:jc w:val="both"/>
      </w:pPr>
      <w:r w:rsidRPr="004A01DE">
        <w:t xml:space="preserve">- oglasna ploča, </w:t>
      </w:r>
    </w:p>
    <w:p w:rsidRDefault="004E4D4B" w:rsidP="00DB3945" w:rsidR="004E4D4B" w:rsidRPr="004A01DE">
      <w:pPr>
        <w:jc w:val="both"/>
      </w:pPr>
      <w:r w:rsidRPr="004A01DE">
        <w:t xml:space="preserve">- FINA RC </w:t>
      </w:r>
      <w:r w:rsidR="00367CD4" w:rsidRPr="004A01DE">
        <w:t>Zagreb</w:t>
      </w:r>
      <w:r w:rsidRPr="004A01DE">
        <w:t>, oglas, putem faxa i poštom.</w:t>
      </w:r>
    </w:p>
    <w:sectPr w:rsidSect="008D554E" w:rsidR="004E4D4B" w:rsidRPr="004A01DE">
      <w:headerReference w:type="even" r:id="rId13"/>
      <w:headerReference w:type="default" r:id="rId14"/>
      <w:pgSz w:h="16838" w:w="11906"/>
      <w:pgMar w:gutter="0" w:footer="720" w:header="720" w:left="1797" w:bottom="814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D4B" w:rsidR="004E4D4B">
      <w:r>
        <w:separator/>
      </w:r>
    </w:p>
  </w:endnote>
  <w:endnote w:id="0" w:type="continuationSeparator">
    <w:p w:rsidRDefault="004E4D4B" w:rsidR="004E4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D4B" w:rsidR="004E4D4B">
      <w:r>
        <w:separator/>
      </w:r>
    </w:p>
  </w:footnote>
  <w:footnote w:id="0" w:type="continuationSeparator">
    <w:p w:rsidRDefault="004E4D4B" w:rsidR="004E4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D4B" w:rsidP="00E91F84" w:rsidR="004E4D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D4B" w:rsidR="004E4D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D4B" w:rsidP="00E91F84" w:rsidR="004E4D4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4E4D4B" w:rsidP="00F16027" w:rsidR="004E4D4B" w:rsidRPr="008D554E">
    <w:pPr>
      <w:jc w:val="right"/>
      <w:rPr>
        <w:b/>
        <w:sz w:val="20"/>
        <w:szCs w:val="20"/>
      </w:rPr>
    </w:pPr>
    <w:r w:rsidRPr="008D554E">
      <w:rPr>
        <w:b/>
        <w:sz w:val="20"/>
        <w:szCs w:val="20"/>
      </w:rPr>
      <w:t>Posl. br. 6-St</w:t>
    </w:r>
    <w:r>
      <w:rPr>
        <w:b/>
        <w:sz w:val="20"/>
        <w:szCs w:val="20"/>
      </w:rPr>
      <w:t>pn</w:t>
    </w:r>
    <w:r w:rsidRPr="008D554E">
      <w:rPr>
        <w:b/>
        <w:sz w:val="20"/>
        <w:szCs w:val="20"/>
      </w:rPr>
      <w:t xml:space="preserve">. </w:t>
    </w:r>
    <w:r>
      <w:rPr>
        <w:b/>
        <w:sz w:val="20"/>
        <w:szCs w:val="20"/>
      </w:rPr>
      <w:t>18</w:t>
    </w:r>
    <w:r w:rsidRPr="008D554E">
      <w:rPr>
        <w:b/>
        <w:sz w:val="20"/>
        <w:szCs w:val="20"/>
      </w:rPr>
      <w:t>/</w:t>
    </w:r>
    <w:r>
      <w:rPr>
        <w:b/>
        <w:sz w:val="20"/>
        <w:szCs w:val="20"/>
      </w:rPr>
      <w:t>2013</w:t>
    </w:r>
    <w:r w:rsidRPr="008D554E">
      <w:rPr>
        <w:b/>
        <w:sz w:val="20"/>
        <w:szCs w:val="20"/>
      </w:rPr>
      <w:t>-…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1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0DA"/>
    <w:rsid w:val="00013F15"/>
    <w:rsid w:val="000201BA"/>
    <w:rsid w:val="0003488D"/>
    <w:rsid w:val="000352BE"/>
    <w:rsid w:val="00043819"/>
    <w:rsid w:val="00064E57"/>
    <w:rsid w:val="00065C34"/>
    <w:rsid w:val="000679FA"/>
    <w:rsid w:val="000737B6"/>
    <w:rsid w:val="000A638A"/>
    <w:rsid w:val="000B20CA"/>
    <w:rsid w:val="000B28EB"/>
    <w:rsid w:val="000B2F5E"/>
    <w:rsid w:val="000B3478"/>
    <w:rsid w:val="000C0655"/>
    <w:rsid w:val="000E23A5"/>
    <w:rsid w:val="001042D4"/>
    <w:rsid w:val="00105FEC"/>
    <w:rsid w:val="00107A53"/>
    <w:rsid w:val="00111983"/>
    <w:rsid w:val="00112797"/>
    <w:rsid w:val="00113F0B"/>
    <w:rsid w:val="001140F7"/>
    <w:rsid w:val="00116B55"/>
    <w:rsid w:val="00131968"/>
    <w:rsid w:val="00134CB9"/>
    <w:rsid w:val="00136F8F"/>
    <w:rsid w:val="001459BF"/>
    <w:rsid w:val="001615A9"/>
    <w:rsid w:val="00174C20"/>
    <w:rsid w:val="00177EFC"/>
    <w:rsid w:val="00183D4C"/>
    <w:rsid w:val="00184586"/>
    <w:rsid w:val="00194E55"/>
    <w:rsid w:val="00195959"/>
    <w:rsid w:val="001A66AE"/>
    <w:rsid w:val="001A7E58"/>
    <w:rsid w:val="001B0B8F"/>
    <w:rsid w:val="001B14F0"/>
    <w:rsid w:val="001B1DCE"/>
    <w:rsid w:val="001B2379"/>
    <w:rsid w:val="001C6AD2"/>
    <w:rsid w:val="001E2CCF"/>
    <w:rsid w:val="001E4243"/>
    <w:rsid w:val="00223F35"/>
    <w:rsid w:val="0022607D"/>
    <w:rsid w:val="00240062"/>
    <w:rsid w:val="00240B37"/>
    <w:rsid w:val="00240E2F"/>
    <w:rsid w:val="00241FF9"/>
    <w:rsid w:val="00251E0F"/>
    <w:rsid w:val="00254FB3"/>
    <w:rsid w:val="0025587E"/>
    <w:rsid w:val="00271C08"/>
    <w:rsid w:val="0027349C"/>
    <w:rsid w:val="002750E1"/>
    <w:rsid w:val="00275FEE"/>
    <w:rsid w:val="00290D53"/>
    <w:rsid w:val="00291A49"/>
    <w:rsid w:val="00295E8F"/>
    <w:rsid w:val="002D0ED9"/>
    <w:rsid w:val="002D1CB0"/>
    <w:rsid w:val="002F0646"/>
    <w:rsid w:val="002F453F"/>
    <w:rsid w:val="003025E5"/>
    <w:rsid w:val="00303CA1"/>
    <w:rsid w:val="00314F02"/>
    <w:rsid w:val="00320035"/>
    <w:rsid w:val="00322391"/>
    <w:rsid w:val="00322529"/>
    <w:rsid w:val="00331AD9"/>
    <w:rsid w:val="00331B8E"/>
    <w:rsid w:val="003356EA"/>
    <w:rsid w:val="003524A5"/>
    <w:rsid w:val="00367CD4"/>
    <w:rsid w:val="003C5A72"/>
    <w:rsid w:val="003E03C6"/>
    <w:rsid w:val="003F1CFB"/>
    <w:rsid w:val="003F2396"/>
    <w:rsid w:val="003F30A9"/>
    <w:rsid w:val="00437DC8"/>
    <w:rsid w:val="004444E0"/>
    <w:rsid w:val="00445ABB"/>
    <w:rsid w:val="00465D98"/>
    <w:rsid w:val="00470FF3"/>
    <w:rsid w:val="00472159"/>
    <w:rsid w:val="00476CAF"/>
    <w:rsid w:val="004A01DE"/>
    <w:rsid w:val="004A2E72"/>
    <w:rsid w:val="004B315E"/>
    <w:rsid w:val="004C2C5E"/>
    <w:rsid w:val="004D1B5C"/>
    <w:rsid w:val="004E4D4B"/>
    <w:rsid w:val="004E5DA4"/>
    <w:rsid w:val="004F1543"/>
    <w:rsid w:val="004F1913"/>
    <w:rsid w:val="004F1CC3"/>
    <w:rsid w:val="005137A3"/>
    <w:rsid w:val="00550BC0"/>
    <w:rsid w:val="005525BB"/>
    <w:rsid w:val="00552929"/>
    <w:rsid w:val="005A0326"/>
    <w:rsid w:val="005A1697"/>
    <w:rsid w:val="005B18B0"/>
    <w:rsid w:val="005B4D86"/>
    <w:rsid w:val="005B59E7"/>
    <w:rsid w:val="005C29C1"/>
    <w:rsid w:val="005E4387"/>
    <w:rsid w:val="0060200D"/>
    <w:rsid w:val="00607406"/>
    <w:rsid w:val="006147DE"/>
    <w:rsid w:val="00620418"/>
    <w:rsid w:val="00625A12"/>
    <w:rsid w:val="0063094D"/>
    <w:rsid w:val="00637945"/>
    <w:rsid w:val="006473A2"/>
    <w:rsid w:val="006602DD"/>
    <w:rsid w:val="006702FD"/>
    <w:rsid w:val="00693E25"/>
    <w:rsid w:val="00693E8C"/>
    <w:rsid w:val="00697283"/>
    <w:rsid w:val="006A3FB9"/>
    <w:rsid w:val="006A4510"/>
    <w:rsid w:val="006B6037"/>
    <w:rsid w:val="006B7C87"/>
    <w:rsid w:val="006C4470"/>
    <w:rsid w:val="007109A8"/>
    <w:rsid w:val="00714E73"/>
    <w:rsid w:val="00721393"/>
    <w:rsid w:val="007362AC"/>
    <w:rsid w:val="007372A4"/>
    <w:rsid w:val="00740C3F"/>
    <w:rsid w:val="007644FC"/>
    <w:rsid w:val="007645A3"/>
    <w:rsid w:val="00787D9A"/>
    <w:rsid w:val="007908FA"/>
    <w:rsid w:val="007B008B"/>
    <w:rsid w:val="007B36B6"/>
    <w:rsid w:val="007B6140"/>
    <w:rsid w:val="007C3055"/>
    <w:rsid w:val="007F4B20"/>
    <w:rsid w:val="00805583"/>
    <w:rsid w:val="00805F1C"/>
    <w:rsid w:val="008140C5"/>
    <w:rsid w:val="00822ED9"/>
    <w:rsid w:val="00845F89"/>
    <w:rsid w:val="00871BAD"/>
    <w:rsid w:val="00872314"/>
    <w:rsid w:val="008732D7"/>
    <w:rsid w:val="00873A32"/>
    <w:rsid w:val="0088706F"/>
    <w:rsid w:val="00893297"/>
    <w:rsid w:val="00897B76"/>
    <w:rsid w:val="008C68B8"/>
    <w:rsid w:val="008D554E"/>
    <w:rsid w:val="008F044D"/>
    <w:rsid w:val="008F1586"/>
    <w:rsid w:val="008F47D7"/>
    <w:rsid w:val="008F5F5E"/>
    <w:rsid w:val="009154DF"/>
    <w:rsid w:val="00922E59"/>
    <w:rsid w:val="009260EF"/>
    <w:rsid w:val="00927F25"/>
    <w:rsid w:val="00935DA7"/>
    <w:rsid w:val="0095453C"/>
    <w:rsid w:val="00955AF9"/>
    <w:rsid w:val="00960197"/>
    <w:rsid w:val="00977FF0"/>
    <w:rsid w:val="0099712D"/>
    <w:rsid w:val="009A1944"/>
    <w:rsid w:val="009A2F41"/>
    <w:rsid w:val="009A52B0"/>
    <w:rsid w:val="009A5CC2"/>
    <w:rsid w:val="009B5A4E"/>
    <w:rsid w:val="009B7441"/>
    <w:rsid w:val="009C0995"/>
    <w:rsid w:val="009E6FB3"/>
    <w:rsid w:val="009F0203"/>
    <w:rsid w:val="00A05715"/>
    <w:rsid w:val="00A05F63"/>
    <w:rsid w:val="00A15B43"/>
    <w:rsid w:val="00A2285A"/>
    <w:rsid w:val="00A27CB8"/>
    <w:rsid w:val="00A33810"/>
    <w:rsid w:val="00A6231D"/>
    <w:rsid w:val="00A64D46"/>
    <w:rsid w:val="00A66E4D"/>
    <w:rsid w:val="00A76FBE"/>
    <w:rsid w:val="00A772DE"/>
    <w:rsid w:val="00A866A0"/>
    <w:rsid w:val="00A86CD1"/>
    <w:rsid w:val="00A87722"/>
    <w:rsid w:val="00A87FC5"/>
    <w:rsid w:val="00A96DAE"/>
    <w:rsid w:val="00AB7EE2"/>
    <w:rsid w:val="00AC000D"/>
    <w:rsid w:val="00AC0012"/>
    <w:rsid w:val="00AC0A4E"/>
    <w:rsid w:val="00AC1A08"/>
    <w:rsid w:val="00AC2766"/>
    <w:rsid w:val="00AC2FB7"/>
    <w:rsid w:val="00AD189E"/>
    <w:rsid w:val="00AE3B37"/>
    <w:rsid w:val="00AF51CE"/>
    <w:rsid w:val="00B07ACD"/>
    <w:rsid w:val="00B3453C"/>
    <w:rsid w:val="00B34C06"/>
    <w:rsid w:val="00B36C82"/>
    <w:rsid w:val="00B3737E"/>
    <w:rsid w:val="00B4219D"/>
    <w:rsid w:val="00B4286B"/>
    <w:rsid w:val="00B50A1E"/>
    <w:rsid w:val="00B66D41"/>
    <w:rsid w:val="00B70172"/>
    <w:rsid w:val="00BA339D"/>
    <w:rsid w:val="00BB19AD"/>
    <w:rsid w:val="00BB3852"/>
    <w:rsid w:val="00BE2C29"/>
    <w:rsid w:val="00C05D23"/>
    <w:rsid w:val="00C150DF"/>
    <w:rsid w:val="00C1564B"/>
    <w:rsid w:val="00C32DBA"/>
    <w:rsid w:val="00C3316C"/>
    <w:rsid w:val="00C41741"/>
    <w:rsid w:val="00C452A3"/>
    <w:rsid w:val="00C520EF"/>
    <w:rsid w:val="00C52985"/>
    <w:rsid w:val="00C65708"/>
    <w:rsid w:val="00C721E0"/>
    <w:rsid w:val="00C9759D"/>
    <w:rsid w:val="00C97BD2"/>
    <w:rsid w:val="00CA1830"/>
    <w:rsid w:val="00CB5BE6"/>
    <w:rsid w:val="00CD713B"/>
    <w:rsid w:val="00CD7839"/>
    <w:rsid w:val="00CE1F85"/>
    <w:rsid w:val="00CE5494"/>
    <w:rsid w:val="00CE637D"/>
    <w:rsid w:val="00CE7016"/>
    <w:rsid w:val="00CE7A86"/>
    <w:rsid w:val="00D25E15"/>
    <w:rsid w:val="00D26414"/>
    <w:rsid w:val="00D312E6"/>
    <w:rsid w:val="00D341B5"/>
    <w:rsid w:val="00D448DF"/>
    <w:rsid w:val="00D461D4"/>
    <w:rsid w:val="00D54E4E"/>
    <w:rsid w:val="00D56B6D"/>
    <w:rsid w:val="00D72FD6"/>
    <w:rsid w:val="00D76FF6"/>
    <w:rsid w:val="00D81BA0"/>
    <w:rsid w:val="00D939B4"/>
    <w:rsid w:val="00DB3945"/>
    <w:rsid w:val="00DC564C"/>
    <w:rsid w:val="00DD45C6"/>
    <w:rsid w:val="00DE4D3A"/>
    <w:rsid w:val="00DE5101"/>
    <w:rsid w:val="00DE6C21"/>
    <w:rsid w:val="00E1170E"/>
    <w:rsid w:val="00E17C68"/>
    <w:rsid w:val="00E20B0D"/>
    <w:rsid w:val="00E23FCE"/>
    <w:rsid w:val="00E27B39"/>
    <w:rsid w:val="00E35D17"/>
    <w:rsid w:val="00E4365C"/>
    <w:rsid w:val="00E43676"/>
    <w:rsid w:val="00E44F7D"/>
    <w:rsid w:val="00E501EC"/>
    <w:rsid w:val="00E52231"/>
    <w:rsid w:val="00E56924"/>
    <w:rsid w:val="00E77EA5"/>
    <w:rsid w:val="00E848B7"/>
    <w:rsid w:val="00E91F84"/>
    <w:rsid w:val="00E97796"/>
    <w:rsid w:val="00EA3204"/>
    <w:rsid w:val="00ED5A96"/>
    <w:rsid w:val="00EF6C3B"/>
    <w:rsid w:val="00F04726"/>
    <w:rsid w:val="00F15B56"/>
    <w:rsid w:val="00F16027"/>
    <w:rsid w:val="00F1646D"/>
    <w:rsid w:val="00F16825"/>
    <w:rsid w:val="00F260B4"/>
    <w:rsid w:val="00F44C71"/>
    <w:rsid w:val="00F468EF"/>
    <w:rsid w:val="00F61C4D"/>
    <w:rsid w:val="00F72281"/>
    <w:rsid w:val="00F84110"/>
    <w:rsid w:val="00F97395"/>
    <w:rsid w:val="00FA7C9D"/>
    <w:rsid w:val="00FC5D91"/>
    <w:rsid w:val="00FD6E61"/>
    <w:rsid w:val="00FE1A10"/>
    <w:rsid w:val="00FE27CD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5B5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5A3449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A3449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A344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A344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3449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A3449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AB7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EE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EE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E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EE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5B5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5A3449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A3449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A3449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A3449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3449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A3449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AB7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EE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EE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E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EE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Stpn-64/2016</izvorni_sadrzaj>
    <derivirana_varijabla naziv="DomainObject.Predmet.OznakaBroj_1">Stpn-64/2016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d.o.o. za gradnju i ugostiteljstvo</izvorni_sadrzaj>
    <derivirana_varijabla naziv="DomainObject.Predmet.StrankaFormated_1">  ALMA d.o.o. za gradnju i ugostiteljstvo</derivirana_varijabla>
  </DomainObject.Predmet.StrankaFormated>
  <DomainObject.Predmet.StrankaFormatedOIB>
    <izvorni_sadrzaj>  ALMA d.o.o. za gradnju i ugostiteljstvo, OIB 43271569533</izvorni_sadrzaj>
    <derivirana_varijabla naziv="DomainObject.Predmet.StrankaFormatedOIB_1">  ALMA d.o.o. za gradnju i ugostiteljstvo, OIB 43271569533</derivirana_varijabla>
  </DomainObject.Predmet.StrankaFormatedOIB>
  <DomainObject.Predmet.StrankaFormatedWithAdress>
    <izvorni_sadrzaj> ALMA d.o.o. za gradnju i ugostiteljstvo, Pupnat/bb, 20274 Pupnat</izvorni_sadrzaj>
    <derivirana_varijabla naziv="DomainObject.Predmet.StrankaFormatedWithAdress_1"> ALMA d.o.o. za gradnju i ugostiteljstvo, Pupnat/bb, 20274 Pupnat</derivirana_varijabla>
  </DomainObject.Predmet.StrankaFormatedWithAdress>
  <DomainObject.Predmet.StrankaFormatedWithAdressOIB>
    <izvorni_sadrzaj> ALMA d.o.o. za gradnju i ugostiteljstvo, OIB 43271569533, Pupnat/bb, 20274 Pupnat</izvorni_sadrzaj>
    <derivirana_varijabla naziv="DomainObject.Predmet.StrankaFormatedWithAdressOIB_1"> ALMA d.o.o. za gradnju i ugostiteljstvo, OIB 43271569533, Pupnat/bb, 20274 Pupnat</derivirana_varijabla>
  </DomainObject.Predmet.StrankaFormatedWithAdressOIB>
  <DomainObject.Predmet.StrankaWithAdress>
    <izvorni_sadrzaj>ALMA d.o.o. za gradnju i ugostiteljstvo Pupnat/bb,20274 Pupnat</izvorni_sadrzaj>
    <derivirana_varijabla naziv="DomainObject.Predmet.StrankaWithAdress_1">ALMA d.o.o. za gradnju i ugostiteljstvo Pupnat/bb,20274 Pupnat</derivirana_varijabla>
  </DomainObject.Predmet.StrankaWithAdress>
  <DomainObject.Predmet.StrankaWithAdressOIB>
    <izvorni_sadrzaj>ALMA d.o.o. za gradnju i ugostiteljstvo, OIB 43271569533, Pupnat/bb,20274 Pupnat</izvorni_sadrzaj>
    <derivirana_varijabla naziv="DomainObject.Predmet.StrankaWithAdressOIB_1">ALMA d.o.o. za gradnju i ugostiteljstvo, OIB 43271569533, Pupnat/bb,20274 Pupnat</derivirana_varijabla>
  </DomainObject.Predmet.StrankaWithAdressOIB>
  <DomainObject.Predmet.StrankaNazivFormated>
    <izvorni_sadrzaj>ALMA d.o.o. za gradnju i ugostiteljstvo</izvorni_sadrzaj>
    <derivirana_varijabla naziv="DomainObject.Predmet.StrankaNazivFormated_1">ALMA d.o.o. za gradnju i ugostiteljstvo</derivirana_varijabla>
  </DomainObject.Predmet.StrankaNazivFormated>
  <DomainObject.Predmet.StrankaNazivFormatedOIB>
    <izvorni_sadrzaj>ALMA d.o.o. za gradnju i ugostiteljstvo, OIB 43271569533</izvorni_sadrzaj>
    <derivirana_varijabla naziv="DomainObject.Predmet.StrankaNazivFormatedOIB_1">ALMA d.o.o. za gradnju i ugostiteljstvo, OIB 43271569533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ALMA d.o.o. za gradnju i ugostiteljstvo</item>
    </izvorni_sadrzaj>
    <derivirana_varijabla naziv="DomainObject.Predmet.StrankaListFormated_1">
      <item>ALMA d.o.o. za gradnju i ugostiteljstvo</item>
    </derivirana_varijabla>
  </DomainObject.Predmet.StrankaListFormated>
  <DomainObject.Predmet.StrankaListFormatedOIB>
    <izvorni_sadrzaj>
      <item>ALMA d.o.o. za gradnju i ugostiteljstvo, OIB 43271569533</item>
    </izvorni_sadrzaj>
    <derivirana_varijabla naziv="DomainObject.Predmet.StrankaListFormatedOIB_1">
      <item>ALMA d.o.o. za gradnju i ugostiteljstvo, OIB 43271569533</item>
    </derivirana_varijabla>
  </DomainObject.Predmet.StrankaListFormatedOIB>
  <DomainObject.Predmet.StrankaListFormatedWithAdress>
    <izvorni_sadrzaj>
      <item>ALMA d.o.o. za gradnju i ugostiteljstvo, Pupnat/bb, 20274 Pupnat</item>
    </izvorni_sadrzaj>
    <derivirana_varijabla naziv="DomainObject.Predmet.StrankaListFormatedWithAdress_1">
      <item>ALMA d.o.o. za gradnju i ugostiteljstvo, Pupnat/bb, 20274 Pupnat</item>
    </derivirana_varijabla>
  </DomainObject.Predmet.StrankaListFormatedWithAdress>
  <DomainObject.Predmet.StrankaListFormatedWithAdressOIB>
    <izvorni_sadrzaj>
      <item>ALMA d.o.o. za gradnju i ugostiteljstvo, OIB 43271569533, Pupnat/bb, 20274 Pupnat</item>
    </izvorni_sadrzaj>
    <derivirana_varijabla naziv="DomainObject.Predmet.StrankaListFormatedWithAdressOIB_1">
      <item>ALMA d.o.o. za gradnju i ugostiteljstvo, OIB 43271569533, Pupnat/bb, 20274 Pupnat</item>
    </derivirana_varijabla>
  </DomainObject.Predmet.StrankaListFormatedWithAdressOIB>
  <DomainObject.Predmet.StrankaListNazivFormated>
    <izvorni_sadrzaj>
      <item>ALMA d.o.o. za gradnju i ugostiteljstvo</item>
    </izvorni_sadrzaj>
    <derivirana_varijabla naziv="DomainObject.Predmet.StrankaListNazivFormated_1">
      <item>ALMA d.o.o. za gradnju i ugostiteljstvo</item>
    </derivirana_varijabla>
  </DomainObject.Predmet.StrankaListNazivFormated>
  <DomainObject.Predmet.StrankaListNazivFormatedOIB>
    <izvorni_sadrzaj>
      <item>ALMA d.o.o. za gradnju i ugostiteljstvo, OIB 43271569533</item>
    </izvorni_sadrzaj>
    <derivirana_varijabla naziv="DomainObject.Predmet.StrankaListNazivFormatedOIB_1">
      <item>ALMA d.o.o. za gradnju i ugostiteljstvo, OIB 43271569533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REGIONALNI CENTAR ZAGREB, Nagodbeno vijeće: ZG07</item>
    </izvorni_sadrzaj>
    <derivirana_varijabla naziv="DomainObject.Predmet.OstaliListFormated_1">
      <item>FINA, REGIONALNI CENTAR ZAGREB, Nagodbeno vijeće: ZG07</item>
    </derivirana_varijabla>
  </DomainObject.Predmet.OstaliListFormated>
  <DomainObject.Predmet.OstaliListFormatedOIB>
    <izvorni_sadrzaj>
      <item>FINA, REGIONALNI CENTAR ZAGREB, Nagodbeno vijeće: ZG07, OIB 85821130368</item>
    </izvorni_sadrzaj>
    <derivirana_varijabla naziv="DomainObject.Predmet.OstaliListFormatedOIB_1">
      <item>FINA, REGIONALNI CENTAR ZAGREB, Nagodbeno vijeće: ZG07, OIB 85821130368</item>
    </derivirana_varijabla>
  </DomainObject.Predmet.OstaliListFormatedOIB>
  <DomainObject.Predmet.OstaliListFormatedWithAdress>
    <izvorni_sadrzaj>
      <item>FINA, REGIONALNI CENTAR ZAGREB, Nagodbeno vijeće: ZG07, Ulica grada Vukovara 70, 10000 Zagreb</item>
    </izvorni_sadrzaj>
    <derivirana_varijabla naziv="DomainObject.Predmet.OstaliListFormatedWithAdress_1">
      <item>FINA, REGIONALNI CENTAR ZAGREB, Nagodbeno vijeće: ZG07, Ulica grada Vukovara 70, 10000 Zagreb</item>
    </derivirana_varijabla>
  </DomainObject.Predmet.OstaliListFormatedWithAdress>
  <DomainObject.Predmet.OstaliListFormatedWithAdressOIB>
    <izvorni_sadrzaj>
      <item>FINA, REGIONALNI CENTAR ZAGREB, Nagodbeno vijeće: ZG07, OIB 85821130368, Ulica grada Vukovara 70, 10000 Zagreb</item>
    </izvorni_sadrzaj>
    <derivirana_varijabla naziv="DomainObject.Predmet.OstaliListFormatedWithAdressOIB_1">
      <item>FINA, REGIONALNI CENTAR ZAGREB, Nagodbeno vijeće: ZG07, OIB 85821130368, Ulica grada Vukovara 70, 10000 Zagreb</item>
    </derivirana_varijabla>
  </DomainObject.Predmet.OstaliListFormatedWithAdressOIB>
  <DomainObject.Predmet.OstaliListNazivFormated>
    <izvorni_sadrzaj>
      <item>FINA, REGIONALNI CENTAR ZAGREB, Nagodbeno vijeće: ZG07</item>
    </izvorni_sadrzaj>
    <derivirana_varijabla naziv="DomainObject.Predmet.OstaliListNazivFormated_1">
      <item>FINA, REGIONALNI CENTAR ZAGREB, Nagodbeno vijeće: ZG07</item>
    </derivirana_varijabla>
  </DomainObject.Predmet.OstaliListNazivFormated>
  <DomainObject.Predmet.OstaliListNazivFormatedOIB>
    <izvorni_sadrzaj>
      <item>FINA, REGIONALNI CENTAR ZAGREB, Nagodbeno vijeće: ZG07, OIB 85821130368</item>
    </izvorni_sadrzaj>
    <derivirana_varijabla naziv="DomainObject.Predmet.OstaliListNazivFormatedOIB_1">
      <item>FINA, REGIONALNI CENTAR ZAGREB, Nagodbeno vijeće: ZG07,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d.o.o. za gradnju i ugostiteljstvo</izvorni_sadrzaj>
    <derivirana_varijabla naziv="DomainObject.Predmet.StrankaIDrugi_1">ALMA d.o.o. za gradnju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ALMA d.o.o. za gradnju i ugostiteljstvo, OIB 43271569533, Pupnat/bb, 20274 Pupnat</izvorni_sadrzaj>
    <derivirana_varijabla naziv="DomainObject.Predmet.StrankaIDrugiAdressOIB_1">ALMA d.o.o. za gradnju i ugostiteljstvo, OIB 43271569533, Pupnat/bb, 20274 Pupnat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d.o.o. za gradnju i ugostiteljstvo</item>
      <item>FINA, REGIONALNI CENTAR ZAGREB, Nagodbeno vijeće: ZG07</item>
    </izvorni_sadrzaj>
    <derivirana_varijabla naziv="DomainObject.Predmet.SudioniciListNaziv_1">
      <item>ALMA d.o.o. za gradnju i ugostiteljstvo</item>
      <item>FINA, REGIONALNI CENTAR ZAGREB, Nagodbeno vijeće: ZG07</item>
    </derivirana_varijabla>
  </DomainObject.Predmet.SudioniciListNaziv>
  <DomainObject.Predmet.SudioniciListAdressOIB>
    <izvorni_sadrzaj>
      <item>ALMA d.o.o. za gradnju i ugostiteljstvo, OIB 43271569533, Pupnat/bb,20274 Pupnat</item>
      <item>FINA, REGIONALNI CENTAR ZAGREB, Nagodbeno vijeće: ZG07, OIB 85821130368, Ulica grada Vukovara 70,10000 Zagreb</item>
    </izvorni_sadrzaj>
    <derivirana_varijabla naziv="DomainObject.Predmet.SudioniciListAdressOIB_1">
      <item>ALMA d.o.o. za gradnju i ugostiteljstvo, OIB 43271569533, Pupnat/bb,20274 Pupnat</item>
      <item>FINA, REGIONALNI CENTAR ZAGREB, Nagodbeno vijeće: ZG07,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43271569533</item>
      <item>, OIB 85821130368</item>
    </izvorni_sadrzaj>
    <derivirana_varijabla naziv="DomainObject.Predmet.SudioniciListNazivOIB_1">
      <item>, OIB 43271569533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87F2F6-2BF6-4315-A8CF-9F99C5D5C7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1109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2016-11-23T07:50:00Z</dcterms:created>
  <dc:creator>Srđan Gavranić</dc:creator>
  <cp:lastModifiedBy>Katarina Franković</cp:lastModifiedBy>
  <cp:lastPrinted>2016-11-10T13:10:00Z</cp:lastPrinted>
  <dcterms:modified xmlns:xsi="http://www.w3.org/2001/XMLSchema-instance" xsi:type="dcterms:W3CDTF">2016-11-23T07:51:00Z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