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1bbb" w14:paraId="97f1bbb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D57E4">
        <w:t>5</w:t>
      </w:r>
      <w:r w:rsidR="005F77A6">
        <w:t>267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</w:t>
      </w:r>
      <w:r w:rsidR="005F77A6">
        <w:t>267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F77A6">
        <w:t xml:space="preserve">MIRELA UGO-TUR j.d.o.o. za usluge, OIB 02631896510, Zagreb, Zinke </w:t>
      </w:r>
      <w:proofErr w:type="spellStart"/>
      <w:r w:rsidR="005F77A6">
        <w:t>Kunc</w:t>
      </w:r>
      <w:proofErr w:type="spellEnd"/>
      <w:r w:rsidR="005F77A6">
        <w:t xml:space="preserve"> 3c</w:t>
      </w:r>
      <w:r w:rsidR="00C972A9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5F77A6">
        <w:t>13.101,13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12159"/>
    <w:rsid w:val="003A1D14"/>
    <w:rsid w:val="003A2AE4"/>
    <w:rsid w:val="003C4994"/>
    <w:rsid w:val="00452C66"/>
    <w:rsid w:val="004B4B7E"/>
    <w:rsid w:val="00524D3D"/>
    <w:rsid w:val="005F77A6"/>
    <w:rsid w:val="006156D0"/>
    <w:rsid w:val="0064498B"/>
    <w:rsid w:val="00644D30"/>
    <w:rsid w:val="00657F06"/>
    <w:rsid w:val="00690733"/>
    <w:rsid w:val="006D3911"/>
    <w:rsid w:val="00726015"/>
    <w:rsid w:val="00750B6E"/>
    <w:rsid w:val="007D6D1C"/>
    <w:rsid w:val="00813622"/>
    <w:rsid w:val="008C31DE"/>
    <w:rsid w:val="00916F5B"/>
    <w:rsid w:val="009A248B"/>
    <w:rsid w:val="009D789B"/>
    <w:rsid w:val="00A053FB"/>
    <w:rsid w:val="00A9783B"/>
    <w:rsid w:val="00AF31FC"/>
    <w:rsid w:val="00B00AAF"/>
    <w:rsid w:val="00B37548"/>
    <w:rsid w:val="00BC1743"/>
    <w:rsid w:val="00C33CA7"/>
    <w:rsid w:val="00C445F4"/>
    <w:rsid w:val="00C54284"/>
    <w:rsid w:val="00C972A9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7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F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7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F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5267</izvorni_sadrzaj>
    <derivirana_varijabla naziv="DomainObject.Predmet.Broj_1">5267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St-5267/2015</izvorni_sadrzaj>
    <derivirana_varijabla naziv="DomainObject.Predmet.OznakaBroj_1">St-5267/2015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MIRELA UGO-TUR j.d.o.o. zastupanog po punomoćniku Mirela Kolonić</izvorni_sadrzaj>
    <derivirana_varijabla naziv="DomainObject.Predmet.ProtustrankaFormated_1">  MIRELA UGO-TUR j.d.o.o. zastupanog po punomoćniku Mirela Kolonić</derivirana_varijabla>
  </DomainObject.Predmet.ProtustrankaFormated>
  <DomainObject.Predmet.ProtustrankaFormatedOIB>
    <izvorni_sadrzaj>  MIRELA UGO-TUR j.d.o.o., OIB 02631896510 zastupanog po punomoćniku Mirela Kolonić</izvorni_sadrzaj>
    <derivirana_varijabla naziv="DomainObject.Predmet.ProtustrankaFormatedOIB_1">  MIRELA UGO-TUR j.d.o.o., OIB 02631896510 zastupanog po punomoćniku Mirela Kolonić</derivirana_varijabla>
  </DomainObject.Predmet.ProtustrankaFormatedOIB>
  <DomainObject.Predmet.ProtustrankaFormatedWithAdress>
    <izvorni_sadrzaj> MIRELA UGO-TUR j.d.o.o., Zinke Kunc 3 c, 10000 Zagreb zastupanog po punomoćniku Mirela Kolonić</izvorni_sadrzaj>
    <derivirana_varijabla naziv="DomainObject.Predmet.ProtustrankaFormatedWithAdress_1"> MIRELA UGO-TUR j.d.o.o., Zinke Kunc 3 c, 10000 Zagreb zastupanog po punomoćniku Mirela Kolonić</derivirana_varijabla>
  </DomainObject.Predmet.ProtustrankaFormatedWithAdress>
  <DomainObject.Predmet.ProtustrankaFormatedWithAdressOIB>
    <izvorni_sadrzaj> MIRELA UGO-TUR j.d.o.o., OIB 02631896510, Zinke Kunc 3 c, 10000 Zagreb zastupanog po punomoćniku Mirela Kolonić</izvorni_sadrzaj>
    <derivirana_varijabla naziv="DomainObject.Predmet.ProtustrankaFormatedWithAdressOIB_1"> MIRELA UGO-TUR j.d.o.o., OIB 02631896510, Zinke Kunc 3 c, 10000 Zagreb zastupanog po punomoćniku Mirela Kolonić</derivirana_varijabla>
  </DomainObject.Predmet.ProtustrankaFormatedWithAdressOIB>
  <DomainObject.Predmet.ProtustrankaWithAdress>
    <izvorni_sadrzaj>MIRELA UGO-TUR j.d.o.o. Zinke Kunc 3 c, 10000 Zagreb</izvorni_sadrzaj>
    <derivirana_varijabla naziv="DomainObject.Predmet.ProtustrankaWithAdress_1">MIRELA UGO-TUR j.d.o.o. Zinke Kunc 3 c, 10000 Zagreb</derivirana_varijabla>
  </DomainObject.Predmet.ProtustrankaWithAdress>
  <DomainObject.Predmet.ProtustrankaWithAdressOIB>
    <izvorni_sadrzaj>MIRELA UGO-TUR j.d.o.o., OIB 02631896510, Zinke Kunc 3 c, 10000 Zagreb</izvorni_sadrzaj>
    <derivirana_varijabla naziv="DomainObject.Predmet.ProtustrankaWithAdressOIB_1">MIRELA UGO-TUR j.d.o.o., OIB 02631896510, Zinke Kunc 3 c, 10000 Zagreb</derivirana_varijabla>
  </DomainObject.Predmet.ProtustrankaWithAdressOIB>
  <DomainObject.Predmet.ProtustrankaNazivFormated>
    <izvorni_sadrzaj>MIRELA UGO-TUR j.d.o.o.</izvorni_sadrzaj>
    <derivirana_varijabla naziv="DomainObject.Predmet.ProtustrankaNazivFormated_1">MIRELA UGO-TUR j.d.o.o.</derivirana_varijabla>
  </DomainObject.Predmet.ProtustrankaNazivFormated>
  <DomainObject.Predmet.ProtustrankaNazivFormatedOIB>
    <izvorni_sadrzaj>MIRELA UGO-TUR j.d.o.o., OIB 02631896510</izvorni_sadrzaj>
    <derivirana_varijabla naziv="DomainObject.Predmet.ProtustrankaNazivFormatedOIB_1">MIRELA UGO-TUR j.d.o.o., OIB 02631896510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MIRELA UGO-TUR j.d.o.o. zastupanog po punomoćniku Mirela Kolonić</item>
    </izvorni_sadrzaj>
    <derivirana_varijabla naziv="DomainObject.Predmet.ProtuStrankaListFormated_1">
      <item>MIRELA UGO-TUR j.d.o.o. zastupanog po punomoćniku Mirela Kolonić</item>
    </derivirana_varijabla>
  </DomainObject.Predmet.ProtuStrankaListFormated>
  <DomainObject.Predmet.ProtuStrankaListFormatedOIB>
    <izvorni_sadrzaj>
      <item>MIRELA UGO-TUR j.d.o.o., OIB 02631896510 zastupanog po punomoćniku Mirela Kolonić</item>
    </izvorni_sadrzaj>
    <derivirana_varijabla naziv="DomainObject.Predmet.ProtuStrankaListFormatedOIB_1">
      <item>MIRELA UGO-TUR j.d.o.o., OIB 02631896510 zastupanog po punomoćniku Mirela Kolonić</item>
    </derivirana_varijabla>
  </DomainObject.Predmet.ProtuStrankaListFormatedOIB>
  <DomainObject.Predmet.ProtuStrankaListFormatedWithAdress>
    <izvorni_sadrzaj>
      <item>MIRELA UGO-TUR j.d.o.o., Zinke Kunc 3 c, 10000 Zagreb zastupanog po punomoćniku Mirela Kolonić</item>
    </izvorni_sadrzaj>
    <derivirana_varijabla naziv="DomainObject.Predmet.ProtuStrankaListFormatedWithAdress_1">
      <item>MIRELA UGO-TUR j.d.o.o., Zinke Kunc 3 c, 10000 Zagreb zastupanog po punomoćniku Mirela Kolonić</item>
    </derivirana_varijabla>
  </DomainObject.Predmet.ProtuStrankaListFormatedWithAdress>
  <DomainObject.Predmet.ProtuStrankaListFormatedWithAdressOIB>
    <izvorni_sadrzaj>
      <item>MIRELA UGO-TUR j.d.o.o., OIB 02631896510, Zinke Kunc 3 c, 10000 Zagreb zastupanog po punomoćniku Mirela Kolonić</item>
    </izvorni_sadrzaj>
    <derivirana_varijabla naziv="DomainObject.Predmet.ProtuStrankaListFormatedWithAdressOIB_1">
      <item>MIRELA UGO-TUR j.d.o.o., OIB 02631896510, Zinke Kunc 3 c, 10000 Zagreb zastupanog po punomoćniku Mirela Kolonić</item>
    </derivirana_varijabla>
  </DomainObject.Predmet.ProtuStrankaListFormatedWithAdressOIB>
  <DomainObject.Predmet.ProtuStrankaListNazivFormated>
    <izvorni_sadrzaj>
      <item>MIRELA UGO-TUR j.d.o.o.</item>
    </izvorni_sadrzaj>
    <derivirana_varijabla naziv="DomainObject.Predmet.ProtuStrankaListNazivFormated_1">
      <item>MIRELA UGO-TUR j.d.o.o.</item>
    </derivirana_varijabla>
  </DomainObject.Predmet.ProtuStrankaListNazivFormated>
  <DomainObject.Predmet.ProtuStrankaListNazivFormatedOIB>
    <izvorni_sadrzaj>
      <item>MIRELA UGO-TUR j.d.o.o., OIB 02631896510</item>
    </izvorni_sadrzaj>
    <derivirana_varijabla naziv="DomainObject.Predmet.ProtuStrankaListNazivFormatedOIB_1">
      <item>MIRELA UGO-TUR j.d.o.o., OIB 02631896510</item>
    </derivirana_varijabla>
  </DomainObject.Predmet.ProtuStrankaListNazivFormatedOIB>
  <DomainObject.Predmet.OstaliListFormated>
    <izvorni_sadrzaj>
      <item>Mirela Kolonić punomoćnik sudionika u postupku MIRELA UGO-TUR j.d.o.o.</item>
    </izvorni_sadrzaj>
    <derivirana_varijabla naziv="DomainObject.Predmet.OstaliListFormated_1">
      <item>Mirela Kolonić punomoćnik sudionika u postupku MIRELA UGO-TUR j.d.o.o.</item>
    </derivirana_varijabla>
  </DomainObject.Predmet.OstaliListFormated>
  <DomainObject.Predmet.OstaliListFormatedOIB>
    <izvorni_sadrzaj>
      <item>Mirela Kolonić, OIB 42308123044 punomoćnik sudionika u postupku MIRELA UGO-TUR j.d.o.o.</item>
    </izvorni_sadrzaj>
    <derivirana_varijabla naziv="DomainObject.Predmet.OstaliListFormatedOIB_1">
      <item>Mirela Kolonić, OIB 42308123044 punomoćnik sudionika u postupku MIRELA UGO-TUR j.d.o.o.</item>
    </derivirana_varijabla>
  </DomainObject.Predmet.OstaliListFormatedOIB>
  <DomainObject.Predmet.OstaliListFormatedWithAdress>
    <izvorni_sadrzaj>
      <item>Mirela Kolonić, Kamenarka 18, 10000 Zagreb punomoćnik sudionika u postupku MIRELA UGO-TUR j.d.o.o.</item>
    </izvorni_sadrzaj>
    <derivirana_varijabla naziv="DomainObject.Predmet.OstaliListFormatedWithAdress_1">
      <item>Mirela Kolonić, Kamenarka 18, 10000 Zagreb punomoćnik sudionika u postupku MIRELA UGO-TUR j.d.o.o.</item>
    </derivirana_varijabla>
  </DomainObject.Predmet.OstaliListFormatedWithAdress>
  <DomainObject.Predmet.OstaliListFormatedWithAdressOIB>
    <izvorni_sadrzaj>
      <item>Mirela Kolonić, OIB 42308123044, Kamenarka 18, 10000 Zagreb punomoćnik sudionika u postupku MIRELA UGO-TUR j.d.o.o.</item>
    </izvorni_sadrzaj>
    <derivirana_varijabla naziv="DomainObject.Predmet.OstaliListFormatedWithAdressOIB_1">
      <item>Mirela Kolonić, OIB 42308123044, Kamenarka 18, 10000 Zagreb punomoćnik sudionika u postupku MIRELA UGO-TUR j.d.o.o.</item>
    </derivirana_varijabla>
  </DomainObject.Predmet.OstaliListFormatedWithAdressOIB>
  <DomainObject.Predmet.OstaliListNazivFormated>
    <izvorni_sadrzaj>
      <item>Mirela Kolonić</item>
    </izvorni_sadrzaj>
    <derivirana_varijabla naziv="DomainObject.Predmet.OstaliListNazivFormated_1">
      <item>Mirela Kolonić</item>
    </derivirana_varijabla>
  </DomainObject.Predmet.OstaliListNazivFormated>
  <DomainObject.Predmet.OstaliListNazivFormatedOIB>
    <izvorni_sadrzaj>
      <item>Mirela Kolonić, OIB 42308123044</item>
    </izvorni_sadrzaj>
    <derivirana_varijabla naziv="DomainObject.Predmet.OstaliListNazivFormatedOIB_1">
      <item>Mirela Kolonić, OIB 42308123044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MIRELA UGO-TUR j.d.o.o.</izvorni_sadrzaj>
    <derivirana_varijabla naziv="DomainObject.Predmet.ProtustrankaIDrugi_1">MIRELA UGO-TUR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MIRELA UGO-TUR j.d.o.o., OIB 02631896510, Zinke Kunc 3 c, 10000 Zagreb</izvorni_sadrzaj>
    <derivirana_varijabla naziv="DomainObject.Predmet.ProtustrankaIDrugiAdressOIB_1">MIRELA UGO-TUR j.d.o.o., OIB 02631896510, Zinke Kunc 3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UGO-TUR j.d.o.o.</item>
      <item>FINA Regionalni centar Zagreb</item>
      <item>Mirela Kolonić</item>
    </izvorni_sadrzaj>
    <derivirana_varijabla naziv="DomainObject.Predmet.SudioniciListNaziv_1">
      <item>MIRELA UGO-TUR j.d.o.o.</item>
      <item>FINA Regionalni centar Zagreb</item>
      <item>Mirela Kolonić</item>
    </derivirana_varijabla>
  </DomainObject.Predmet.SudioniciListNaziv>
  <DomainObject.Predmet.SudioniciListAdressOIB>
    <izvorni_sadrzaj>
      <item>MIRELA UGO-TUR j.d.o.o., OIB 02631896510, Zinke Kunc 3 c,10000 Zagreb</item>
      <item>FINA Regionalni centar Zagreb, OIB 85821130368, Trg svibanjskih žrtava 1995. Br. 1,10000 Zagreb</item>
      <item>Mirela Kolonić, OIB 42308123044, Kamenarka 18,10000 Zagreb</item>
    </izvorni_sadrzaj>
    <derivirana_varijabla naziv="DomainObject.Predmet.SudioniciListAdressOIB_1">
      <item>MIRELA UGO-TUR j.d.o.o., OIB 02631896510, Zinke Kunc 3 c,10000 Zagreb</item>
      <item>FINA Regionalni centar Zagreb, OIB 85821130368, Trg svibanjskih žrtava 1995. Br. 1,10000 Zagreb</item>
      <item>Mirela Kolonić, OIB 42308123044, Kamenarka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02631896510</item>
      <item>, OIB 85821130368</item>
      <item>, OIB 42308123044</item>
    </izvorni_sadrzaj>
    <derivirana_varijabla naziv="DomainObject.Predmet.SudioniciListNazivOIB_1">
      <item>, OIB 02631896510</item>
      <item>, OIB 85821130368</item>
      <item>, OIB 42308123044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1333</properties:Characters>
  <properties:Lines>48</properties:Lines>
  <properties:Paragraphs>17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2016-01-15T10:37:00Z</cp:lastPrinted>
  <dcterms:modified xmlns:xsi="http://www.w3.org/2001/XMLSchema-instance" xsi:type="dcterms:W3CDTF">2016-01-15T10:37:00Z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