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e9c1" w14:paraId="747e9c1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B76DAA">
      <w:pPr>
        <w:jc w:val="both"/>
      </w:pPr>
      <w:r w:rsidRPr="00DA15C9">
        <w:tab/>
      </w:r>
      <w:r w:rsidR="00B76DAA" w:rsidRPr="00B76DAA">
        <w:t xml:space="preserve">Trgovački sud u Pazinu, po </w:t>
      </w:r>
      <w:r w:rsidR="00AE7233">
        <w:t>stečajnoj sutkinji Tijani Licul</w:t>
      </w:r>
      <w:r w:rsidR="00B76DAA" w:rsidRPr="00B76DAA">
        <w:t xml:space="preserve">, po prijedlogu predlagatelja </w:t>
      </w:r>
      <w:r w:rsidR="00AE7233">
        <w:t>FINANCIJSKE AGENCIJE</w:t>
      </w:r>
      <w:r w:rsidR="00B76DAA" w:rsidRPr="00B76DAA">
        <w:t>, OIB: 85821130368, R</w:t>
      </w:r>
      <w:r w:rsidR="00AE7233">
        <w:t xml:space="preserve">egionalni centar </w:t>
      </w:r>
      <w:r w:rsidR="00B76DAA" w:rsidRPr="00B76DAA">
        <w:t xml:space="preserve">Rijeka, Podružnica Pula, Giardini 5, radi otvaranja stečajnog postupka nad dužnikom </w:t>
      </w:r>
      <w:r w:rsidR="00583E0F">
        <w:t xml:space="preserve">TEMPERO d.o.o. Novigrad, Ulica Gradska Vrata 20a, OIB: 64194759184, </w:t>
      </w:r>
      <w:r w:rsidR="00AE7233">
        <w:t xml:space="preserve"> </w:t>
      </w:r>
    </w:p>
    <w:p w:rsidRDefault="00942263" w:rsidP="00C701B8" w:rsidR="00942263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I. </w:t>
      </w:r>
      <w:r w:rsidR="00020463">
        <w:t xml:space="preserve">Otvara se stečajni postupak nad dužnikom </w:t>
      </w:r>
      <w:r w:rsidR="00583E0F">
        <w:t>TEMPERO d.o.o. Novigrad, Ulica Gradska Vrata 20a, OIB: 64194759184</w:t>
      </w:r>
      <w:r w:rsidR="00020463">
        <w:t>.</w:t>
      </w:r>
    </w:p>
    <w:p w:rsidRDefault="00020463" w:rsidP="00020463" w:rsidR="00020463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II. </w:t>
      </w:r>
      <w:r w:rsidR="00020463">
        <w:t xml:space="preserve">Za stečajnog upravitelja imenuje se </w:t>
      </w:r>
      <w:r w:rsidR="00583E0F">
        <w:t xml:space="preserve">Ivan Gjurašić iz Zagreba, Petrinjska 28, OIB: 66025260916. </w:t>
      </w:r>
    </w:p>
    <w:p w:rsidRDefault="002321CA" w:rsidP="00020463" w:rsidR="002321CA">
      <w:pPr>
        <w:jc w:val="both"/>
      </w:pPr>
    </w:p>
    <w:p w:rsidRDefault="00423AB7" w:rsidP="00423AB7" w:rsidR="00423AB7">
      <w:pPr>
        <w:ind w:firstLine="720"/>
        <w:jc w:val="both"/>
      </w:pPr>
      <w:r>
        <w:t>III. Nalaže se Financijskoj agenciji da izvrši prijenos zaplijenjenog iznosa predujma na račun Trgovačkog suda u Pazinu broj HR43 23900011300029763, poziv na broj 3333-</w:t>
      </w:r>
      <w:r w:rsidR="00583E0F">
        <w:t>41</w:t>
      </w:r>
      <w:r>
        <w:t>-1</w:t>
      </w:r>
      <w:r w:rsidR="00583E0F">
        <w:t>6.</w:t>
      </w:r>
    </w:p>
    <w:p w:rsidRDefault="00423AB7" w:rsidP="00020463" w:rsidR="00423AB7">
      <w:pPr>
        <w:jc w:val="both"/>
      </w:pPr>
    </w:p>
    <w:p w:rsidRDefault="000906A4" w:rsidP="00583E0F" w:rsidR="00583E0F">
      <w:pPr>
        <w:ind w:firstLine="720"/>
        <w:jc w:val="both"/>
      </w:pPr>
      <w:r>
        <w:t>I</w:t>
      </w:r>
      <w:r w:rsidR="00423AB7">
        <w:t>V</w:t>
      </w:r>
      <w:r>
        <w:t xml:space="preserve">. </w:t>
      </w:r>
      <w:r w:rsidR="00020463">
        <w:t xml:space="preserve">Zaključuje se stečajni postupak nad dužnikom </w:t>
      </w:r>
      <w:r w:rsidR="00583E0F">
        <w:t>TEMPERO d.o.o. Novigrad, Ulica Gradska Vrata 20a, OIB: 64194759184.</w:t>
      </w:r>
    </w:p>
    <w:p w:rsidRDefault="000906A4" w:rsidP="000906A4" w:rsidR="000906A4">
      <w:pPr>
        <w:ind w:firstLine="720"/>
        <w:jc w:val="both"/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B76DAA" w:rsidR="002321C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Pr="001B1D09">
        <w:t>St-</w:t>
      </w:r>
      <w:r w:rsidR="00583E0F">
        <w:t>41/16 od 12. siječnja 2016</w:t>
      </w:r>
      <w:r w:rsidR="00B76DAA">
        <w:t xml:space="preserve">. </w:t>
      </w:r>
      <w:r w:rsidR="002321CA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>
        <w:t xml:space="preserve">Navedeno rješenje </w:t>
      </w:r>
      <w:r w:rsidRPr="008C471C">
        <w:t>objavljeno</w:t>
      </w:r>
      <w:r>
        <w:t xml:space="preserve"> je</w:t>
      </w:r>
      <w:r w:rsidRPr="008C471C">
        <w:t xml:space="preserve"> na mrežnoj s</w:t>
      </w:r>
      <w:r>
        <w:t xml:space="preserve">tranici e-oglasna ploča sudova </w:t>
      </w:r>
      <w:r w:rsidR="00583E0F">
        <w:t>12</w:t>
      </w:r>
      <w:r w:rsidRPr="008C471C">
        <w:t xml:space="preserve">. </w:t>
      </w:r>
      <w:r w:rsidR="00583E0F">
        <w:t>siječnja</w:t>
      </w:r>
      <w:r>
        <w:t xml:space="preserve"> 201</w:t>
      </w:r>
      <w:r w:rsidR="00583E0F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6877BA" w:rsidP="00BA0C72" w:rsidR="00583E0F">
      <w:pPr>
        <w:ind w:firstLine="708"/>
        <w:jc w:val="both"/>
      </w:pPr>
      <w:r>
        <w:t>Na ročište</w:t>
      </w:r>
      <w:r w:rsidR="002321CA">
        <w:t xml:space="preserve"> održano </w:t>
      </w:r>
      <w:r w:rsidR="00583E0F">
        <w:t>18</w:t>
      </w:r>
      <w:r w:rsidR="00BA0C72">
        <w:t>. veljače 2016</w:t>
      </w:r>
      <w:r w:rsidR="002321CA">
        <w:t xml:space="preserve">. godine </w:t>
      </w:r>
      <w:r w:rsidR="00583E0F">
        <w:t xml:space="preserve">nije pristupio nitko. </w:t>
      </w:r>
    </w:p>
    <w:p w:rsidRDefault="00583E0F" w:rsidP="00BA0C72" w:rsidR="00583E0F">
      <w:pPr>
        <w:ind w:firstLine="708"/>
        <w:jc w:val="both"/>
      </w:pPr>
    </w:p>
    <w:p w:rsidRDefault="00583E0F" w:rsidP="00BA0C72" w:rsidR="00583E0F">
      <w:pPr>
        <w:ind w:firstLine="708"/>
        <w:jc w:val="both"/>
      </w:pPr>
      <w:r>
        <w:t>Iz podataka kojima sud raspolaže proizlazi da dužnik nema imovine (</w:t>
      </w:r>
      <w:r w:rsidR="006877BA">
        <w:t xml:space="preserve"> </w:t>
      </w:r>
      <w:r>
        <w:t>potvrda z.k. odjela Općinskog suda u Puli, Zemljišnoknjižnog odjela Buje (list 12 spisa), uvjerenje Policijske uprave istarske (list 13 spisa)</w:t>
      </w:r>
      <w:r w:rsidR="006877BA">
        <w:t xml:space="preserve"> )</w:t>
      </w:r>
      <w:r>
        <w:t>.</w:t>
      </w:r>
    </w:p>
    <w:p w:rsidRDefault="00583E0F" w:rsidP="00BA0C72" w:rsidR="00583E0F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 xml:space="preserve">Budući da nije utvrđeno da dužnik ima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583E0F">
        <w:t>41/16 od 03. ožujka 2016</w:t>
      </w:r>
      <w:r w:rsidR="00BA0C72">
        <w:t xml:space="preserve">. godine pozvane su sve osobe koje imaju pravni interes za provedbom stečajnog postupka nad dužnikom da u roku od 15 dana uplate </w:t>
      </w:r>
      <w:r w:rsidR="00BA0C72">
        <w:lastRenderedPageBreak/>
        <w:t xml:space="preserve">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583E0F">
        <w:t>03. ožujka</w:t>
      </w:r>
      <w:r>
        <w:t xml:space="preserve"> 2016. godine, a skinuto je sa </w:t>
      </w:r>
      <w:r w:rsidR="006877BA">
        <w:t>e-</w:t>
      </w:r>
      <w:r>
        <w:t xml:space="preserve">oglasne </w:t>
      </w:r>
      <w:r w:rsidR="00583E0F">
        <w:t>10. ožujka</w:t>
      </w:r>
      <w:r w:rsidR="0089087E">
        <w:t xml:space="preserve"> 2016. godine. U roku od</w:t>
      </w:r>
      <w:r w:rsidR="00583E0F">
        <w:t xml:space="preserve"> 15 dana, koji rok je istekao 25</w:t>
      </w:r>
      <w:r w:rsidR="0089087E">
        <w:t xml:space="preserve">. </w:t>
      </w:r>
      <w:r w:rsidR="00583E0F">
        <w:t>ožujka</w:t>
      </w:r>
      <w:r w:rsidR="0089087E">
        <w:t xml:space="preserve"> 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423AB7" w:rsidP="0089087E" w:rsidR="001E57BF">
      <w:pPr>
        <w:ind w:firstLine="720"/>
        <w:jc w:val="both"/>
      </w:pPr>
      <w:r>
        <w:t>Odredbom čl. 112. st. 6. SZ-a propisano je da će rješenjem o otvaranju stečajnog postupka nad dužnikom pravnom osobom sud naložiti Financijskoj agenciji da naloži banci prijenos zaplijenjenog</w:t>
      </w:r>
      <w:r w:rsidR="001E57BF">
        <w:t xml:space="preserve"> iznosa predujma na račun suda</w:t>
      </w:r>
      <w:r w:rsidR="00583E0F">
        <w:t xml:space="preserve">. </w:t>
      </w:r>
    </w:p>
    <w:p w:rsidRDefault="00583E0F" w:rsidP="0089087E" w:rsidR="00583E0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583E0F">
        <w:t>08. travnja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5172BD">
        <w:t>, v. r.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B25FBC">
        <w:t>Umag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89087E" w:rsidP="00EE14E8" w:rsidR="0089087E">
      <w:pPr>
        <w:jc w:val="both"/>
      </w:pP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83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583E0F">
      <w:rPr>
        <w:sz w:val="23"/>
        <w:szCs w:val="23"/>
      </w:rPr>
      <w:t>41/16-</w:t>
    </w:r>
    <w:r w:rsidR="005172BD">
      <w:rPr>
        <w:sz w:val="23"/>
        <w:szCs w:val="23"/>
      </w:rPr>
      <w:t>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5172BD">
      <w:rPr>
        <w:sz w:val="23"/>
        <w:szCs w:val="23"/>
      </w:rPr>
      <w:t>41/16</w:t>
    </w:r>
    <w:r w:rsidR="00583E0F">
      <w:rPr>
        <w:sz w:val="23"/>
        <w:szCs w:val="23"/>
      </w:rPr>
      <w:t>-</w:t>
    </w:r>
    <w:r w:rsidR="00612EDE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423AB7"/>
    <w:rsid w:val="004277F1"/>
    <w:rsid w:val="004478D5"/>
    <w:rsid w:val="0045218A"/>
    <w:rsid w:val="00453E5D"/>
    <w:rsid w:val="00457A11"/>
    <w:rsid w:val="004C5944"/>
    <w:rsid w:val="004E6771"/>
    <w:rsid w:val="005172BD"/>
    <w:rsid w:val="00522C82"/>
    <w:rsid w:val="00522F3F"/>
    <w:rsid w:val="00583E0F"/>
    <w:rsid w:val="005D20E4"/>
    <w:rsid w:val="005E3D31"/>
    <w:rsid w:val="00612EDE"/>
    <w:rsid w:val="00647B00"/>
    <w:rsid w:val="006877BA"/>
    <w:rsid w:val="006A0FA9"/>
    <w:rsid w:val="006A5A22"/>
    <w:rsid w:val="006D061C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75831"/>
    <w:rsid w:val="009C6CD7"/>
    <w:rsid w:val="009C71BB"/>
    <w:rsid w:val="00A06218"/>
    <w:rsid w:val="00A36732"/>
    <w:rsid w:val="00A551C4"/>
    <w:rsid w:val="00A568DC"/>
    <w:rsid w:val="00AA1311"/>
    <w:rsid w:val="00AA3161"/>
    <w:rsid w:val="00AB2162"/>
    <w:rsid w:val="00AB4E57"/>
    <w:rsid w:val="00AC7D23"/>
    <w:rsid w:val="00AE7233"/>
    <w:rsid w:val="00B25FBC"/>
    <w:rsid w:val="00B4018F"/>
    <w:rsid w:val="00B640D5"/>
    <w:rsid w:val="00B76DAA"/>
    <w:rsid w:val="00B950D6"/>
    <w:rsid w:val="00BA0C72"/>
    <w:rsid w:val="00BB1590"/>
    <w:rsid w:val="00BC2D8B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E17C47"/>
    <w:rsid w:val="00E727A8"/>
    <w:rsid w:val="00E97741"/>
    <w:rsid w:val="00EA1FF2"/>
    <w:rsid w:val="00ED33F7"/>
    <w:rsid w:val="00EE14E8"/>
    <w:rsid w:val="00EE5853"/>
    <w:rsid w:val="00EF0A59"/>
    <w:rsid w:val="00EF3ED5"/>
    <w:rsid w:val="00F45730"/>
    <w:rsid w:val="00F63B91"/>
    <w:rsid w:val="00F66D6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6D06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06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2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ED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ED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ED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ED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6D06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06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2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ED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ED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ED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ED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St-41/2016</izvorni_sadrzaj>
    <derivirana_varijabla naziv="DomainObject.Predmet.OznakaBroj_1">St-41/2016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TEMPERO d.o.o. NOVIGRAD</izvorni_sadrzaj>
    <derivirana_varijabla naziv="DomainObject.Predmet.ProtustrankaFormated_1">  TEMPERO d.o.o. NOVIGRAD</derivirana_varijabla>
  </DomainObject.Predmet.ProtustrankaFormated>
  <DomainObject.Predmet.ProtustrankaFormatedOIB>
    <izvorni_sadrzaj>  TEMPERO d.o.o. NOVIGRAD, OIB 64194759184</izvorni_sadrzaj>
    <derivirana_varijabla naziv="DomainObject.Predmet.ProtustrankaFormatedOIB_1">  TEMPERO d.o.o. NOVIGRAD, OIB 64194759184</derivirana_varijabla>
  </DomainObject.Predmet.ProtustrankaFormatedOIB>
  <DomainObject.Predmet.ProtustrankaFormatedWithAdress>
    <izvorni_sadrzaj> TEMPERO d.o.o. NOVIGRAD, Ulica Gradska Vrata 20/a, 52466 Novigrad</izvorni_sadrzaj>
    <derivirana_varijabla naziv="DomainObject.Predmet.ProtustrankaFormatedWithAdress_1"> TEMPERO d.o.o. NOVIGRAD, Ulica Gradska Vrata 20/a, 52466 Novigrad</derivirana_varijabla>
  </DomainObject.Predmet.ProtustrankaFormatedWithAdress>
  <DomainObject.Predmet.ProtustrankaFormatedWithAdressOIB>
    <izvorni_sadrzaj> TEMPERO d.o.o. NOVIGRAD, OIB 64194759184, Ulica Gradska Vrata 20/a, 52466 Novigrad</izvorni_sadrzaj>
    <derivirana_varijabla naziv="DomainObject.Predmet.ProtustrankaFormatedWithAdressOIB_1"> TEMPERO d.o.o. NOVIGRAD, OIB 64194759184, Ulica Gradska Vrata 20/a, 52466 Novigrad</derivirana_varijabla>
  </DomainObject.Predmet.ProtustrankaFormatedWithAdressOIB>
  <DomainObject.Predmet.ProtustrankaWithAdress>
    <izvorni_sadrzaj>TEMPERO d.o.o. NOVIGRAD Ulica Gradska Vrata 20/a, 52466 Novigrad</izvorni_sadrzaj>
    <derivirana_varijabla naziv="DomainObject.Predmet.ProtustrankaWithAdress_1">TEMPERO d.o.o. NOVIGRAD Ulica Gradska Vrata 20/a, 52466 Novigrad</derivirana_varijabla>
  </DomainObject.Predmet.ProtustrankaWithAdress>
  <DomainObject.Predmet.ProtustrankaWithAdressOIB>
    <izvorni_sadrzaj>TEMPERO d.o.o. NOVIGRAD, OIB 64194759184, Ulica Gradska Vrata 20/a, 52466 Novigrad</izvorni_sadrzaj>
    <derivirana_varijabla naziv="DomainObject.Predmet.ProtustrankaWithAdressOIB_1">TEMPERO d.o.o. NOVIGRAD, OIB 64194759184, Ulica Gradska Vrata 20/a, 52466 Novigrad</derivirana_varijabla>
  </DomainObject.Predmet.ProtustrankaWithAdressOIB>
  <DomainObject.Predmet.ProtustrankaNazivFormated>
    <izvorni_sadrzaj>TEMPERO d.o.o. NOVIGRAD</izvorni_sadrzaj>
    <derivirana_varijabla naziv="DomainObject.Predmet.ProtustrankaNazivFormated_1">TEMPERO d.o.o. NOVIGRAD</derivirana_varijabla>
  </DomainObject.Predmet.ProtustrankaNazivFormated>
  <DomainObject.Predmet.ProtustrankaNazivFormatedOIB>
    <izvorni_sadrzaj>TEMPERO d.o.o. NOVIGRAD, OIB 64194759184</izvorni_sadrzaj>
    <derivirana_varijabla naziv="DomainObject.Predmet.ProtustrankaNazivFormatedOIB_1">TEMPERO d.o.o. NOVIGRAD, OIB 64194759184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118200.81</izvorni_sadrzaj>
    <derivirana_varijabla naziv="DomainObject.Predmet.TrenutnaVrijednost_1">118200.81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TEMPERO d.o.o. NOVIGRAD</item>
    </izvorni_sadrzaj>
    <derivirana_varijabla naziv="DomainObject.Predmet.ProtuStrankaListFormated_1">
      <item>TEMPERO d.o.o. NOVIGRAD</item>
    </derivirana_varijabla>
  </DomainObject.Predmet.ProtuStrankaListFormated>
  <DomainObject.Predmet.ProtuStrankaListFormatedOIB>
    <izvorni_sadrzaj>
      <item>TEMPERO d.o.o. NOVIGRAD, OIB 64194759184</item>
    </izvorni_sadrzaj>
    <derivirana_varijabla naziv="DomainObject.Predmet.ProtuStrankaListFormatedOIB_1">
      <item>TEMPERO d.o.o. NOVIGRAD, OIB 64194759184</item>
    </derivirana_varijabla>
  </DomainObject.Predmet.ProtuStrankaListFormatedOIB>
  <DomainObject.Predmet.ProtuStrankaListFormatedWithAdress>
    <izvorni_sadrzaj>
      <item>TEMPERO d.o.o. NOVIGRAD, Ulica Gradska Vrata 20/a, 52466 Novigrad</item>
    </izvorni_sadrzaj>
    <derivirana_varijabla naziv="DomainObject.Predmet.ProtuStrankaListFormatedWithAdress_1">
      <item>TEMPERO d.o.o. NOVIGRAD, Ulica Gradska Vrata 20/a, 52466 Novigrad</item>
    </derivirana_varijabla>
  </DomainObject.Predmet.ProtuStrankaListFormatedWithAdress>
  <DomainObject.Predmet.ProtuStrankaListFormatedWithAdressOIB>
    <izvorni_sadrzaj>
      <item>TEMPERO d.o.o. NOVIGRAD, OIB 64194759184, Ulica Gradska Vrata 20/a, 52466 Novigrad</item>
    </izvorni_sadrzaj>
    <derivirana_varijabla naziv="DomainObject.Predmet.ProtuStrankaListFormatedWithAdressOIB_1">
      <item>TEMPERO d.o.o. NOVIGRAD, OIB 64194759184, Ulica Gradska Vrata 20/a, 52466 Novigrad</item>
    </derivirana_varijabla>
  </DomainObject.Predmet.ProtuStrankaListFormatedWithAdressOIB>
  <DomainObject.Predmet.ProtuStrankaListNazivFormated>
    <izvorni_sadrzaj>
      <item>TEMPERO d.o.o. NOVIGRAD</item>
    </izvorni_sadrzaj>
    <derivirana_varijabla naziv="DomainObject.Predmet.ProtuStrankaListNazivFormated_1">
      <item>TEMPERO d.o.o. NOVIGRAD</item>
    </derivirana_varijabla>
  </DomainObject.Predmet.ProtuStrankaListNazivFormated>
  <DomainObject.Predmet.ProtuStrankaListNazivFormatedOIB>
    <izvorni_sadrzaj>
      <item>TEMPERO d.o.o. NOVIGRAD, OIB 64194759184</item>
    </izvorni_sadrzaj>
    <derivirana_varijabla naziv="DomainObject.Predmet.ProtuStrankaListNazivFormatedOIB_1">
      <item>TEMPERO d.o.o. NOVIGRAD, OIB 64194759184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TEMPERO d.o.o. NOVIGRAD</izvorni_sadrzaj>
    <derivirana_varijabla naziv="DomainObject.Predmet.ProtustrankaIDrugi_1">TEMPERO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TEMPERO d.o.o. NOVIGRAD, OIB 64194759184, Ulica Gradska Vrata 20/a, 52466 Novigrad</izvorni_sadrzaj>
    <derivirana_varijabla naziv="DomainObject.Predmet.ProtustrankaIDrugiAdressOIB_1">TEMPERO d.o.o. NOVIGRAD, OIB 64194759184, Ulica Gradska Vrata 20/a,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TEMPERO d.o.o. NOVIGRAD</item>
    </izvorni_sadrzaj>
    <derivirana_varijabla naziv="DomainObject.Predmet.SudioniciListNaziv_1">
      <item>FINANCIJSKA AGENCIJA, RC RIJEKA, PODRUŽNICA PULA, PULA</item>
      <item>TEMPERO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TEMPERO d.o.o. NOVIGRAD, OIB 64194759184, Ulica Gradska Vrata 20/a,52466 Novigrad</item>
    </izvorni_sadrzaj>
    <derivirana_varijabla naziv="DomainObject.Predmet.SudioniciListAdressOIB_1">
      <item>FINANCIJSKA AGENCIJA, RC RIJEKA, PODRUŽNICA PULA, PULA, OIB 85821130368, Giardini 5,52100 Pula</item>
      <item>TEMPERO d.o.o. NOVIGRAD, OIB 64194759184, Ulica Gradska Vrata 20/a,52466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64194759184</item>
    </izvorni_sadrzaj>
    <derivirana_varijabla naziv="DomainObject.Predmet.SudioniciListNazivOIB_1">
      <item>, OIB 85821130368</item>
      <item>, OIB 64194759184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2977</properties:Characters>
  <properties:Lines>88</properties:Lines>
  <properties:Paragraphs>34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2016-04-08T07:30:00Z</dcterms:created>
  <dc:creator>msimicic</dc:creator>
  <cp:lastModifiedBy>Sanja Prodan</cp:lastModifiedBy>
  <cp:lastPrinted>2016-04-08T09:44:00Z</cp:lastPrinted>
  <dcterms:modified xmlns:xsi="http://www.w3.org/2001/XMLSchema-instance" xsi:type="dcterms:W3CDTF">2016-04-08T09:44:00Z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